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F27" w:rsidRPr="00FE4F59" w:rsidRDefault="00875E55" w:rsidP="000B1F27">
      <w:pPr>
        <w:pStyle w:val="Listnumbered"/>
        <w:numPr>
          <w:ilvl w:val="0"/>
          <w:numId w:val="0"/>
        </w:numPr>
        <w:sectPr w:rsidR="000B1F27" w:rsidRPr="00FE4F59" w:rsidSect="00571DA8">
          <w:headerReference w:type="default" r:id="rId8"/>
          <w:footerReference w:type="default" r:id="rId9"/>
          <w:pgSz w:w="12240" w:h="15840"/>
          <w:pgMar w:top="1440" w:right="1440" w:bottom="1440" w:left="1440" w:header="720" w:footer="288" w:gutter="0"/>
          <w:pgNumType w:fmt="lowerRoman"/>
          <w:cols w:space="720"/>
          <w:docGrid w:linePitch="360"/>
        </w:sectPr>
      </w:pPr>
      <w:r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4575810</wp:posOffset>
                </wp:positionH>
                <wp:positionV relativeFrom="paragraph">
                  <wp:posOffset>1897380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706223" w:rsidRPr="00D51024" w:rsidRDefault="00706223"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C4A5E6" id="_x0000_t202" coordsize="21600,21600" o:spt="202" path="m,l,21600r21600,l21600,xe">
                <v:stroke joinstyle="miter"/>
                <v:path gradientshapeok="t" o:connecttype="rect"/>
              </v:shapetype>
              <v:shape id="Text Box 2" o:spid="_x0000_s1026" type="#_x0000_t202" style="position:absolute;margin-left:360.3pt;margin-top:149.4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C3CgIAAPM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" filled="f" stroked="f">
                <v:textbox>
                  <w:txbxContent>
                    <w:p w:rsidR="00706223" w:rsidRPr="00D51024" w:rsidRDefault="00706223" w:rsidP="00CB2CEE">
                      <w:pPr>
                        <w:pStyle w:val="FigureCaptionTitle"/>
                      </w:pPr>
                      <w:r w:rsidRPr="00D51024">
                        <w:t>JBT01 tile drain monitoring station</w:t>
                      </w:r>
                    </w:p>
                  </w:txbxContent>
                </v:textbox>
                <w10:wrap anchorx="margin"/>
              </v:shape>
            </w:pict>
          </mc:Fallback>
        </mc:AlternateContent>
      </w:r>
      <w:r w:rsidR="0067151C">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margin">
                  <wp:posOffset>-190500</wp:posOffset>
                </wp:positionH>
                <wp:positionV relativeFrom="paragraph">
                  <wp:posOffset>0</wp:posOffset>
                </wp:positionV>
                <wp:extent cx="4404360"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4360" cy="1524000"/>
                        </a:xfrm>
                        <a:prstGeom prst="rect">
                          <a:avLst/>
                        </a:prstGeom>
                        <a:noFill/>
                        <a:ln w="9525">
                          <a:noFill/>
                          <a:miter lim="800000"/>
                          <a:headEnd/>
                          <a:tailEnd/>
                        </a:ln>
                      </wps:spPr>
                      <wps:txbx>
                        <w:txbxContent>
                          <w:p w:rsidR="00706223" w:rsidRPr="0067151C" w:rsidRDefault="00706223" w:rsidP="007346C7">
                            <w:pPr>
                              <w:pStyle w:val="TitleCoverPage"/>
                              <w:rPr>
                                <w:sz w:val="34"/>
                                <w:szCs w:val="34"/>
                              </w:rPr>
                            </w:pPr>
                            <w:r w:rsidRPr="0067151C">
                              <w:rPr>
                                <w:sz w:val="34"/>
                                <w:szCs w:val="34"/>
                              </w:rPr>
                              <w:t>Assessment of Tile Drainage Systems in the Jewett Brook Watershed:</w:t>
                            </w:r>
                          </w:p>
                          <w:p w:rsidR="00706223" w:rsidRPr="0067151C" w:rsidRDefault="00706223" w:rsidP="007346C7">
                            <w:pPr>
                              <w:pStyle w:val="TitleCoverPage"/>
                              <w:rPr>
                                <w:sz w:val="34"/>
                                <w:szCs w:val="34"/>
                              </w:rPr>
                            </w:pPr>
                            <w:r>
                              <w:rPr>
                                <w:sz w:val="34"/>
                                <w:szCs w:val="34"/>
                              </w:rPr>
                              <w:t>February</w:t>
                            </w:r>
                            <w:r w:rsidRPr="0067151C">
                              <w:rPr>
                                <w:sz w:val="34"/>
                                <w:szCs w:val="34"/>
                              </w:rPr>
                              <w:t xml:space="preserve"> 201</w:t>
                            </w:r>
                            <w:r>
                              <w:rPr>
                                <w:sz w:val="34"/>
                                <w:szCs w:val="34"/>
                              </w:rPr>
                              <w:t>8</w:t>
                            </w:r>
                            <w:r w:rsidRPr="0067151C">
                              <w:rPr>
                                <w:sz w:val="34"/>
                                <w:szCs w:val="34"/>
                              </w:rPr>
                              <w:t xml:space="preserve"> Monitoring Summary</w:t>
                            </w:r>
                          </w:p>
                        </w:txbxContent>
                      </wps:txbx>
                      <wps:bodyPr rot="0" vert="horz" wrap="square" lIns="274320" tIns="45720" rIns="91440" bIns="45720" anchor="ctr" anchorCtr="0">
                        <a:noAutofit/>
                      </wps:bodyPr>
                    </wps:wsp>
                  </a:graphicData>
                </a:graphic>
                <wp14:sizeRelH relativeFrom="margin">
                  <wp14:pctWidth>0</wp14:pctWidth>
                </wp14:sizeRelH>
              </wp:anchor>
            </w:drawing>
          </mc:Choice>
          <mc:Fallback>
            <w:pict>
              <v:shape w14:anchorId="69D4C892" id="_x0000_s1027" type="#_x0000_t202" style="position:absolute;margin-left:-15pt;margin-top:0;width:346.8pt;height:120pt;z-index:2516546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" filled="f" stroked="f">
                <v:textbox inset="21.6pt">
                  <w:txbxContent>
                    <w:p w:rsidR="00706223" w:rsidRPr="0067151C" w:rsidRDefault="00706223" w:rsidP="007346C7">
                      <w:pPr>
                        <w:pStyle w:val="TitleCoverPage"/>
                        <w:rPr>
                          <w:sz w:val="34"/>
                          <w:szCs w:val="34"/>
                        </w:rPr>
                      </w:pPr>
                      <w:r w:rsidRPr="0067151C">
                        <w:rPr>
                          <w:sz w:val="34"/>
                          <w:szCs w:val="34"/>
                        </w:rPr>
                        <w:t>Assessment of Tile Drainage Systems in the Jewett Brook Watershed:</w:t>
                      </w:r>
                    </w:p>
                    <w:p w:rsidR="00706223" w:rsidRPr="0067151C" w:rsidRDefault="00706223" w:rsidP="007346C7">
                      <w:pPr>
                        <w:pStyle w:val="TitleCoverPage"/>
                        <w:rPr>
                          <w:sz w:val="34"/>
                          <w:szCs w:val="34"/>
                        </w:rPr>
                      </w:pPr>
                      <w:r>
                        <w:rPr>
                          <w:sz w:val="34"/>
                          <w:szCs w:val="34"/>
                        </w:rPr>
                        <w:t>February</w:t>
                      </w:r>
                      <w:r w:rsidRPr="0067151C">
                        <w:rPr>
                          <w:sz w:val="34"/>
                          <w:szCs w:val="34"/>
                        </w:rPr>
                        <w:t xml:space="preserve"> 201</w:t>
                      </w:r>
                      <w:r>
                        <w:rPr>
                          <w:sz w:val="34"/>
                          <w:szCs w:val="34"/>
                        </w:rPr>
                        <w:t>8</w:t>
                      </w:r>
                      <w:r w:rsidRPr="0067151C">
                        <w:rPr>
                          <w:sz w:val="34"/>
                          <w:szCs w:val="34"/>
                        </w:rPr>
                        <w:t xml:space="preserve"> Monitoring Summary</w:t>
                      </w:r>
                    </w:p>
                  </w:txbxContent>
                </v:textbox>
                <w10:wrap anchorx="margin"/>
              </v:shape>
            </w:pict>
          </mc:Fallback>
        </mc:AlternateContent>
      </w:r>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706223" w:rsidRPr="002E2776" w:rsidRDefault="00706223"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706223" w:rsidRDefault="00706223" w:rsidP="00B9488A">
                              <w:pPr>
                                <w:pStyle w:val="TitlePageInfoBoldCompanyNameProjNumber"/>
                              </w:pPr>
                              <w:r>
                                <w:t>15-309</w:t>
                              </w:r>
                            </w:p>
                            <w:p w:rsidR="00706223" w:rsidRDefault="00706223" w:rsidP="00B9488A">
                              <w:pPr>
                                <w:pStyle w:val="TitlePageInfoBoldCompanyNameProjNumber"/>
                              </w:pPr>
                            </w:p>
                            <w:p w:rsidR="00706223" w:rsidRPr="002E2776" w:rsidRDefault="00706223"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706223" w:rsidRPr="002E2776" w:rsidRDefault="00706223"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706223" w:rsidRPr="00B9488A" w:rsidRDefault="00706223"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706223" w:rsidRPr="000A7DE1" w:rsidRDefault="00706223" w:rsidP="00970C34">
                              <w:pPr>
                                <w:pStyle w:val="Titlepageinfo"/>
                                <w:rPr>
                                  <w:b/>
                                </w:rPr>
                              </w:pPr>
                              <w:r>
                                <w:rPr>
                                  <w:b/>
                                </w:rPr>
                                <w:t>Lake Champlain Basin Program</w:t>
                              </w:r>
                            </w:p>
                            <w:p w:rsidR="00706223" w:rsidRPr="008A22D0" w:rsidRDefault="00706223" w:rsidP="008A22D0">
                              <w:pPr>
                                <w:pStyle w:val="Titlepageinfo"/>
                              </w:pPr>
                              <w:r>
                                <w:t>54 West Shore Road</w:t>
                              </w:r>
                            </w:p>
                            <w:p w:rsidR="00706223" w:rsidRPr="008A22D0" w:rsidRDefault="00706223"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706223" w:rsidRPr="002E2776" w:rsidRDefault="00706223" w:rsidP="00104946">
                              <w:pPr>
                                <w:pStyle w:val="TitlePageInfoheaders"/>
                              </w:pPr>
                              <w:r w:rsidRPr="002E2776">
                                <w:t>SUBMITTED BY:</w:t>
                              </w:r>
                            </w:p>
                            <w:p w:rsidR="00706223" w:rsidRPr="00B9488A" w:rsidRDefault="00706223"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706223" w:rsidRPr="002E2776" w:rsidRDefault="00706223" w:rsidP="00104946">
                              <w:pPr>
                                <w:pStyle w:val="TitlePageInfoBoldCompanyNameProjNumber"/>
                              </w:pPr>
                              <w:r w:rsidRPr="002E2776">
                                <w:t>Stone Environmental, Inc.</w:t>
                              </w:r>
                            </w:p>
                            <w:p w:rsidR="00706223" w:rsidRPr="008A22D0" w:rsidRDefault="00706223" w:rsidP="008A22D0">
                              <w:pPr>
                                <w:pStyle w:val="Titlepageinfo"/>
                              </w:pPr>
                              <w:r>
                                <w:t>535 Stone Cu</w:t>
                              </w:r>
                              <w:r w:rsidRPr="008A22D0">
                                <w:t>tters Way</w:t>
                              </w:r>
                            </w:p>
                            <w:p w:rsidR="00706223" w:rsidRPr="008A22D0" w:rsidRDefault="00706223" w:rsidP="008A22D0">
                              <w:pPr>
                                <w:pStyle w:val="Titlepageinfo"/>
                              </w:pPr>
                              <w:r>
                                <w:t xml:space="preserve">Montpelier, </w:t>
                              </w:r>
                              <w:r w:rsidRPr="008A22D0">
                                <w:t>VT 05602</w:t>
                              </w:r>
                            </w:p>
                            <w:p w:rsidR="00706223" w:rsidRPr="008A22D0" w:rsidRDefault="00706223" w:rsidP="008A22D0">
                              <w:pPr>
                                <w:pStyle w:val="Titlepageinfo"/>
                              </w:pPr>
                              <w:hyperlink r:id="rId11" w:history="1">
                                <w:r w:rsidRPr="00A5372B">
                                  <w:rPr>
                                    <w:rStyle w:val="Hyperlink"/>
                                    <w:sz w:val="16"/>
                                  </w:rPr>
                                  <w:t>dbraun@stone-env.com</w:t>
                                </w:r>
                              </w:hyperlink>
                            </w:p>
                            <w:p w:rsidR="00706223" w:rsidRPr="008A22D0" w:rsidRDefault="00706223"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8"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">
                <v:shape id="_x0000_s1029" type="#_x0000_t202" style="position:absolute;left:59;width:8862;height:1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706223" w:rsidRPr="002E2776" w:rsidRDefault="00706223"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706223" w:rsidRDefault="00706223" w:rsidP="00B9488A">
                        <w:pPr>
                          <w:pStyle w:val="TitlePageInfoBoldCompanyNameProjNumber"/>
                        </w:pPr>
                        <w:r>
                          <w:t>15-309</w:t>
                        </w:r>
                      </w:p>
                      <w:p w:rsidR="00706223" w:rsidRDefault="00706223" w:rsidP="00B9488A">
                        <w:pPr>
                          <w:pStyle w:val="TitlePageInfoBoldCompanyNameProjNumber"/>
                        </w:pPr>
                      </w:p>
                      <w:p w:rsidR="00706223" w:rsidRPr="002E2776" w:rsidRDefault="00706223" w:rsidP="00B9488A">
                        <w:pPr>
                          <w:pStyle w:val="TitlePageInfoBoldCompanyNameProjNumber"/>
                        </w:pPr>
                      </w:p>
                    </w:txbxContent>
                  </v:textbox>
                </v:shape>
                <v:shape id="_x0000_s1030" type="#_x0000_t202" style="position:absolute;left:8465;width:25713;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706223" w:rsidRPr="002E2776" w:rsidRDefault="00706223"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706223" w:rsidRPr="00B9488A" w:rsidRDefault="00706223"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706223" w:rsidRPr="000A7DE1" w:rsidRDefault="00706223" w:rsidP="00970C34">
                        <w:pPr>
                          <w:pStyle w:val="Titlepageinfo"/>
                          <w:rPr>
                            <w:b/>
                          </w:rPr>
                        </w:pPr>
                        <w:r>
                          <w:rPr>
                            <w:b/>
                          </w:rPr>
                          <w:t>Lake Champlain Basin Program</w:t>
                        </w:r>
                      </w:p>
                      <w:p w:rsidR="00706223" w:rsidRPr="008A22D0" w:rsidRDefault="00706223" w:rsidP="008A22D0">
                        <w:pPr>
                          <w:pStyle w:val="Titlepageinfo"/>
                        </w:pPr>
                        <w:r>
                          <w:t>54 West Shore Road</w:t>
                        </w:r>
                      </w:p>
                      <w:p w:rsidR="00706223" w:rsidRPr="008A22D0" w:rsidRDefault="00706223" w:rsidP="008A22D0">
                        <w:pPr>
                          <w:pStyle w:val="Titlepageinfo"/>
                        </w:pPr>
                        <w:r>
                          <w:t xml:space="preserve">Grand Isle, VT  </w:t>
                        </w:r>
                        <w:r w:rsidRPr="00D75E25">
                          <w:t>05458</w:t>
                        </w:r>
                      </w:p>
                    </w:txbxContent>
                  </v:textbox>
                </v:shape>
                <v:shape id="_x0000_s1031" type="#_x0000_t202" style="position:absolute;left:35007;width:24360;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706223" w:rsidRPr="002E2776" w:rsidRDefault="00706223" w:rsidP="00104946">
                        <w:pPr>
                          <w:pStyle w:val="TitlePageInfoheaders"/>
                        </w:pPr>
                        <w:r w:rsidRPr="002E2776">
                          <w:t>SUBMITTED BY:</w:t>
                        </w:r>
                      </w:p>
                      <w:p w:rsidR="00706223" w:rsidRPr="00B9488A" w:rsidRDefault="00706223"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706223" w:rsidRPr="002E2776" w:rsidRDefault="00706223" w:rsidP="00104946">
                        <w:pPr>
                          <w:pStyle w:val="TitlePageInfoBoldCompanyNameProjNumber"/>
                        </w:pPr>
                        <w:r w:rsidRPr="002E2776">
                          <w:t>Stone Environmental, Inc.</w:t>
                        </w:r>
                      </w:p>
                      <w:p w:rsidR="00706223" w:rsidRPr="008A22D0" w:rsidRDefault="00706223" w:rsidP="008A22D0">
                        <w:pPr>
                          <w:pStyle w:val="Titlepageinfo"/>
                        </w:pPr>
                        <w:r>
                          <w:t>535 Stone Cu</w:t>
                        </w:r>
                        <w:r w:rsidRPr="008A22D0">
                          <w:t>tters Way</w:t>
                        </w:r>
                      </w:p>
                      <w:p w:rsidR="00706223" w:rsidRPr="008A22D0" w:rsidRDefault="00706223" w:rsidP="008A22D0">
                        <w:pPr>
                          <w:pStyle w:val="Titlepageinfo"/>
                        </w:pPr>
                        <w:r>
                          <w:t xml:space="preserve">Montpelier, </w:t>
                        </w:r>
                        <w:r w:rsidRPr="008A22D0">
                          <w:t>VT 05602</w:t>
                        </w:r>
                      </w:p>
                      <w:p w:rsidR="00706223" w:rsidRPr="008A22D0" w:rsidRDefault="00706223" w:rsidP="008A22D0">
                        <w:pPr>
                          <w:pStyle w:val="Titlepageinfo"/>
                        </w:pPr>
                        <w:hyperlink r:id="rId12" w:history="1">
                          <w:r w:rsidRPr="00A5372B">
                            <w:rPr>
                              <w:rStyle w:val="Hyperlink"/>
                              <w:sz w:val="16"/>
                            </w:rPr>
                            <w:t>dbraun@stone-env.com</w:t>
                          </w:r>
                        </w:hyperlink>
                      </w:p>
                      <w:p w:rsidR="00706223" w:rsidRPr="008A22D0" w:rsidRDefault="00706223" w:rsidP="008A22D0">
                        <w:pPr>
                          <w:pStyle w:val="Titlepageinfo"/>
                        </w:pPr>
                        <w:r>
                          <w:t>802-272-8819</w:t>
                        </w:r>
                      </w:p>
                    </w:txbxContent>
                  </v:textbox>
                </v:shape>
              </v:group>
            </w:pict>
          </mc:Fallback>
        </mc:AlternateContent>
      </w:r>
    </w:p>
    <w:p w:rsidR="00E50E0E" w:rsidRPr="00FD450B" w:rsidRDefault="006855DD" w:rsidP="009476BE">
      <w:pPr>
        <w:pStyle w:val="TitlePage2SHORT"/>
      </w:pPr>
      <w:bookmarkStart w:id="0" w:name="_Toc480067098"/>
      <w:r>
        <w:lastRenderedPageBreak/>
        <w:t>February</w:t>
      </w:r>
      <w:r w:rsidR="00B22CD2">
        <w:t xml:space="preserve"> 201</w:t>
      </w:r>
      <w:r w:rsidR="00967027">
        <w:t>8</w:t>
      </w:r>
      <w:r w:rsidR="00B22CD2">
        <w:t xml:space="preserve"> Monitoring Summary</w:t>
      </w:r>
      <w:bookmarkEnd w:id="0"/>
    </w:p>
    <w:p w:rsidR="007041CD" w:rsidRDefault="00444BA1" w:rsidP="007041CD">
      <w:r>
        <w:t>The purpose of this report is</w:t>
      </w:r>
      <w:r w:rsidR="007041CD">
        <w:t xml:space="preserve"> to document monitoring </w:t>
      </w:r>
      <w:r w:rsidR="0035502C">
        <w:t>activities</w:t>
      </w:r>
      <w:r w:rsidR="00B22CD2">
        <w:t xml:space="preserve"> </w:t>
      </w:r>
      <w:r>
        <w:t>performed last month, in</w:t>
      </w:r>
      <w:r w:rsidR="0087561F">
        <w:t xml:space="preserve"> </w:t>
      </w:r>
      <w:r w:rsidR="006855DD">
        <w:t>February</w:t>
      </w:r>
      <w:r w:rsidR="00FA0253">
        <w:t xml:space="preserve"> </w:t>
      </w:r>
      <w:r w:rsidR="00B22CD2">
        <w:t>201</w:t>
      </w:r>
      <w:r w:rsidR="00967027">
        <w:t>8</w:t>
      </w:r>
      <w:r w:rsidR="00B22CD2">
        <w:t>, at 12 selected tile drain outlets in the Jewett Brook watershed in St. Albans, Vermont.</w:t>
      </w:r>
    </w:p>
    <w:p w:rsidR="004735C9" w:rsidRDefault="00CD68CD" w:rsidP="003C2E5E">
      <w:r>
        <w:t xml:space="preserve">Table 1 identifies the start dates for monitoring activities at each station. </w:t>
      </w:r>
      <w:r w:rsidR="0035502C">
        <w:t xml:space="preserve">The </w:t>
      </w:r>
      <w:r w:rsidR="003C2E5E">
        <w:t xml:space="preserve">first set of </w:t>
      </w:r>
      <w:r w:rsidR="0035502C">
        <w:t xml:space="preserve">weekly </w:t>
      </w:r>
      <w:r w:rsidR="003C2E5E">
        <w:t>composite samples was collected and processed</w:t>
      </w:r>
      <w:r w:rsidR="00AC514E">
        <w:t xml:space="preserve"> </w:t>
      </w:r>
      <w:r w:rsidR="004735C9">
        <w:t xml:space="preserve">on April 11, </w:t>
      </w:r>
      <w:r w:rsidR="00AC514E">
        <w:t>in accordance with</w:t>
      </w:r>
      <w:r w:rsidR="00C3504B">
        <w:t xml:space="preserve"> </w:t>
      </w:r>
      <w:r w:rsidR="003C2E5E">
        <w:t>the project Quality Assurance Project Pl</w:t>
      </w:r>
      <w:r w:rsidR="00C3504B">
        <w:t>an, Version 1.0, Amendment 1</w:t>
      </w:r>
      <w:r>
        <w:t>.</w:t>
      </w:r>
      <w:r w:rsidR="00C17B8F">
        <w:t xml:space="preserve"> </w:t>
      </w:r>
    </w:p>
    <w:p w:rsidR="00A71FF8" w:rsidRDefault="00D3493C" w:rsidP="00A71FF8">
      <w:r>
        <w:rPr>
          <w:noProof/>
        </w:rPr>
        <mc:AlternateContent>
          <mc:Choice Requires="wpg">
            <w:drawing>
              <wp:anchor distT="0" distB="0" distL="114300" distR="114300" simplePos="0" relativeHeight="251665408" behindDoc="0" locked="0" layoutInCell="1" allowOverlap="1">
                <wp:simplePos x="0" y="0"/>
                <wp:positionH relativeFrom="column">
                  <wp:align>right</wp:align>
                </wp:positionH>
                <wp:positionV relativeFrom="paragraph">
                  <wp:posOffset>5080</wp:posOffset>
                </wp:positionV>
                <wp:extent cx="2331720" cy="3494405"/>
                <wp:effectExtent l="0" t="0" r="0" b="0"/>
                <wp:wrapSquare wrapText="bothSides"/>
                <wp:docPr id="5" name="Group 5"/>
                <wp:cNvGraphicFramePr/>
                <a:graphic xmlns:a="http://schemas.openxmlformats.org/drawingml/2006/main">
                  <a:graphicData uri="http://schemas.microsoft.com/office/word/2010/wordprocessingGroup">
                    <wpg:wgp>
                      <wpg:cNvGrpSpPr/>
                      <wpg:grpSpPr>
                        <a:xfrm>
                          <a:off x="0" y="0"/>
                          <a:ext cx="2331720" cy="3494405"/>
                          <a:chOff x="0" y="0"/>
                          <a:chExt cx="2334024" cy="3473543"/>
                        </a:xfrm>
                      </wpg:grpSpPr>
                      <pic:pic xmlns:pic="http://schemas.openxmlformats.org/drawingml/2006/picture">
                        <pic:nvPicPr>
                          <pic:cNvPr id="26" name="Picture 26"/>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bwMode="auto">
                          <a:xfrm rot="5400000">
                            <a:off x="-361950" y="374967"/>
                            <a:ext cx="3017520" cy="2267585"/>
                          </a:xfrm>
                          <a:prstGeom prst="rect">
                            <a:avLst/>
                          </a:prstGeom>
                          <a:noFill/>
                          <a:ln>
                            <a:noFill/>
                          </a:ln>
                        </pic:spPr>
                      </pic:pic>
                      <wps:wsp>
                        <wps:cNvPr id="28" name="Text Box 2"/>
                        <wps:cNvSpPr txBox="1"/>
                        <wps:spPr>
                          <a:xfrm>
                            <a:off x="0" y="3070200"/>
                            <a:ext cx="2334024" cy="403343"/>
                          </a:xfrm>
                          <a:prstGeom prst="rect">
                            <a:avLst/>
                          </a:prstGeom>
                          <a:solidFill>
                            <a:prstClr val="white"/>
                          </a:solidFill>
                          <a:ln>
                            <a:noFill/>
                          </a:ln>
                          <a:effectLst/>
                        </wps:spPr>
                        <wps:txbx>
                          <w:txbxContent>
                            <w:p w:rsidR="00706223" w:rsidRDefault="00706223" w:rsidP="00D3493C">
                              <w:pPr>
                                <w:pStyle w:val="Caption"/>
                                <w:rPr>
                                  <w:bCs/>
                                  <w:noProof/>
                                  <w:sz w:val="24"/>
                                  <w:szCs w:val="24"/>
                                </w:rPr>
                              </w:pPr>
                              <w:r>
                                <w:t>Completing monitoring station construction at JBT01.</w:t>
                              </w:r>
                            </w:p>
                          </w:txbxContent>
                        </wps:txbx>
                        <wps:bodyPr rot="0" spcFirstLastPara="0"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id="Group 5" o:spid="_x0000_s1032" style="position:absolute;margin-left:132.4pt;margin-top:.4pt;width:183.6pt;height:275.15pt;z-index:251665408;mso-position-horizontal:right;mso-width-relative:margin;mso-height-relative:margin" coordsize="23340,34735"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3" type="#_x0000_t75" style="position:absolute;left:-3620;top:3750;width:30175;height:226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7hhLGAAAA2wAAAA8AAABkcnMvZG93bnJldi54bWxEj09rwkAUxO9Cv8PyCr3ppilIjW6kFCw9&#10;FMRowd4e2Zc/mn0bsquJfnpXKHgcZuY3zGI5mEacqXO1ZQWvkwgEcW51zaWC3XY1fgfhPLLGxjIp&#10;uJCDZfo0WmCibc8bOme+FAHCLkEFlfdtIqXLKzLoJrYlDl5hO4M+yK6UusM+wE0j4yiaSoM1h4UK&#10;W/qsKD9mJ6Pgt+z/1m/7/c8qPl6/Zqf8kBW8VerlefiYg/A0+Ef4v/2tFcRTuH8JP0CmN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LuGEsYAAADbAAAADwAAAAAAAAAAAAAA&#10;AACfAgAAZHJzL2Rvd25yZXYueG1sUEsFBgAAAAAEAAQA9wAAAJIDAAAAAA==&#10;">
                  <v:imagedata r:id="rId14" o:title=""/>
                  <v:path arrowok="t"/>
                </v:shape>
                <v:shape id="_x0000_s1034" type="#_x0000_t202" style="position:absolute;top:30702;width:23340;height:40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tdfcIA&#10;AADbAAAADwAAAGRycy9kb3ducmV2LnhtbERPy2oCMRTdF/yHcIVuimZ8IDI1iogFdSOduunuMrlO&#10;pp3cDElGx783i0KXh/NebXrbiBv5UDtWMBlnIIhLp2uuFFy+PkZLECEia2wck4IHBdisBy8rzLW7&#10;8yfdiliJFMIhRwUmxjaXMpSGLIaxa4kTd3XeYkzQV1J7vKdw28hpli2kxZpTg8GWdobK36KzCs7z&#10;77N5667703Y+88dLt1v8VIVSr8N++w4iUh//xX/ug1YwTWPTl/QD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a119wgAAANsAAAAPAAAAAAAAAAAAAAAAAJgCAABkcnMvZG93&#10;bnJldi54bWxQSwUGAAAAAAQABAD1AAAAhwMAAAAA&#10;" stroked="f">
                  <v:textbox style="mso-fit-shape-to-text:t" inset="0,0,0,0">
                    <w:txbxContent>
                      <w:p w:rsidR="00706223" w:rsidRDefault="00706223" w:rsidP="00D3493C">
                        <w:pPr>
                          <w:pStyle w:val="Caption"/>
                          <w:rPr>
                            <w:bCs/>
                            <w:noProof/>
                            <w:sz w:val="24"/>
                            <w:szCs w:val="24"/>
                          </w:rPr>
                        </w:pPr>
                        <w:r>
                          <w:t>Completing monitoring station construction at JBT01.</w:t>
                        </w:r>
                      </w:p>
                    </w:txbxContent>
                  </v:textbox>
                </v:shape>
                <w10:wrap type="square"/>
              </v:group>
            </w:pict>
          </mc:Fallback>
        </mc:AlternateContent>
      </w:r>
      <w:r>
        <w:t xml:space="preserve">Flow monitoring and sample collection continues at all 12 tile drain monitoring stations. Samples are collected approximately weekly. Through </w:t>
      </w:r>
      <w:r w:rsidR="006855DD">
        <w:t>February</w:t>
      </w:r>
      <w:r>
        <w:t xml:space="preserve"> 201</w:t>
      </w:r>
      <w:r w:rsidR="00FC518A">
        <w:t>8</w:t>
      </w:r>
      <w:r w:rsidR="004A16AB">
        <w:t>,</w:t>
      </w:r>
      <w:r>
        <w:t xml:space="preserve"> </w:t>
      </w:r>
      <w:r w:rsidR="00967027">
        <w:t>4</w:t>
      </w:r>
      <w:r w:rsidR="006855DD">
        <w:t>5</w:t>
      </w:r>
      <w:r>
        <w:t xml:space="preserve"> sampling rounds ha</w:t>
      </w:r>
      <w:r w:rsidR="00A71FF8">
        <w:t>d</w:t>
      </w:r>
      <w:r>
        <w:t xml:space="preserve"> been performed. </w:t>
      </w:r>
      <w:r w:rsidR="00A71FF8">
        <w:t xml:space="preserve">Every 30 minutes, flow and sampling data are transmitted to Stone’s server. These data are checked periodically to assess whether the </w:t>
      </w:r>
      <w:r w:rsidR="004A16AB">
        <w:t>monitoring</w:t>
      </w:r>
      <w:r w:rsidR="00A71FF8">
        <w:t xml:space="preserve"> program is working as intended.</w:t>
      </w:r>
      <w:r w:rsidR="00416150">
        <w:t xml:space="preserve"> Figure 2 illustrates the pattern of observed flow data at station JBT01.</w:t>
      </w:r>
    </w:p>
    <w:p w:rsidR="00D3493C" w:rsidRDefault="00D3493C" w:rsidP="00D3493C">
      <w:r>
        <w:t>Collection of flow-paced composite samples was generally successful until the week of November 14, 2017, when all the composite sample carboys were frozen. As of November 14</w:t>
      </w:r>
      <w:r>
        <w:rPr>
          <w:vertAlign w:val="superscript"/>
        </w:rPr>
        <w:t>th</w:t>
      </w:r>
      <w:r>
        <w:t>, automated composite sampling was suspended due to below freezing conditions. We are currently collecting grab samples at all stations approximately once per week. The monitoring manholes were insulated to protect the flowmeters against freezing.</w:t>
      </w:r>
    </w:p>
    <w:p w:rsidR="00D3493C" w:rsidRPr="00B96883" w:rsidRDefault="00D3493C" w:rsidP="00D3493C">
      <w:pPr>
        <w:rPr>
          <w:color w:val="000000" w:themeColor="text1"/>
        </w:rPr>
      </w:pPr>
      <w:r w:rsidRPr="00B96883">
        <w:rPr>
          <w:color w:val="000000" w:themeColor="text1"/>
        </w:rPr>
        <w:t>Stone’s subcontractor, the Friends of Northern Lake Champlain, is performing the majority of sample processing. Various maintenance activities are performed on every sample collection date, including checking/changing instrument desiccant and removing vegetation or snow shading solar panels.</w:t>
      </w:r>
    </w:p>
    <w:p w:rsidR="00A71FF8" w:rsidRDefault="00A71FF8" w:rsidP="00A71FF8">
      <w:r>
        <w:t xml:space="preserve">Samples collected at the tile drain monitoring stations are analyzed by the Vermont Agriculture and Environmental Laboratory for concentrations of total phosphorus (TP), total dissolved phosphorus (TDP), and total nitrogen (TN). Beginning in August, VTDEC (which supports the TN analysis) requested TN be collected on alternate weeks (a cost saving measure) until field </w:t>
      </w:r>
      <w:r>
        <w:lastRenderedPageBreak/>
        <w:t>conditions change due to manure application or other agricultural activities.</w:t>
      </w:r>
      <w:r w:rsidR="00416150">
        <w:t xml:space="preserve"> Approved analytical data are presented in Table 2.</w:t>
      </w:r>
    </w:p>
    <w:p w:rsidR="00D3493C" w:rsidRDefault="00D3493C" w:rsidP="00D3493C">
      <w:r>
        <w:t>A tremendous effort was devoted in the last quarter to manipulating flow data and identifying and making estimates for any gaps in the continuous (15-minute) flow and concentration time series data. This laborious effort is a necessary precursor to calculating seasonal and annual flow totals and TP and TDP concentrations and loads.</w:t>
      </w:r>
      <w:r w:rsidR="00A71FF8" w:rsidRPr="00A71FF8">
        <w:t xml:space="preserve"> </w:t>
      </w:r>
    </w:p>
    <w:p w:rsidR="004E091D" w:rsidRDefault="004E091D" w:rsidP="00D3493C">
      <w:pPr>
        <w:rPr>
          <w:color w:val="000000" w:themeColor="text1"/>
        </w:rPr>
      </w:pPr>
      <w:r>
        <w:rPr>
          <w:color w:val="000000" w:themeColor="text1"/>
        </w:rPr>
        <w:t xml:space="preserve">No power failures occurred in the month of February. This was due to longer days, milder temperatures, regular panel clearing, and a number of battery replacements made in January. </w:t>
      </w:r>
      <w:r w:rsidR="00B96883">
        <w:rPr>
          <w:color w:val="000000" w:themeColor="text1"/>
        </w:rPr>
        <w:t>A two-</w:t>
      </w:r>
      <w:r>
        <w:rPr>
          <w:color w:val="000000" w:themeColor="text1"/>
        </w:rPr>
        <w:t xml:space="preserve">day </w:t>
      </w:r>
      <w:r w:rsidR="00D80686">
        <w:rPr>
          <w:color w:val="000000" w:themeColor="text1"/>
        </w:rPr>
        <w:t>outage</w:t>
      </w:r>
      <w:r>
        <w:rPr>
          <w:color w:val="000000" w:themeColor="text1"/>
        </w:rPr>
        <w:t xml:space="preserve"> occurred at JBT19 a</w:t>
      </w:r>
      <w:r w:rsidR="00B96883">
        <w:rPr>
          <w:color w:val="000000" w:themeColor="text1"/>
        </w:rPr>
        <w:t>s a</w:t>
      </w:r>
      <w:r>
        <w:rPr>
          <w:color w:val="000000" w:themeColor="text1"/>
        </w:rPr>
        <w:t xml:space="preserve"> result of a modem</w:t>
      </w:r>
      <w:r w:rsidR="00B96883">
        <w:rPr>
          <w:color w:val="000000" w:themeColor="text1"/>
        </w:rPr>
        <w:t xml:space="preserve"> internal battery failure</w:t>
      </w:r>
      <w:r w:rsidR="00AA7C1B">
        <w:rPr>
          <w:color w:val="000000" w:themeColor="text1"/>
        </w:rPr>
        <w:t>,</w:t>
      </w:r>
      <w:r w:rsidR="00B96883">
        <w:rPr>
          <w:color w:val="000000" w:themeColor="text1"/>
        </w:rPr>
        <w:t xml:space="preserve"> which was resolved.</w:t>
      </w:r>
    </w:p>
    <w:p w:rsidR="00D3493C" w:rsidRPr="00B96883" w:rsidRDefault="00D3493C" w:rsidP="00D3493C">
      <w:pPr>
        <w:rPr>
          <w:color w:val="000000" w:themeColor="text1"/>
        </w:rPr>
      </w:pPr>
      <w:r w:rsidRPr="00B96883">
        <w:rPr>
          <w:color w:val="000000" w:themeColor="text1"/>
        </w:rPr>
        <w:t xml:space="preserve">During </w:t>
      </w:r>
      <w:r w:rsidR="00B96883">
        <w:rPr>
          <w:color w:val="000000" w:themeColor="text1"/>
        </w:rPr>
        <w:t>sampling events</w:t>
      </w:r>
      <w:r w:rsidRPr="00B96883">
        <w:rPr>
          <w:color w:val="000000" w:themeColor="text1"/>
        </w:rPr>
        <w:t xml:space="preserve"> i</w:t>
      </w:r>
      <w:r w:rsidR="00137F3B">
        <w:rPr>
          <w:color w:val="000000" w:themeColor="text1"/>
        </w:rPr>
        <w:t>n</w:t>
      </w:r>
      <w:r w:rsidR="00137F3B" w:rsidRPr="00137F3B">
        <w:rPr>
          <w:color w:val="000000" w:themeColor="text1"/>
        </w:rPr>
        <w:t xml:space="preserve"> </w:t>
      </w:r>
      <w:r w:rsidR="00137F3B" w:rsidRPr="00B96883">
        <w:rPr>
          <w:color w:val="000000" w:themeColor="text1"/>
        </w:rPr>
        <w:t xml:space="preserve">the first half of February </w:t>
      </w:r>
      <w:r w:rsidR="00137F3B">
        <w:rPr>
          <w:color w:val="000000" w:themeColor="text1"/>
        </w:rPr>
        <w:t>i</w:t>
      </w:r>
      <w:r w:rsidRPr="00B96883">
        <w:rPr>
          <w:color w:val="000000" w:themeColor="text1"/>
        </w:rPr>
        <w:t>t was not possible to collect grab samples at every station because the suction lines conveying water to the autosamplers developed ice plugs. Where possible, grab samples were collected at the outlet when the autosampler intake line was frozen.</w:t>
      </w:r>
      <w:r w:rsidR="00B96883" w:rsidRPr="00B96883">
        <w:rPr>
          <w:color w:val="000000" w:themeColor="text1"/>
        </w:rPr>
        <w:t xml:space="preserve"> </w:t>
      </w:r>
      <w:r w:rsidR="00137F3B">
        <w:rPr>
          <w:color w:val="000000" w:themeColor="text1"/>
        </w:rPr>
        <w:t>S</w:t>
      </w:r>
      <w:r w:rsidR="00137F3B" w:rsidRPr="00B96883">
        <w:rPr>
          <w:color w:val="000000" w:themeColor="text1"/>
        </w:rPr>
        <w:t xml:space="preserve">ampling events </w:t>
      </w:r>
      <w:r w:rsidR="00137F3B">
        <w:rPr>
          <w:color w:val="000000" w:themeColor="text1"/>
        </w:rPr>
        <w:t>in the</w:t>
      </w:r>
      <w:r w:rsidR="00B96883" w:rsidRPr="00B96883">
        <w:rPr>
          <w:color w:val="000000" w:themeColor="text1"/>
        </w:rPr>
        <w:t xml:space="preserve"> second half of February coincided with warming temperatures and grab samples were obtained</w:t>
      </w:r>
      <w:r w:rsidR="00B96883">
        <w:rPr>
          <w:color w:val="000000" w:themeColor="text1"/>
        </w:rPr>
        <w:t xml:space="preserve"> from all sites</w:t>
      </w:r>
      <w:r w:rsidR="00B96883" w:rsidRPr="00B96883">
        <w:rPr>
          <w:color w:val="000000" w:themeColor="text1"/>
        </w:rPr>
        <w:t>.</w:t>
      </w:r>
    </w:p>
    <w:p w:rsidR="009476BE" w:rsidRDefault="009476BE" w:rsidP="009476BE">
      <w:pPr>
        <w:pStyle w:val="FigureCaptionTitle"/>
      </w:pPr>
      <w:r>
        <w:t xml:space="preserve">Table </w:t>
      </w:r>
      <w:fldSimple w:instr=" SEQ Table \* ARABIC ">
        <w:r w:rsidR="00571DA8">
          <w:rPr>
            <w:noProof/>
          </w:rPr>
          <w:t>1</w:t>
        </w:r>
      </w:fldSimple>
      <w:r>
        <w:t>: Start dates for monitoring activities at each station</w:t>
      </w:r>
    </w:p>
    <w:tbl>
      <w:tblPr>
        <w:tblpPr w:leftFromText="180" w:rightFromText="180" w:vertAnchor="text" w:tblpY="1"/>
        <w:tblOverlap w:val="never"/>
        <w:tblW w:w="6390" w:type="dxa"/>
        <w:tblLayout w:type="fixed"/>
        <w:tblCellMar>
          <w:left w:w="115" w:type="dxa"/>
          <w:right w:w="115" w:type="dxa"/>
        </w:tblCellMar>
        <w:tblLook w:val="04A0" w:firstRow="1" w:lastRow="0" w:firstColumn="1" w:lastColumn="0" w:noHBand="0" w:noVBand="1"/>
      </w:tblPr>
      <w:tblGrid>
        <w:gridCol w:w="1650"/>
        <w:gridCol w:w="2400"/>
        <w:gridCol w:w="2340"/>
      </w:tblGrid>
      <w:tr w:rsidR="00571DA8" w:rsidRPr="00571DA8" w:rsidTr="00571DA8">
        <w:trPr>
          <w:trHeight w:val="259"/>
          <w:tblHeader/>
        </w:trPr>
        <w:tc>
          <w:tcPr>
            <w:tcW w:w="1650" w:type="dxa"/>
            <w:tcBorders>
              <w:top w:val="single" w:sz="4" w:space="0" w:color="auto"/>
              <w:left w:val="nil"/>
              <w:bottom w:val="single" w:sz="4" w:space="0" w:color="auto"/>
              <w:right w:val="nil"/>
            </w:tcBorders>
            <w:shd w:val="clear" w:color="auto" w:fill="FFFFFF" w:themeFill="background1"/>
            <w:vAlign w:val="bottom"/>
            <w:hideMark/>
          </w:tcPr>
          <w:p w:rsidR="009476BE" w:rsidRPr="00571DA8" w:rsidRDefault="009476BE" w:rsidP="009476BE">
            <w:pPr>
              <w:pStyle w:val="TableHeadLEFT"/>
              <w:rPr>
                <w:color w:val="auto"/>
              </w:rPr>
            </w:pPr>
            <w:r w:rsidRPr="00571DA8">
              <w:rPr>
                <w:color w:val="auto"/>
              </w:rPr>
              <w:t>Station</w:t>
            </w:r>
          </w:p>
        </w:tc>
        <w:tc>
          <w:tcPr>
            <w:tcW w:w="2400" w:type="dxa"/>
            <w:tcBorders>
              <w:top w:val="single" w:sz="4" w:space="0" w:color="auto"/>
              <w:left w:val="nil"/>
              <w:bottom w:val="single" w:sz="4" w:space="0" w:color="auto"/>
              <w:right w:val="nil"/>
            </w:tcBorders>
            <w:shd w:val="clear" w:color="auto" w:fill="FFFFFF" w:themeFill="background1"/>
            <w:vAlign w:val="bottom"/>
          </w:tcPr>
          <w:p w:rsidR="009476BE" w:rsidRPr="00571DA8" w:rsidRDefault="009476BE" w:rsidP="009476BE">
            <w:pPr>
              <w:pStyle w:val="TableHeadLEFT"/>
              <w:rPr>
                <w:color w:val="auto"/>
              </w:rPr>
            </w:pPr>
            <w:r w:rsidRPr="00571DA8">
              <w:rPr>
                <w:color w:val="auto"/>
              </w:rPr>
              <w:t>Start flow monitoring</w:t>
            </w:r>
          </w:p>
        </w:tc>
        <w:tc>
          <w:tcPr>
            <w:tcW w:w="2340" w:type="dxa"/>
            <w:tcBorders>
              <w:top w:val="single" w:sz="4" w:space="0" w:color="auto"/>
              <w:left w:val="nil"/>
              <w:bottom w:val="single" w:sz="4" w:space="0" w:color="auto"/>
              <w:right w:val="nil"/>
            </w:tcBorders>
            <w:shd w:val="clear" w:color="auto" w:fill="FFFFFF" w:themeFill="background1"/>
            <w:vAlign w:val="bottom"/>
            <w:hideMark/>
          </w:tcPr>
          <w:p w:rsidR="009476BE" w:rsidRPr="00571DA8" w:rsidRDefault="009476BE" w:rsidP="009476BE">
            <w:pPr>
              <w:pStyle w:val="TableHeadLEFT"/>
              <w:rPr>
                <w:color w:val="auto"/>
              </w:rPr>
            </w:pPr>
            <w:r w:rsidRPr="00571DA8">
              <w:rPr>
                <w:color w:val="auto"/>
              </w:rPr>
              <w:t xml:space="preserve">Start </w:t>
            </w:r>
            <w:proofErr w:type="spellStart"/>
            <w:r w:rsidRPr="00571DA8">
              <w:rPr>
                <w:color w:val="auto"/>
              </w:rPr>
              <w:t>autosampling</w:t>
            </w:r>
            <w:proofErr w:type="spellEnd"/>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JBT01</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3/23/17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JBT02</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3/23/17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JBT04</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4/3/17</w:t>
            </w:r>
          </w:p>
        </w:tc>
        <w:tc>
          <w:tcPr>
            <w:tcW w:w="2340" w:type="dxa"/>
            <w:tcBorders>
              <w:top w:val="single" w:sz="4" w:space="0" w:color="auto"/>
              <w:left w:val="nil"/>
              <w:bottom w:val="single" w:sz="4" w:space="0" w:color="auto"/>
              <w:right w:val="nil"/>
            </w:tcBorders>
            <w:shd w:val="clear" w:color="auto" w:fill="auto"/>
            <w:noWrap/>
            <w:vAlign w:val="bottom"/>
            <w:hideMark/>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JBT05</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4/20/17</w:t>
            </w:r>
          </w:p>
        </w:tc>
        <w:tc>
          <w:tcPr>
            <w:tcW w:w="2340" w:type="dxa"/>
            <w:tcBorders>
              <w:top w:val="single" w:sz="4" w:space="0" w:color="auto"/>
              <w:left w:val="nil"/>
              <w:bottom w:val="single" w:sz="4" w:space="0" w:color="auto"/>
              <w:right w:val="nil"/>
            </w:tcBorders>
            <w:shd w:val="clear" w:color="auto" w:fill="auto"/>
            <w:noWrap/>
          </w:tcPr>
          <w:p w:rsidR="009476BE" w:rsidRPr="00085D55" w:rsidRDefault="009476BE" w:rsidP="009476BE">
            <w:pPr>
              <w:pStyle w:val="TableRowLEFT"/>
              <w:rPr>
                <w:sz w:val="18"/>
                <w:szCs w:val="18"/>
              </w:rPr>
            </w:pPr>
            <w:r w:rsidRPr="00085D55">
              <w:rPr>
                <w:sz w:val="18"/>
                <w:szCs w:val="18"/>
              </w:rPr>
              <w:t>4/20/17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JBT06</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JBT07</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3/30/17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JBT11</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JBT13</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4/11/17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JBT14</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JBT16</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3/30/17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JBT18</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4/22/17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4/22/17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JBT19</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4/22/17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4/22/17</w:t>
            </w:r>
          </w:p>
        </w:tc>
      </w:tr>
    </w:tbl>
    <w:p w:rsidR="009476BE" w:rsidRPr="00571DA8" w:rsidRDefault="009476BE" w:rsidP="009476BE">
      <w:pPr>
        <w:pStyle w:val="Caption"/>
        <w:keepNext/>
        <w:rPr>
          <w:color w:val="auto"/>
        </w:rPr>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280193" w:rsidRDefault="003D1F46">
      <w:pPr>
        <w:spacing w:after="160"/>
      </w:pPr>
      <w:r>
        <w:br w:type="page"/>
      </w:r>
    </w:p>
    <w:p w:rsidR="00571DA8" w:rsidRDefault="00571DA8" w:rsidP="00571DA8">
      <w:pPr>
        <w:pStyle w:val="FigureCaptionTitle"/>
      </w:pPr>
      <w:r>
        <w:lastRenderedPageBreak/>
        <w:t xml:space="preserve">Table </w:t>
      </w:r>
      <w:fldSimple w:instr=" SEQ Table \* ARABIC ">
        <w:r>
          <w:rPr>
            <w:noProof/>
          </w:rPr>
          <w:t>2</w:t>
        </w:r>
      </w:fldSimple>
      <w:r w:rsidRPr="00D25BA3">
        <w:t xml:space="preserve">: TP, TDP, and TN concentrations in samples collected through </w:t>
      </w:r>
      <w:r w:rsidR="004A16AB">
        <w:t>January</w:t>
      </w:r>
      <w:r w:rsidRPr="00D25BA3">
        <w:t xml:space="preserve"> </w:t>
      </w:r>
      <w:r w:rsidR="004A16AB">
        <w:t>16</w:t>
      </w:r>
      <w:r w:rsidRPr="00D25BA3">
        <w:t>, 201</w:t>
      </w:r>
      <w:r w:rsidR="004A16AB">
        <w:t>8</w:t>
      </w:r>
    </w:p>
    <w:tbl>
      <w:tblPr>
        <w:tblW w:w="10440" w:type="dxa"/>
        <w:tblLayout w:type="fixed"/>
        <w:tblCellMar>
          <w:left w:w="43" w:type="dxa"/>
          <w:right w:w="43" w:type="dxa"/>
        </w:tblCellMar>
        <w:tblLook w:val="04A0" w:firstRow="1" w:lastRow="0" w:firstColumn="1" w:lastColumn="0" w:noHBand="0" w:noVBand="1"/>
      </w:tblPr>
      <w:tblGrid>
        <w:gridCol w:w="1710"/>
        <w:gridCol w:w="720"/>
        <w:gridCol w:w="1170"/>
        <w:gridCol w:w="630"/>
        <w:gridCol w:w="810"/>
        <w:gridCol w:w="900"/>
        <w:gridCol w:w="900"/>
        <w:gridCol w:w="3240"/>
        <w:gridCol w:w="360"/>
      </w:tblGrid>
      <w:tr w:rsidR="004B51A3" w:rsidRPr="004B51A3" w:rsidTr="00685FC2">
        <w:trPr>
          <w:cantSplit/>
          <w:trHeight w:hRule="exact" w:val="567"/>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LAB ID</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Site</w:t>
            </w:r>
          </w:p>
        </w:tc>
        <w:tc>
          <w:tcPr>
            <w:tcW w:w="117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Sampling Date</w:t>
            </w:r>
          </w:p>
        </w:tc>
        <w:tc>
          <w:tcPr>
            <w:tcW w:w="630" w:type="dxa"/>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Carboy</w:t>
            </w:r>
          </w:p>
        </w:tc>
        <w:tc>
          <w:tcPr>
            <w:tcW w:w="810" w:type="dxa"/>
            <w:tcBorders>
              <w:top w:val="nil"/>
              <w:left w:val="nil"/>
              <w:bottom w:val="nil"/>
              <w:right w:val="nil"/>
            </w:tcBorders>
            <w:shd w:val="clear" w:color="auto" w:fill="auto"/>
            <w:noWrap/>
            <w:vAlign w:val="bottom"/>
            <w:hideMark/>
          </w:tcPr>
          <w:p w:rsidR="004B51A3" w:rsidRPr="00685FC2" w:rsidRDefault="004B51A3" w:rsidP="00580430">
            <w:pPr>
              <w:pStyle w:val="TableHeadLEFT"/>
              <w:jc w:val="center"/>
              <w:rPr>
                <w:color w:val="auto"/>
                <w:sz w:val="15"/>
              </w:rPr>
            </w:pPr>
            <w:r w:rsidRPr="00685FC2">
              <w:rPr>
                <w:color w:val="auto"/>
                <w:sz w:val="15"/>
              </w:rPr>
              <w:t>TP (µg/L)</w:t>
            </w:r>
          </w:p>
        </w:tc>
        <w:tc>
          <w:tcPr>
            <w:tcW w:w="900" w:type="dxa"/>
            <w:tcBorders>
              <w:top w:val="nil"/>
              <w:left w:val="nil"/>
              <w:bottom w:val="nil"/>
              <w:right w:val="nil"/>
            </w:tcBorders>
            <w:shd w:val="clear" w:color="auto" w:fill="auto"/>
            <w:noWrap/>
            <w:vAlign w:val="bottom"/>
            <w:hideMark/>
          </w:tcPr>
          <w:p w:rsidR="004B51A3" w:rsidRPr="00685FC2" w:rsidRDefault="004B51A3" w:rsidP="00580430">
            <w:pPr>
              <w:pStyle w:val="TableHeadLEFT"/>
              <w:jc w:val="center"/>
              <w:rPr>
                <w:color w:val="auto"/>
                <w:sz w:val="15"/>
              </w:rPr>
            </w:pPr>
            <w:r w:rsidRPr="00685FC2">
              <w:rPr>
                <w:color w:val="auto"/>
                <w:sz w:val="15"/>
              </w:rPr>
              <w:t>TDP (µg/L)</w:t>
            </w:r>
          </w:p>
        </w:tc>
        <w:tc>
          <w:tcPr>
            <w:tcW w:w="900" w:type="dxa"/>
            <w:tcBorders>
              <w:top w:val="nil"/>
              <w:left w:val="nil"/>
              <w:bottom w:val="nil"/>
              <w:right w:val="nil"/>
            </w:tcBorders>
            <w:shd w:val="clear" w:color="auto" w:fill="auto"/>
            <w:noWrap/>
            <w:vAlign w:val="bottom"/>
            <w:hideMark/>
          </w:tcPr>
          <w:p w:rsidR="004B51A3" w:rsidRPr="00685FC2" w:rsidRDefault="004B51A3" w:rsidP="00580430">
            <w:pPr>
              <w:pStyle w:val="TableHeadLEFT"/>
              <w:jc w:val="center"/>
              <w:rPr>
                <w:color w:val="auto"/>
                <w:sz w:val="15"/>
              </w:rPr>
            </w:pPr>
            <w:r w:rsidRPr="00685FC2">
              <w:rPr>
                <w:color w:val="auto"/>
                <w:sz w:val="15"/>
              </w:rPr>
              <w:t>TN (mg/L)</w:t>
            </w:r>
          </w:p>
        </w:tc>
        <w:tc>
          <w:tcPr>
            <w:tcW w:w="3600" w:type="dxa"/>
            <w:gridSpan w:val="2"/>
            <w:tcBorders>
              <w:top w:val="nil"/>
              <w:left w:val="nil"/>
              <w:bottom w:val="nil"/>
              <w:right w:val="nil"/>
            </w:tcBorders>
            <w:shd w:val="clear" w:color="auto" w:fill="auto"/>
            <w:noWrap/>
            <w:vAlign w:val="bottom"/>
            <w:hideMark/>
          </w:tcPr>
          <w:p w:rsidR="004B51A3" w:rsidRPr="00685FC2" w:rsidRDefault="004B51A3" w:rsidP="004B51A3">
            <w:pPr>
              <w:pStyle w:val="TableHeadLEFT"/>
              <w:rPr>
                <w:color w:val="auto"/>
                <w:sz w:val="15"/>
              </w:rPr>
            </w:pPr>
            <w:r w:rsidRPr="00685FC2">
              <w:rPr>
                <w:color w:val="auto"/>
                <w:sz w:val="15"/>
              </w:rPr>
              <w:t>Comment</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JBT01-04112017-1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4/11/2017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491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258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4.81</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vial cloudy</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JBT01-04182017-1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4/18/2017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55.1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21.1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4.77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JBT01-04252017-1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4/25/2017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77.3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17.6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5.24</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JBT01-05022017-1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81.2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5.63</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JBT01-05092017-1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5/9/2017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208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5.29</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JBT01-05092017-2+3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5/9/2017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40.8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5.17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JBT01-05162017-1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5/16/2017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26.7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15.4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4.96</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JBT01-05232017-1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5/23/2017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127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26.7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JBT01-05302017-1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5/30/2017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19.3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5.13</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JBT01-06072017-1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5.32</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VAEL remark: TDP biased low</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JBT01-06132017-1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6/13/2017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5.29</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JBT01-06222017-1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28.6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16.1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6.48</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JBT01-06272017-1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108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64.4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22.19</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JBT01-06272017-2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72.2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15.57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JBT01-06272017-3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6/27/2017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63.8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44.1</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8.47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JBT01-07052017-1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256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77.9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8.05</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JBT01-07052017-2+3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94.6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46.7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6.27</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JBT01-07112017-1+2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7/11/2017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223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106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6.63</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JBT01-07182017-1+2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7/18/2017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98.0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47.5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5.31</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JBT01-07262017-1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7/26/2017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31.6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21.7</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4.40</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Reversed TP and TDP result</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JBT01-08012017-1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8/1/2017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23.8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20.9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3.69</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JBT01-08082017-1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8/8/2017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20.1</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JBT01-08222017-1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8/22/2017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55.5</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26.6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3.10</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JBT01-090517-1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9/5/2017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37.0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3.81</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JBT01-091217-1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9/12/2017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34.0</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JBT01-091917-1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9/19/2017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116</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73.0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2.40</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JBT01-092617-1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9/26/2017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119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18.3</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JBT01-100317-1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10/3/2017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49.3</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14.8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3.53</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JBT01-101017-1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10/10/2017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1250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45.3</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filtered at VAEL on 10/12/17</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JBT01-101017-2</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10/10/2017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2</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1204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35.0</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filtered at VAEL on 10/12/17</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JBT01-101017-3+4</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10/10/201</w:t>
            </w:r>
            <w:r w:rsidR="00412D51" w:rsidRPr="00685FC2">
              <w:rPr>
                <w:rFonts w:ascii="Humnst777 BT" w:hAnsi="Humnst777 BT"/>
                <w:sz w:val="14"/>
                <w:szCs w:val="14"/>
              </w:rPr>
              <w:t>7</w:t>
            </w:r>
            <w:r w:rsidRPr="00685FC2">
              <w:rPr>
                <w:rFonts w:ascii="Humnst777 BT" w:hAnsi="Humnst777 BT"/>
                <w:sz w:val="14"/>
                <w:szCs w:val="14"/>
              </w:rPr>
              <w:t>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3+4</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914</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37.9</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filtered at VAEL on 10/12/17</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JBT01-102417-1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10/24/2017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44.2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13.4</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JBT01-110117-3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11/1/2017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360</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TDP sample invalid (diluted w</w:t>
            </w:r>
            <w:r w:rsidR="00580430" w:rsidRPr="00685FC2">
              <w:rPr>
                <w:rFonts w:ascii="Humnst777 BT" w:hAnsi="Humnst777 BT"/>
                <w:sz w:val="14"/>
                <w:szCs w:val="14"/>
              </w:rPr>
              <w:t>/</w:t>
            </w:r>
            <w:r w:rsidRPr="00685FC2">
              <w:rPr>
                <w:rFonts w:ascii="Humnst777 BT" w:hAnsi="Humnst777 BT"/>
                <w:sz w:val="14"/>
                <w:szCs w:val="14"/>
              </w:rPr>
              <w:t xml:space="preserve"> distilled water)</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JBT01-110717-3</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11/7/2017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3</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329</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60.6</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JBT01-111417-1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11/14/201</w:t>
            </w:r>
            <w:r w:rsidR="00412D51" w:rsidRPr="00685FC2">
              <w:rPr>
                <w:rFonts w:ascii="Humnst777 BT" w:hAnsi="Humnst777 BT"/>
                <w:sz w:val="14"/>
                <w:szCs w:val="14"/>
              </w:rPr>
              <w:t>7</w:t>
            </w:r>
            <w:r w:rsidRPr="00685FC2">
              <w:rPr>
                <w:rFonts w:ascii="Humnst777 BT" w:hAnsi="Humnst777 BT"/>
                <w:sz w:val="14"/>
                <w:szCs w:val="14"/>
              </w:rPr>
              <w:t>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40.2</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33.9</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Carboy partially frozen--only liquid sampled</w:t>
            </w:r>
          </w:p>
        </w:tc>
      </w:tr>
      <w:tr w:rsidR="004B51A3" w:rsidRPr="004B51A3"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JBT01-112017-1</w:t>
            </w:r>
          </w:p>
        </w:tc>
        <w:tc>
          <w:tcPr>
            <w:tcW w:w="720" w:type="dxa"/>
            <w:tcBorders>
              <w:top w:val="nil"/>
              <w:left w:val="nil"/>
              <w:bottom w:val="nil"/>
              <w:right w:val="nil"/>
            </w:tcBorders>
            <w:shd w:val="clear" w:color="auto" w:fill="auto"/>
            <w:noWrap/>
            <w:vAlign w:val="bottom"/>
            <w:hideMark/>
          </w:tcPr>
          <w:p w:rsidR="004B51A3" w:rsidRPr="00685FC2" w:rsidRDefault="004B51A3" w:rsidP="004B51A3">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11/20/2017</w:t>
            </w:r>
          </w:p>
        </w:tc>
        <w:tc>
          <w:tcPr>
            <w:tcW w:w="630" w:type="dxa"/>
            <w:tcBorders>
              <w:top w:val="nil"/>
              <w:left w:val="nil"/>
              <w:bottom w:val="nil"/>
              <w:right w:val="nil"/>
            </w:tcBorders>
            <w:shd w:val="clear" w:color="auto" w:fill="auto"/>
            <w:noWrap/>
            <w:vAlign w:val="bottom"/>
            <w:hideMark/>
          </w:tcPr>
          <w:p w:rsidR="004B51A3" w:rsidRPr="00685FC2" w:rsidRDefault="004B51A3" w:rsidP="006E050D">
            <w:pPr>
              <w:pStyle w:val="TableRowLEFT"/>
              <w:rPr>
                <w:rFonts w:ascii="Humnst777 BT" w:hAnsi="Humnst777 BT"/>
                <w:sz w:val="14"/>
                <w:szCs w:val="14"/>
              </w:rPr>
            </w:pPr>
            <w:r w:rsidRPr="00685FC2">
              <w:rPr>
                <w:rFonts w:ascii="Humnst777 BT" w:hAnsi="Humnst777 BT"/>
                <w:sz w:val="14"/>
                <w:szCs w:val="14"/>
              </w:rPr>
              <w:t>1</w:t>
            </w:r>
          </w:p>
        </w:tc>
        <w:tc>
          <w:tcPr>
            <w:tcW w:w="81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33.8</w:t>
            </w:r>
          </w:p>
        </w:tc>
        <w:tc>
          <w:tcPr>
            <w:tcW w:w="900" w:type="dxa"/>
            <w:tcBorders>
              <w:top w:val="nil"/>
              <w:left w:val="nil"/>
              <w:bottom w:val="nil"/>
              <w:right w:val="nil"/>
            </w:tcBorders>
            <w:shd w:val="clear" w:color="auto" w:fill="auto"/>
            <w:noWrap/>
            <w:vAlign w:val="bottom"/>
            <w:hideMark/>
          </w:tcPr>
          <w:p w:rsidR="004B51A3" w:rsidRPr="00685FC2" w:rsidRDefault="004B51A3" w:rsidP="00685FC2">
            <w:pPr>
              <w:pStyle w:val="TableRowLEFT"/>
              <w:jc w:val="center"/>
              <w:rPr>
                <w:rFonts w:ascii="Humnst777 BT" w:hAnsi="Humnst777 BT"/>
                <w:sz w:val="14"/>
                <w:szCs w:val="14"/>
              </w:rPr>
            </w:pPr>
            <w:r w:rsidRPr="00685FC2">
              <w:rPr>
                <w:rFonts w:ascii="Humnst777 BT" w:hAnsi="Humnst777 BT"/>
                <w:sz w:val="14"/>
                <w:szCs w:val="14"/>
              </w:rPr>
              <w:t>17.6</w:t>
            </w:r>
          </w:p>
        </w:tc>
        <w:tc>
          <w:tcPr>
            <w:tcW w:w="900" w:type="dxa"/>
            <w:tcBorders>
              <w:top w:val="nil"/>
              <w:left w:val="nil"/>
              <w:bottom w:val="nil"/>
              <w:right w:val="nil"/>
            </w:tcBorders>
            <w:shd w:val="clear" w:color="auto" w:fill="auto"/>
            <w:noWrap/>
            <w:vAlign w:val="bottom"/>
            <w:hideMark/>
          </w:tcPr>
          <w:p w:rsidR="004B51A3" w:rsidRPr="00685FC2" w:rsidRDefault="00571DA8"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B51A3" w:rsidRPr="00685FC2" w:rsidRDefault="004B51A3" w:rsidP="00B64CA8">
            <w:pPr>
              <w:pStyle w:val="TableRowLEFT"/>
              <w:rPr>
                <w:rFonts w:ascii="Humnst777 BT" w:hAnsi="Humnst777 BT"/>
                <w:sz w:val="14"/>
                <w:szCs w:val="14"/>
              </w:rPr>
            </w:pPr>
            <w:r w:rsidRPr="00685FC2">
              <w:rPr>
                <w:rFonts w:ascii="Humnst777 BT" w:hAnsi="Humnst777 BT"/>
                <w:sz w:val="14"/>
                <w:szCs w:val="14"/>
              </w:rPr>
              <w:t>Carboy frozen--processed in office</w:t>
            </w: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JBT01-120417-GR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12/4/2017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30.7</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18.2</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4.02</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r w:rsidRPr="00685FC2">
              <w:rPr>
                <w:rFonts w:ascii="Humnst777 BT" w:hAnsi="Humnst777 BT"/>
                <w:sz w:val="14"/>
                <w:szCs w:val="14"/>
              </w:rPr>
              <w:t xml:space="preserve">TN sample acidified 24 </w:t>
            </w:r>
            <w:proofErr w:type="spellStart"/>
            <w:r w:rsidRPr="00685FC2">
              <w:rPr>
                <w:rFonts w:ascii="Humnst777 BT" w:hAnsi="Humnst777 BT"/>
                <w:sz w:val="14"/>
                <w:szCs w:val="14"/>
              </w:rPr>
              <w:t>hrs</w:t>
            </w:r>
            <w:proofErr w:type="spellEnd"/>
            <w:r w:rsidRPr="00685FC2">
              <w:rPr>
                <w:rFonts w:ascii="Humnst777 BT" w:hAnsi="Humnst777 BT"/>
                <w:sz w:val="14"/>
                <w:szCs w:val="14"/>
              </w:rPr>
              <w:t xml:space="preserve"> later, kept cold</w:t>
            </w:r>
          </w:p>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JBT01-121517-GR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12/15/2017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30.9</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11.6</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3.49</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JBT01-121917-GR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12/19/2017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22.7</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15.6</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3.48</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JBT01-122717-GR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12/27/2017</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19.2</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15.9</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JBT01-010918-GR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1/9/2018</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25.9</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706223">
              <w:rPr>
                <w:rFonts w:ascii="Humnst777 BT" w:hAnsi="Humnst777 BT"/>
                <w:sz w:val="14"/>
                <w:szCs w:val="14"/>
              </w:rPr>
              <w:t>16</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JBT01-011218-GR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1/12/2018</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377</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NS</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5.63</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412D51"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JBT01-011618-GR</w:t>
            </w:r>
          </w:p>
        </w:tc>
        <w:tc>
          <w:tcPr>
            <w:tcW w:w="720" w:type="dxa"/>
            <w:tcBorders>
              <w:top w:val="nil"/>
              <w:left w:val="nil"/>
              <w:bottom w:val="nil"/>
              <w:right w:val="nil"/>
            </w:tcBorders>
            <w:shd w:val="clear" w:color="auto" w:fill="auto"/>
            <w:noWrap/>
            <w:vAlign w:val="bottom"/>
            <w:hideMark/>
          </w:tcPr>
          <w:p w:rsidR="00412D51" w:rsidRPr="00685FC2" w:rsidRDefault="00412D51" w:rsidP="00412D51">
            <w:pPr>
              <w:pStyle w:val="TableRowLEFT"/>
              <w:rPr>
                <w:rFonts w:ascii="Humnst777 BT" w:hAnsi="Humnst777 BT"/>
                <w:sz w:val="14"/>
                <w:szCs w:val="14"/>
              </w:rPr>
            </w:pPr>
            <w:r w:rsidRPr="00685FC2">
              <w:rPr>
                <w:rFonts w:ascii="Humnst777 BT" w:hAnsi="Humnst777 BT"/>
                <w:sz w:val="14"/>
                <w:szCs w:val="14"/>
              </w:rPr>
              <w:t>JBT01</w:t>
            </w:r>
          </w:p>
        </w:tc>
        <w:tc>
          <w:tcPr>
            <w:tcW w:w="117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1/16/2018</w:t>
            </w:r>
          </w:p>
        </w:tc>
        <w:tc>
          <w:tcPr>
            <w:tcW w:w="630" w:type="dxa"/>
            <w:tcBorders>
              <w:top w:val="nil"/>
              <w:left w:val="nil"/>
              <w:bottom w:val="nil"/>
              <w:right w:val="nil"/>
            </w:tcBorders>
            <w:shd w:val="clear" w:color="auto" w:fill="auto"/>
            <w:noWrap/>
            <w:vAlign w:val="bottom"/>
            <w:hideMark/>
          </w:tcPr>
          <w:p w:rsidR="00412D51" w:rsidRPr="00685FC2" w:rsidRDefault="00412D51" w:rsidP="006E050D">
            <w:pPr>
              <w:pStyle w:val="TableRowLEFT"/>
              <w:rPr>
                <w:rFonts w:ascii="Humnst777 BT" w:hAnsi="Humnst777 BT"/>
                <w:sz w:val="14"/>
                <w:szCs w:val="14"/>
              </w:rPr>
            </w:pPr>
            <w:r w:rsidRPr="00685FC2">
              <w:rPr>
                <w:rFonts w:ascii="Humnst777 BT" w:hAnsi="Humnst777 BT"/>
                <w:sz w:val="14"/>
                <w:szCs w:val="14"/>
              </w:rPr>
              <w:t>GR</w:t>
            </w:r>
          </w:p>
        </w:tc>
        <w:tc>
          <w:tcPr>
            <w:tcW w:w="81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27.8</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21.4</w:t>
            </w:r>
          </w:p>
        </w:tc>
        <w:tc>
          <w:tcPr>
            <w:tcW w:w="900" w:type="dxa"/>
            <w:tcBorders>
              <w:top w:val="nil"/>
              <w:left w:val="nil"/>
              <w:bottom w:val="nil"/>
              <w:right w:val="nil"/>
            </w:tcBorders>
            <w:shd w:val="clear" w:color="auto" w:fill="auto"/>
            <w:noWrap/>
            <w:vAlign w:val="bottom"/>
            <w:hideMark/>
          </w:tcPr>
          <w:p w:rsidR="00412D51" w:rsidRPr="00685FC2" w:rsidRDefault="00412D51" w:rsidP="00685FC2">
            <w:pPr>
              <w:pStyle w:val="TableRowLEFT"/>
              <w:jc w:val="center"/>
              <w:rPr>
                <w:rFonts w:ascii="Humnst777 BT" w:hAnsi="Humnst777 BT"/>
                <w:sz w:val="14"/>
                <w:szCs w:val="14"/>
              </w:rPr>
            </w:pPr>
            <w:r w:rsidRPr="00685FC2">
              <w:rPr>
                <w:rFonts w:ascii="Humnst777 BT" w:hAnsi="Humnst777 BT"/>
                <w:sz w:val="14"/>
                <w:szCs w:val="14"/>
              </w:rPr>
              <w:t>4.91</w:t>
            </w:r>
          </w:p>
        </w:tc>
        <w:tc>
          <w:tcPr>
            <w:tcW w:w="3240" w:type="dxa"/>
            <w:tcBorders>
              <w:top w:val="nil"/>
              <w:left w:val="nil"/>
              <w:bottom w:val="nil"/>
              <w:right w:val="nil"/>
            </w:tcBorders>
            <w:shd w:val="clear" w:color="auto" w:fill="auto"/>
            <w:noWrap/>
            <w:vAlign w:val="bottom"/>
            <w:hideMark/>
          </w:tcPr>
          <w:p w:rsidR="00412D51" w:rsidRPr="00685FC2" w:rsidRDefault="00412D51" w:rsidP="00B64CA8">
            <w:pPr>
              <w:pStyle w:val="TableRowLEFT"/>
              <w:rPr>
                <w:rFonts w:ascii="Humnst777 BT" w:hAnsi="Humnst777 BT"/>
                <w:sz w:val="14"/>
                <w:szCs w:val="14"/>
              </w:rPr>
            </w:pPr>
          </w:p>
        </w:tc>
      </w:tr>
      <w:tr w:rsidR="00E95DDC"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JBT01-012418-GR</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w:t>
            </w:r>
          </w:p>
        </w:tc>
        <w:tc>
          <w:tcPr>
            <w:tcW w:w="117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1/24/2018</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154</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67.5</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685FC2">
              <w:rPr>
                <w:rFonts w:ascii="Humnst777 BT" w:hAnsi="Humnst777 BT"/>
                <w:sz w:val="14"/>
                <w:szCs w:val="14"/>
              </w:rPr>
              <w:t>NS</w:t>
            </w:r>
          </w:p>
        </w:tc>
        <w:tc>
          <w:tcPr>
            <w:tcW w:w="3240" w:type="dxa"/>
            <w:tcBorders>
              <w:top w:val="nil"/>
              <w:left w:val="nil"/>
              <w:bottom w:val="nil"/>
              <w:right w:val="nil"/>
            </w:tcBorders>
            <w:shd w:val="clear" w:color="auto" w:fill="auto"/>
            <w:noWrap/>
            <w:vAlign w:val="bottom"/>
          </w:tcPr>
          <w:p w:rsidR="00E95DDC" w:rsidRDefault="00E95DDC" w:rsidP="00E95DDC">
            <w:pPr>
              <w:rPr>
                <w:sz w:val="20"/>
                <w:szCs w:val="20"/>
              </w:rPr>
            </w:pPr>
          </w:p>
        </w:tc>
      </w:tr>
      <w:tr w:rsidR="00E95DDC"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JBT01-020118-GR</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JBT01</w:t>
            </w:r>
          </w:p>
        </w:tc>
        <w:tc>
          <w:tcPr>
            <w:tcW w:w="117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2/1/2018</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18.9</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18.9</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2.84</w:t>
            </w:r>
          </w:p>
        </w:tc>
        <w:tc>
          <w:tcPr>
            <w:tcW w:w="3240" w:type="dxa"/>
            <w:tcBorders>
              <w:top w:val="nil"/>
              <w:left w:val="nil"/>
              <w:bottom w:val="nil"/>
              <w:right w:val="nil"/>
            </w:tcBorders>
            <w:shd w:val="clear" w:color="auto" w:fill="auto"/>
            <w:noWrap/>
            <w:vAlign w:val="bottom"/>
          </w:tcPr>
          <w:p w:rsidR="00E95DDC" w:rsidRDefault="00E95DDC" w:rsidP="00E95DDC">
            <w:pPr>
              <w:jc w:val="right"/>
              <w:rPr>
                <w:rFonts w:ascii="Calibri" w:hAnsi="Calibri"/>
                <w:color w:val="000000"/>
              </w:rPr>
            </w:pPr>
          </w:p>
        </w:tc>
      </w:tr>
      <w:tr w:rsidR="00685FC2"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72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117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63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81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3240" w:type="dxa"/>
            <w:tcBorders>
              <w:top w:val="nil"/>
              <w:left w:val="nil"/>
              <w:bottom w:val="nil"/>
              <w:right w:val="nil"/>
            </w:tcBorders>
            <w:shd w:val="clear" w:color="auto" w:fill="auto"/>
            <w:noWrap/>
            <w:vAlign w:val="bottom"/>
          </w:tcPr>
          <w:p w:rsidR="00685FC2" w:rsidRPr="00685FC2" w:rsidRDefault="00685FC2" w:rsidP="00B64CA8">
            <w:pPr>
              <w:pStyle w:val="TableRowLEFT"/>
              <w:rPr>
                <w:rFonts w:ascii="Humnst777 BT" w:hAnsi="Humnst777 BT"/>
                <w:sz w:val="14"/>
                <w:szCs w:val="14"/>
              </w:rPr>
            </w:pPr>
          </w:p>
        </w:tc>
      </w:tr>
      <w:tr w:rsidR="00685FC2"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72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117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63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81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3240" w:type="dxa"/>
            <w:tcBorders>
              <w:top w:val="nil"/>
              <w:left w:val="nil"/>
              <w:bottom w:val="nil"/>
              <w:right w:val="nil"/>
            </w:tcBorders>
            <w:shd w:val="clear" w:color="auto" w:fill="auto"/>
            <w:noWrap/>
            <w:vAlign w:val="bottom"/>
          </w:tcPr>
          <w:p w:rsidR="00685FC2" w:rsidRPr="00685FC2" w:rsidRDefault="00685FC2" w:rsidP="00B64CA8">
            <w:pPr>
              <w:pStyle w:val="TableRowLEFT"/>
              <w:rPr>
                <w:rFonts w:ascii="Humnst777 BT" w:hAnsi="Humnst777 BT"/>
                <w:sz w:val="14"/>
                <w:szCs w:val="14"/>
              </w:rPr>
            </w:pPr>
          </w:p>
        </w:tc>
      </w:tr>
      <w:tr w:rsidR="00685FC2" w:rsidRPr="00412D51" w:rsidTr="00685FC2">
        <w:trPr>
          <w:gridAfter w:val="1"/>
          <w:wAfter w:w="360" w:type="dxa"/>
          <w:trHeight w:hRule="exact" w:val="230"/>
          <w:tblHeader/>
        </w:trPr>
        <w:tc>
          <w:tcPr>
            <w:tcW w:w="171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72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4"/>
                <w:szCs w:val="14"/>
              </w:rPr>
            </w:pPr>
          </w:p>
        </w:tc>
        <w:tc>
          <w:tcPr>
            <w:tcW w:w="117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63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4"/>
                <w:szCs w:val="14"/>
              </w:rPr>
            </w:pPr>
          </w:p>
        </w:tc>
        <w:tc>
          <w:tcPr>
            <w:tcW w:w="81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900" w:type="dxa"/>
            <w:tcBorders>
              <w:top w:val="nil"/>
              <w:left w:val="nil"/>
              <w:bottom w:val="nil"/>
              <w:right w:val="nil"/>
            </w:tcBorders>
            <w:shd w:val="clear" w:color="auto" w:fill="auto"/>
            <w:noWrap/>
            <w:vAlign w:val="bottom"/>
          </w:tcPr>
          <w:p w:rsidR="00685FC2" w:rsidRPr="00685FC2" w:rsidRDefault="00685FC2" w:rsidP="00685FC2">
            <w:pPr>
              <w:pStyle w:val="TableRowLEFT"/>
              <w:jc w:val="center"/>
              <w:rPr>
                <w:rFonts w:ascii="Humnst777 BT" w:hAnsi="Humnst777 BT"/>
                <w:color w:val="C00000"/>
                <w:sz w:val="14"/>
                <w:szCs w:val="14"/>
              </w:rPr>
            </w:pPr>
          </w:p>
        </w:tc>
        <w:tc>
          <w:tcPr>
            <w:tcW w:w="3240" w:type="dxa"/>
            <w:tcBorders>
              <w:top w:val="nil"/>
              <w:left w:val="nil"/>
              <w:bottom w:val="nil"/>
              <w:right w:val="nil"/>
            </w:tcBorders>
            <w:shd w:val="clear" w:color="auto" w:fill="auto"/>
            <w:noWrap/>
            <w:vAlign w:val="bottom"/>
          </w:tcPr>
          <w:p w:rsidR="00685FC2" w:rsidRPr="00685FC2" w:rsidRDefault="00685FC2" w:rsidP="00B64CA8">
            <w:pPr>
              <w:pStyle w:val="TableRowLEFT"/>
              <w:rPr>
                <w:rFonts w:ascii="Humnst777 BT" w:hAnsi="Humnst777 BT"/>
                <w:sz w:val="14"/>
                <w:szCs w:val="14"/>
              </w:rPr>
            </w:pPr>
          </w:p>
        </w:tc>
      </w:tr>
    </w:tbl>
    <w:p w:rsidR="00580430" w:rsidRDefault="00580430">
      <w:r>
        <w:rPr>
          <w:bCs/>
        </w:rPr>
        <w:br w:type="page"/>
      </w:r>
    </w:p>
    <w:tbl>
      <w:tblPr>
        <w:tblW w:w="10710" w:type="dxa"/>
        <w:tblLayout w:type="fixed"/>
        <w:tblCellMar>
          <w:left w:w="43" w:type="dxa"/>
          <w:right w:w="43" w:type="dxa"/>
        </w:tblCellMar>
        <w:tblLook w:val="04A0" w:firstRow="1" w:lastRow="0" w:firstColumn="1" w:lastColumn="0" w:noHBand="0" w:noVBand="1"/>
      </w:tblPr>
      <w:tblGrid>
        <w:gridCol w:w="1890"/>
        <w:gridCol w:w="540"/>
        <w:gridCol w:w="1260"/>
        <w:gridCol w:w="720"/>
        <w:gridCol w:w="90"/>
        <w:gridCol w:w="720"/>
        <w:gridCol w:w="180"/>
        <w:gridCol w:w="810"/>
        <w:gridCol w:w="180"/>
        <w:gridCol w:w="720"/>
        <w:gridCol w:w="180"/>
        <w:gridCol w:w="3420"/>
      </w:tblGrid>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81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9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4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JBT02-04112017-1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976</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678</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7.19</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vial cloudy</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JBT02-04182017-1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4/18/2017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242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93.6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8.52</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JBT02-04252017-1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4/25/2017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491</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JBT02-05022017-1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805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492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8.58</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585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120</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8.52</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7.88</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156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8.00</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JBT02-05162017-1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5/16/2017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37.6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8.26</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JBT02-05302017-1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5/30/2017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78.5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30.3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8.83</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JBT02-06072017-1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6/7/2017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67.3</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28.2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11.78</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JBT02-06132017-1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6/13/2017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48.0</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28.5</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11.69</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JBT02-06222017-1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90.9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42.3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12.86</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137</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61.9</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25.34</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189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82.2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29.34</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160</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94.0</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27.34</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JBT02-06262017-4</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6/26/2017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315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22.93</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JBT02-07052017-1+2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60.5</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9.85</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303</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118</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8.68</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JBT02-07112017-2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434</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196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7.19</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JBT02-07182017-1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7/18/2017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187</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118</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7.27</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JBT02-07262017-1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7/26/2017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73.1</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70.4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8.03</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JBT02-08012017-1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63.9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40.0</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8.41</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JBT02-08082017-1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8/8/2017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50.5</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37.0</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JBT02-08152017-1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8/15/2017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52.0</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41.3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7.29</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JBT02-08222017-1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8/22/2017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308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5.81</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JBT02-08302017-1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8/30/2017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63.2</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JBT02-090517-1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9/5/2017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137</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53.4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5.09</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JBT02-091217-1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9/12/2017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674</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106</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JBT02-091917-1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9/19/2017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138</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85.6</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6.36</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JBT02-092617-1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9/26/2017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65.2</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JBT02-100317-1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10/3/2017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81.3</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43.3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4.93</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1464</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69.7</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JBT02-101017-2</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2</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1322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77.5</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JBT02-101017-3+4</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3+4</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1202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91.7</w:t>
            </w:r>
          </w:p>
        </w:tc>
        <w:tc>
          <w:tcPr>
            <w:tcW w:w="900" w:type="dxa"/>
            <w:gridSpan w:val="2"/>
            <w:tcBorders>
              <w:top w:val="nil"/>
              <w:left w:val="nil"/>
              <w:bottom w:val="nil"/>
              <w:right w:val="nil"/>
            </w:tcBorders>
            <w:shd w:val="clear" w:color="auto" w:fill="auto"/>
            <w:noWrap/>
            <w:vAlign w:val="bottom"/>
            <w:hideMark/>
          </w:tcPr>
          <w:p w:rsidR="004B51A3" w:rsidRPr="003F00C0" w:rsidRDefault="00571DA8"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JBT02-101717-1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10/17/2017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252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86.7</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9.22</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JBT02-102417-1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10/24/2017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86.2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48.0</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JBT02-110117-3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11/1/2017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672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419</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JBT02-110717-3</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11/7/2017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599</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82.2</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JBT02-111417-1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11/14/2017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226</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103</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Carboy partially frozen--only liquid sampled</w:t>
            </w:r>
          </w:p>
        </w:tc>
      </w:tr>
      <w:tr w:rsidR="004B51A3"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JBT02-112017-1</w:t>
            </w:r>
          </w:p>
        </w:tc>
        <w:tc>
          <w:tcPr>
            <w:tcW w:w="54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11/20/2017</w:t>
            </w:r>
          </w:p>
        </w:tc>
        <w:tc>
          <w:tcPr>
            <w:tcW w:w="81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rPr>
                <w:rFonts w:ascii="Humnst777 BT" w:hAnsi="Humnst777 BT"/>
                <w:sz w:val="15"/>
              </w:rPr>
            </w:pPr>
            <w:r w:rsidRPr="003F00C0">
              <w:rPr>
                <w:rFonts w:ascii="Humnst777 BT" w:hAnsi="Humnst777 BT"/>
                <w:sz w:val="15"/>
              </w:rPr>
              <w:t>1</w:t>
            </w:r>
          </w:p>
        </w:tc>
        <w:tc>
          <w:tcPr>
            <w:tcW w:w="90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292</w:t>
            </w:r>
          </w:p>
        </w:tc>
        <w:tc>
          <w:tcPr>
            <w:tcW w:w="990" w:type="dxa"/>
            <w:gridSpan w:val="2"/>
            <w:tcBorders>
              <w:top w:val="nil"/>
              <w:left w:val="nil"/>
              <w:bottom w:val="nil"/>
              <w:right w:val="nil"/>
            </w:tcBorders>
            <w:shd w:val="clear" w:color="auto" w:fill="auto"/>
            <w:noWrap/>
            <w:vAlign w:val="bottom"/>
            <w:hideMark/>
          </w:tcPr>
          <w:p w:rsidR="004B51A3" w:rsidRPr="003F00C0" w:rsidRDefault="004B51A3" w:rsidP="006E050D">
            <w:pPr>
              <w:pStyle w:val="TableRowLEFT"/>
              <w:jc w:val="center"/>
              <w:rPr>
                <w:rFonts w:ascii="Humnst777 BT" w:hAnsi="Humnst777 BT"/>
                <w:sz w:val="15"/>
              </w:rPr>
            </w:pPr>
            <w:r w:rsidRPr="003F00C0">
              <w:rPr>
                <w:rFonts w:ascii="Humnst777 BT" w:hAnsi="Humnst777 BT"/>
                <w:sz w:val="15"/>
              </w:rPr>
              <w:t>113</w:t>
            </w:r>
          </w:p>
        </w:tc>
        <w:tc>
          <w:tcPr>
            <w:tcW w:w="900" w:type="dxa"/>
            <w:gridSpan w:val="2"/>
            <w:tcBorders>
              <w:top w:val="nil"/>
              <w:left w:val="nil"/>
              <w:bottom w:val="nil"/>
              <w:right w:val="nil"/>
            </w:tcBorders>
            <w:shd w:val="clear" w:color="auto" w:fill="auto"/>
            <w:noWrap/>
            <w:vAlign w:val="bottom"/>
            <w:hideMark/>
          </w:tcPr>
          <w:p w:rsidR="004B51A3" w:rsidRPr="003F00C0" w:rsidRDefault="00971B55"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Carboy frozen--processed in office</w:t>
            </w: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JBT02-112917-GR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11/29/2017</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277.8</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125</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rPr>
                <w:sz w:val="15"/>
                <w:szCs w:val="15"/>
              </w:rPr>
            </w:pP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JBT02-120417-GR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12/4/2017</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64.5</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31.1</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8.72</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 xml:space="preserve">TN sample acidified 24 </w:t>
            </w:r>
            <w:proofErr w:type="spellStart"/>
            <w:r w:rsidRPr="003F00C0">
              <w:rPr>
                <w:rFonts w:ascii="Humnst777 BT" w:hAnsi="Humnst777 BT"/>
                <w:sz w:val="15"/>
              </w:rPr>
              <w:t>hrs</w:t>
            </w:r>
            <w:proofErr w:type="spellEnd"/>
            <w:r w:rsidRPr="003F00C0">
              <w:rPr>
                <w:rFonts w:ascii="Humnst777 BT" w:hAnsi="Humnst777 BT"/>
                <w:sz w:val="15"/>
              </w:rPr>
              <w:t xml:space="preserve"> later, kept cold</w:t>
            </w: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JBT02-121517-GR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12/15/2017</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60.3</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16.5</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9.44</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JBT02-121917-GR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12/19/2017</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33.9</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20.9</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7.62</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jc w:val="right"/>
              <w:rPr>
                <w:rFonts w:ascii="Calibri" w:hAnsi="Calibri"/>
                <w:color w:val="000000"/>
                <w:sz w:val="15"/>
                <w:szCs w:val="15"/>
              </w:rPr>
            </w:pP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JBT02-122717-GR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12/27/2017</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46.4</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27.7</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rPr>
                <w:sz w:val="15"/>
                <w:szCs w:val="15"/>
              </w:rPr>
            </w:pPr>
          </w:p>
        </w:tc>
      </w:tr>
      <w:tr w:rsidR="00412D51" w:rsidRPr="004B51A3" w:rsidTr="00B63BB8">
        <w:trPr>
          <w:trHeight w:hRule="exact" w:val="245"/>
          <w:tblHeader/>
        </w:trPr>
        <w:tc>
          <w:tcPr>
            <w:tcW w:w="189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JBT02-010918-GR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1/9/2018</w:t>
            </w:r>
          </w:p>
        </w:tc>
        <w:tc>
          <w:tcPr>
            <w:tcW w:w="81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rPr>
                <w:rFonts w:ascii="Humnst777 BT" w:hAnsi="Humnst777 BT"/>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32.5</w:t>
            </w:r>
          </w:p>
        </w:tc>
        <w:tc>
          <w:tcPr>
            <w:tcW w:w="99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18.8</w:t>
            </w:r>
          </w:p>
        </w:tc>
        <w:tc>
          <w:tcPr>
            <w:tcW w:w="900" w:type="dxa"/>
            <w:gridSpan w:val="2"/>
            <w:tcBorders>
              <w:top w:val="nil"/>
              <w:left w:val="nil"/>
              <w:bottom w:val="nil"/>
              <w:right w:val="nil"/>
            </w:tcBorders>
            <w:shd w:val="clear" w:color="auto" w:fill="auto"/>
            <w:noWrap/>
            <w:vAlign w:val="bottom"/>
            <w:hideMark/>
          </w:tcPr>
          <w:p w:rsidR="00412D51" w:rsidRPr="003F00C0" w:rsidRDefault="00412D51" w:rsidP="006E050D">
            <w:pPr>
              <w:pStyle w:val="TableRowLEFT"/>
              <w:jc w:val="center"/>
              <w:rPr>
                <w:rFonts w:ascii="Humnst777 BT" w:hAnsi="Humnst777 BT"/>
                <w:sz w:val="15"/>
              </w:rPr>
            </w:pPr>
            <w:r w:rsidRPr="003F00C0">
              <w:rPr>
                <w:rFonts w:ascii="Humnst777 BT" w:hAnsi="Humnst777 BT"/>
                <w:sz w:val="15"/>
              </w:rPr>
              <w:t>NS</w:t>
            </w:r>
          </w:p>
        </w:tc>
        <w:tc>
          <w:tcPr>
            <w:tcW w:w="3420" w:type="dxa"/>
            <w:tcBorders>
              <w:top w:val="nil"/>
              <w:left w:val="nil"/>
              <w:bottom w:val="nil"/>
              <w:right w:val="nil"/>
            </w:tcBorders>
            <w:shd w:val="clear" w:color="auto" w:fill="auto"/>
            <w:noWrap/>
            <w:vAlign w:val="bottom"/>
            <w:hideMark/>
          </w:tcPr>
          <w:p w:rsidR="00412D51" w:rsidRPr="003F00C0" w:rsidRDefault="00412D51" w:rsidP="00412D51">
            <w:pPr>
              <w:rPr>
                <w:sz w:val="15"/>
                <w:szCs w:val="15"/>
              </w:rPr>
            </w:pPr>
          </w:p>
        </w:tc>
      </w:tr>
      <w:tr w:rsidR="003F00C0" w:rsidRPr="004B51A3" w:rsidTr="00B63BB8">
        <w:trPr>
          <w:trHeight w:hRule="exact" w:val="245"/>
          <w:tblHeader/>
        </w:trPr>
        <w:tc>
          <w:tcPr>
            <w:tcW w:w="189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JBT02-011218-GR</w:t>
            </w:r>
          </w:p>
        </w:tc>
        <w:tc>
          <w:tcPr>
            <w:tcW w:w="54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Calibri" w:hAnsi="Calibri"/>
                <w:color w:val="000000"/>
                <w:sz w:val="15"/>
              </w:rPr>
            </w:pPr>
            <w:r w:rsidRPr="003F00C0">
              <w:rPr>
                <w:rFonts w:ascii="Humnst777 BT" w:hAnsi="Humnst777 BT"/>
                <w:sz w:val="15"/>
              </w:rPr>
              <w:t>JBT02</w:t>
            </w:r>
          </w:p>
        </w:tc>
        <w:tc>
          <w:tcPr>
            <w:tcW w:w="1260" w:type="dxa"/>
            <w:tcBorders>
              <w:top w:val="nil"/>
              <w:left w:val="nil"/>
              <w:bottom w:val="nil"/>
              <w:right w:val="nil"/>
            </w:tcBorders>
            <w:shd w:val="clear" w:color="auto" w:fill="auto"/>
            <w:noWrap/>
            <w:vAlign w:val="bottom"/>
          </w:tcPr>
          <w:p w:rsidR="003F00C0" w:rsidRPr="003F00C0" w:rsidRDefault="003F00C0" w:rsidP="006E050D">
            <w:pPr>
              <w:pStyle w:val="TableRowLEFT"/>
              <w:rPr>
                <w:rFonts w:ascii="Calibri" w:hAnsi="Calibri"/>
                <w:color w:val="000000"/>
                <w:sz w:val="15"/>
              </w:rPr>
            </w:pPr>
            <w:r w:rsidRPr="003F00C0">
              <w:rPr>
                <w:rFonts w:ascii="Humnst777 BT" w:hAnsi="Humnst777 BT"/>
                <w:sz w:val="15"/>
              </w:rPr>
              <w:t>1/12/2018</w:t>
            </w:r>
          </w:p>
        </w:tc>
        <w:tc>
          <w:tcPr>
            <w:tcW w:w="810" w:type="dxa"/>
            <w:gridSpan w:val="2"/>
            <w:tcBorders>
              <w:top w:val="nil"/>
              <w:left w:val="nil"/>
              <w:bottom w:val="nil"/>
              <w:right w:val="nil"/>
            </w:tcBorders>
            <w:shd w:val="clear" w:color="auto" w:fill="auto"/>
            <w:noWrap/>
            <w:vAlign w:val="bottom"/>
          </w:tcPr>
          <w:p w:rsidR="003F00C0" w:rsidRPr="003F00C0" w:rsidRDefault="003F00C0" w:rsidP="006E050D">
            <w:pPr>
              <w:pStyle w:val="TableRowLEFT"/>
              <w:rPr>
                <w:rFonts w:ascii="Calibri" w:hAnsi="Calibri"/>
                <w:color w:val="000000"/>
                <w:sz w:val="15"/>
              </w:rPr>
            </w:pPr>
            <w:r w:rsidRPr="003F00C0">
              <w:rPr>
                <w:rFonts w:ascii="Humnst777 BT" w:hAnsi="Humnst777 BT"/>
                <w:sz w:val="15"/>
              </w:rPr>
              <w:t>GR</w:t>
            </w:r>
          </w:p>
        </w:tc>
        <w:tc>
          <w:tcPr>
            <w:tcW w:w="900" w:type="dxa"/>
            <w:gridSpan w:val="2"/>
            <w:tcBorders>
              <w:top w:val="nil"/>
              <w:left w:val="nil"/>
              <w:bottom w:val="nil"/>
              <w:right w:val="nil"/>
            </w:tcBorders>
            <w:shd w:val="clear" w:color="auto" w:fill="auto"/>
            <w:noWrap/>
            <w:vAlign w:val="bottom"/>
          </w:tcPr>
          <w:p w:rsidR="003F00C0" w:rsidRPr="003F00C0" w:rsidRDefault="003F00C0" w:rsidP="006E050D">
            <w:pPr>
              <w:pStyle w:val="TableRowLEFT"/>
              <w:jc w:val="center"/>
              <w:rPr>
                <w:rFonts w:ascii="Humnst777 BT" w:hAnsi="Humnst777 BT"/>
                <w:sz w:val="15"/>
              </w:rPr>
            </w:pPr>
            <w:r w:rsidRPr="003F00C0">
              <w:rPr>
                <w:rFonts w:ascii="Humnst777 BT" w:hAnsi="Humnst777 BT"/>
                <w:sz w:val="15"/>
              </w:rPr>
              <w:t>449</w:t>
            </w:r>
          </w:p>
        </w:tc>
        <w:tc>
          <w:tcPr>
            <w:tcW w:w="990" w:type="dxa"/>
            <w:gridSpan w:val="2"/>
            <w:tcBorders>
              <w:top w:val="nil"/>
              <w:left w:val="nil"/>
              <w:bottom w:val="nil"/>
              <w:right w:val="nil"/>
            </w:tcBorders>
            <w:shd w:val="clear" w:color="auto" w:fill="auto"/>
            <w:noWrap/>
            <w:vAlign w:val="bottom"/>
          </w:tcPr>
          <w:p w:rsidR="003F00C0" w:rsidRPr="003F00C0" w:rsidRDefault="003F00C0" w:rsidP="006E050D">
            <w:pPr>
              <w:pStyle w:val="TableRowLEFT"/>
              <w:jc w:val="center"/>
              <w:rPr>
                <w:rFonts w:ascii="Humnst777 BT" w:hAnsi="Humnst777 BT"/>
                <w:sz w:val="15"/>
              </w:rPr>
            </w:pPr>
            <w:r w:rsidRPr="003F00C0">
              <w:rPr>
                <w:rFonts w:ascii="Humnst777 BT" w:hAnsi="Humnst777 BT"/>
                <w:sz w:val="15"/>
              </w:rPr>
              <w:t>NS</w:t>
            </w:r>
          </w:p>
        </w:tc>
        <w:tc>
          <w:tcPr>
            <w:tcW w:w="900" w:type="dxa"/>
            <w:gridSpan w:val="2"/>
            <w:tcBorders>
              <w:top w:val="nil"/>
              <w:left w:val="nil"/>
              <w:bottom w:val="nil"/>
              <w:right w:val="nil"/>
            </w:tcBorders>
            <w:shd w:val="clear" w:color="auto" w:fill="auto"/>
            <w:noWrap/>
            <w:vAlign w:val="bottom"/>
          </w:tcPr>
          <w:p w:rsidR="003F00C0" w:rsidRPr="003F00C0" w:rsidRDefault="003F00C0" w:rsidP="006E050D">
            <w:pPr>
              <w:pStyle w:val="TableRowLEFT"/>
              <w:jc w:val="center"/>
              <w:rPr>
                <w:rFonts w:ascii="Humnst777 BT" w:hAnsi="Humnst777 BT"/>
                <w:sz w:val="15"/>
              </w:rPr>
            </w:pPr>
            <w:r w:rsidRPr="003F00C0">
              <w:rPr>
                <w:rFonts w:ascii="Humnst777 BT" w:hAnsi="Humnst777 BT"/>
                <w:sz w:val="15"/>
              </w:rPr>
              <w:t>4.71</w:t>
            </w:r>
          </w:p>
        </w:tc>
        <w:tc>
          <w:tcPr>
            <w:tcW w:w="3420" w:type="dxa"/>
            <w:tcBorders>
              <w:top w:val="nil"/>
              <w:left w:val="nil"/>
              <w:bottom w:val="nil"/>
              <w:right w:val="nil"/>
            </w:tcBorders>
            <w:shd w:val="clear" w:color="auto" w:fill="auto"/>
            <w:noWrap/>
            <w:vAlign w:val="bottom"/>
          </w:tcPr>
          <w:p w:rsidR="003F00C0" w:rsidRPr="003F00C0" w:rsidRDefault="003F00C0" w:rsidP="003F00C0">
            <w:pPr>
              <w:jc w:val="right"/>
              <w:rPr>
                <w:rFonts w:ascii="Calibri" w:hAnsi="Calibri"/>
                <w:color w:val="000000"/>
                <w:sz w:val="15"/>
                <w:szCs w:val="15"/>
              </w:rPr>
            </w:pPr>
          </w:p>
        </w:tc>
      </w:tr>
      <w:tr w:rsidR="00685FC2" w:rsidRPr="004B51A3" w:rsidTr="00B63BB8">
        <w:trPr>
          <w:trHeight w:hRule="exact" w:val="245"/>
          <w:tblHeader/>
        </w:trPr>
        <w:tc>
          <w:tcPr>
            <w:tcW w:w="189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685FC2" w:rsidRPr="00685FC2" w:rsidRDefault="00685FC2" w:rsidP="006E050D">
            <w:pPr>
              <w:pStyle w:val="TableRowLEFT"/>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3420" w:type="dxa"/>
            <w:tcBorders>
              <w:top w:val="nil"/>
              <w:left w:val="nil"/>
              <w:bottom w:val="nil"/>
              <w:right w:val="nil"/>
            </w:tcBorders>
            <w:shd w:val="clear" w:color="auto" w:fill="auto"/>
            <w:noWrap/>
            <w:vAlign w:val="bottom"/>
          </w:tcPr>
          <w:p w:rsidR="00685FC2" w:rsidRPr="003F00C0" w:rsidRDefault="00685FC2" w:rsidP="00685FC2">
            <w:pPr>
              <w:jc w:val="right"/>
              <w:rPr>
                <w:rFonts w:ascii="Calibri" w:hAnsi="Calibri"/>
                <w:color w:val="000000"/>
                <w:sz w:val="15"/>
                <w:szCs w:val="15"/>
              </w:rPr>
            </w:pPr>
          </w:p>
        </w:tc>
      </w:tr>
      <w:tr w:rsidR="00685FC2" w:rsidRPr="004B51A3" w:rsidTr="00B63BB8">
        <w:trPr>
          <w:trHeight w:hRule="exact" w:val="245"/>
          <w:tblHeader/>
        </w:trPr>
        <w:tc>
          <w:tcPr>
            <w:tcW w:w="189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685FC2" w:rsidRPr="00685FC2" w:rsidRDefault="00685FC2" w:rsidP="00685FC2">
            <w:pPr>
              <w:pStyle w:val="TableRowLEFT"/>
              <w:rPr>
                <w:rFonts w:ascii="Calibri" w:hAnsi="Calibri"/>
                <w:color w:val="C00000"/>
                <w:sz w:val="15"/>
              </w:rPr>
            </w:pPr>
          </w:p>
        </w:tc>
        <w:tc>
          <w:tcPr>
            <w:tcW w:w="1260" w:type="dxa"/>
            <w:tcBorders>
              <w:top w:val="nil"/>
              <w:left w:val="nil"/>
              <w:bottom w:val="nil"/>
              <w:right w:val="nil"/>
            </w:tcBorders>
            <w:shd w:val="clear" w:color="auto" w:fill="auto"/>
            <w:noWrap/>
            <w:vAlign w:val="bottom"/>
          </w:tcPr>
          <w:p w:rsidR="00685FC2" w:rsidRPr="00685FC2" w:rsidRDefault="00685FC2" w:rsidP="006E050D">
            <w:pPr>
              <w:pStyle w:val="TableRowLEFT"/>
              <w:rPr>
                <w:rFonts w:ascii="Calibri" w:hAnsi="Calibri"/>
                <w:color w:val="C00000"/>
                <w:sz w:val="15"/>
              </w:rPr>
            </w:pPr>
          </w:p>
        </w:tc>
        <w:tc>
          <w:tcPr>
            <w:tcW w:w="810" w:type="dxa"/>
            <w:gridSpan w:val="2"/>
            <w:tcBorders>
              <w:top w:val="nil"/>
              <w:left w:val="nil"/>
              <w:bottom w:val="nil"/>
              <w:right w:val="nil"/>
            </w:tcBorders>
            <w:shd w:val="clear" w:color="auto" w:fill="auto"/>
            <w:noWrap/>
            <w:vAlign w:val="bottom"/>
          </w:tcPr>
          <w:p w:rsidR="00685FC2" w:rsidRPr="00685FC2" w:rsidRDefault="00685FC2" w:rsidP="006E050D">
            <w:pPr>
              <w:pStyle w:val="TableRowLEFT"/>
              <w:rPr>
                <w:rFonts w:ascii="Calibri" w:hAnsi="Calibri"/>
                <w:color w:val="C00000"/>
                <w:sz w:val="15"/>
              </w:rPr>
            </w:pPr>
          </w:p>
        </w:tc>
        <w:tc>
          <w:tcPr>
            <w:tcW w:w="90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685FC2" w:rsidRPr="00685FC2" w:rsidRDefault="00685FC2" w:rsidP="006E050D">
            <w:pPr>
              <w:pStyle w:val="TableRowLEFT"/>
              <w:jc w:val="center"/>
              <w:rPr>
                <w:rFonts w:ascii="Humnst777 BT" w:hAnsi="Humnst777 BT"/>
                <w:color w:val="C00000"/>
                <w:sz w:val="15"/>
              </w:rPr>
            </w:pPr>
          </w:p>
        </w:tc>
        <w:tc>
          <w:tcPr>
            <w:tcW w:w="3420" w:type="dxa"/>
            <w:tcBorders>
              <w:top w:val="nil"/>
              <w:left w:val="nil"/>
              <w:bottom w:val="nil"/>
              <w:right w:val="nil"/>
            </w:tcBorders>
            <w:shd w:val="clear" w:color="auto" w:fill="auto"/>
            <w:noWrap/>
            <w:vAlign w:val="bottom"/>
          </w:tcPr>
          <w:p w:rsidR="00685FC2" w:rsidRPr="003F00C0" w:rsidRDefault="00685FC2" w:rsidP="00685FC2">
            <w:pPr>
              <w:jc w:val="right"/>
              <w:rPr>
                <w:rFonts w:ascii="Calibri" w:hAnsi="Calibri"/>
                <w:color w:val="000000"/>
                <w:sz w:val="15"/>
                <w:szCs w:val="15"/>
              </w:rPr>
            </w:pPr>
          </w:p>
        </w:tc>
      </w:tr>
      <w:tr w:rsidR="00967027" w:rsidRPr="004B51A3" w:rsidTr="00B63BB8">
        <w:trPr>
          <w:trHeight w:hRule="exact" w:val="245"/>
          <w:tblHeader/>
        </w:trPr>
        <w:tc>
          <w:tcPr>
            <w:tcW w:w="1890" w:type="dxa"/>
            <w:tcBorders>
              <w:top w:val="nil"/>
              <w:left w:val="nil"/>
              <w:bottom w:val="nil"/>
              <w:right w:val="nil"/>
            </w:tcBorders>
            <w:shd w:val="clear" w:color="auto" w:fill="auto"/>
            <w:noWrap/>
            <w:vAlign w:val="bottom"/>
          </w:tcPr>
          <w:p w:rsidR="003F00C0" w:rsidRPr="00412D51" w:rsidRDefault="003F00C0" w:rsidP="00412D51">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967027" w:rsidRPr="00412D51" w:rsidRDefault="00967027" w:rsidP="00412D51">
            <w:pPr>
              <w:pStyle w:val="TableRowLEFT"/>
              <w:rPr>
                <w:rFonts w:ascii="Humnst777 BT" w:hAnsi="Humnst777 BT"/>
                <w:sz w:val="16"/>
                <w:szCs w:val="16"/>
              </w:rPr>
            </w:pPr>
          </w:p>
        </w:tc>
        <w:tc>
          <w:tcPr>
            <w:tcW w:w="1260" w:type="dxa"/>
            <w:tcBorders>
              <w:top w:val="nil"/>
              <w:left w:val="nil"/>
              <w:bottom w:val="nil"/>
              <w:right w:val="nil"/>
            </w:tcBorders>
            <w:shd w:val="clear" w:color="auto" w:fill="auto"/>
            <w:noWrap/>
            <w:vAlign w:val="bottom"/>
          </w:tcPr>
          <w:p w:rsidR="00967027" w:rsidRPr="00412D51" w:rsidRDefault="00967027" w:rsidP="00412D51">
            <w:pPr>
              <w:pStyle w:val="TableRowLEFT"/>
              <w:rPr>
                <w:rFonts w:ascii="Humnst777 BT" w:hAnsi="Humnst777 BT"/>
                <w:sz w:val="16"/>
                <w:szCs w:val="16"/>
              </w:rPr>
            </w:pPr>
          </w:p>
        </w:tc>
        <w:tc>
          <w:tcPr>
            <w:tcW w:w="810" w:type="dxa"/>
            <w:gridSpan w:val="2"/>
            <w:tcBorders>
              <w:top w:val="nil"/>
              <w:left w:val="nil"/>
              <w:bottom w:val="nil"/>
              <w:right w:val="nil"/>
            </w:tcBorders>
            <w:shd w:val="clear" w:color="auto" w:fill="auto"/>
            <w:noWrap/>
            <w:vAlign w:val="bottom"/>
          </w:tcPr>
          <w:p w:rsidR="00967027" w:rsidRPr="00412D51" w:rsidRDefault="00967027" w:rsidP="00412D51">
            <w:pPr>
              <w:pStyle w:val="TableRowLEF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967027" w:rsidRPr="00412D51" w:rsidRDefault="00967027" w:rsidP="00412D51">
            <w:pPr>
              <w:pStyle w:val="TableRowLEFT"/>
              <w:jc w:val="right"/>
              <w:rPr>
                <w:rFonts w:ascii="Humnst777 BT" w:hAnsi="Humnst777 BT"/>
                <w:sz w:val="16"/>
                <w:szCs w:val="16"/>
              </w:rPr>
            </w:pPr>
          </w:p>
        </w:tc>
        <w:tc>
          <w:tcPr>
            <w:tcW w:w="990" w:type="dxa"/>
            <w:gridSpan w:val="2"/>
            <w:tcBorders>
              <w:top w:val="nil"/>
              <w:left w:val="nil"/>
              <w:bottom w:val="nil"/>
              <w:right w:val="nil"/>
            </w:tcBorders>
            <w:shd w:val="clear" w:color="auto" w:fill="auto"/>
            <w:noWrap/>
            <w:vAlign w:val="bottom"/>
          </w:tcPr>
          <w:p w:rsidR="00967027" w:rsidRPr="00412D51" w:rsidRDefault="00967027" w:rsidP="00412D51">
            <w:pPr>
              <w:pStyle w:val="TableRowLEFT"/>
              <w:jc w:val="righ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967027" w:rsidRDefault="00967027" w:rsidP="00412D51">
            <w:pPr>
              <w:pStyle w:val="TableRowLEFT"/>
              <w:jc w:val="right"/>
              <w:rPr>
                <w:rFonts w:ascii="Humnst777 BT" w:hAnsi="Humnst777 BT"/>
                <w:sz w:val="16"/>
                <w:szCs w:val="16"/>
              </w:rPr>
            </w:pPr>
          </w:p>
        </w:tc>
        <w:tc>
          <w:tcPr>
            <w:tcW w:w="3420" w:type="dxa"/>
            <w:tcBorders>
              <w:top w:val="nil"/>
              <w:left w:val="nil"/>
              <w:bottom w:val="nil"/>
              <w:right w:val="nil"/>
            </w:tcBorders>
            <w:shd w:val="clear" w:color="auto" w:fill="auto"/>
            <w:noWrap/>
            <w:vAlign w:val="bottom"/>
          </w:tcPr>
          <w:p w:rsidR="00967027" w:rsidRDefault="00967027" w:rsidP="00412D51">
            <w:pPr>
              <w:rPr>
                <w:sz w:val="20"/>
                <w:szCs w:val="20"/>
              </w:rPr>
            </w:pPr>
          </w:p>
        </w:tc>
      </w:tr>
      <w:tr w:rsidR="006A17E0"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6A17E0" w:rsidRPr="00B64CA8" w:rsidRDefault="006A17E0" w:rsidP="00412D51">
            <w:pPr>
              <w:pStyle w:val="TableHeadLEFT"/>
              <w:rPr>
                <w:color w:val="auto"/>
                <w:sz w:val="14"/>
                <w:szCs w:val="14"/>
              </w:rPr>
            </w:pPr>
            <w:r w:rsidRPr="00B64CA8">
              <w:rPr>
                <w:color w:val="auto"/>
                <w:sz w:val="14"/>
                <w:szCs w:val="14"/>
              </w:rPr>
              <w:t>LAB ID</w:t>
            </w:r>
          </w:p>
        </w:tc>
        <w:tc>
          <w:tcPr>
            <w:tcW w:w="540" w:type="dxa"/>
            <w:tcBorders>
              <w:top w:val="nil"/>
              <w:left w:val="nil"/>
              <w:bottom w:val="nil"/>
              <w:right w:val="nil"/>
            </w:tcBorders>
            <w:shd w:val="clear" w:color="auto" w:fill="auto"/>
            <w:noWrap/>
            <w:vAlign w:val="bottom"/>
            <w:hideMark/>
          </w:tcPr>
          <w:p w:rsidR="006A17E0" w:rsidRPr="00B64CA8" w:rsidRDefault="006A17E0" w:rsidP="00412D51">
            <w:pPr>
              <w:pStyle w:val="TableHeadLEFT"/>
              <w:rPr>
                <w:color w:val="auto"/>
                <w:sz w:val="14"/>
                <w:szCs w:val="14"/>
              </w:rPr>
            </w:pPr>
            <w:r w:rsidRPr="00B64CA8">
              <w:rPr>
                <w:color w:val="auto"/>
                <w:sz w:val="14"/>
                <w:szCs w:val="14"/>
              </w:rPr>
              <w:t>Site</w:t>
            </w:r>
          </w:p>
        </w:tc>
        <w:tc>
          <w:tcPr>
            <w:tcW w:w="1260" w:type="dxa"/>
            <w:tcBorders>
              <w:top w:val="nil"/>
              <w:left w:val="nil"/>
              <w:bottom w:val="nil"/>
              <w:right w:val="nil"/>
            </w:tcBorders>
            <w:shd w:val="clear" w:color="auto" w:fill="auto"/>
            <w:noWrap/>
            <w:vAlign w:val="bottom"/>
            <w:hideMark/>
          </w:tcPr>
          <w:p w:rsidR="006A17E0" w:rsidRPr="00B64CA8" w:rsidRDefault="006A17E0" w:rsidP="00412D51">
            <w:pPr>
              <w:pStyle w:val="TableHeadLEFT"/>
              <w:rPr>
                <w:color w:val="auto"/>
                <w:sz w:val="14"/>
                <w:szCs w:val="14"/>
              </w:rPr>
            </w:pPr>
            <w:r w:rsidRPr="00B64CA8">
              <w:rPr>
                <w:color w:val="auto"/>
                <w:sz w:val="14"/>
                <w:szCs w:val="14"/>
              </w:rPr>
              <w:t>Sampling Date</w:t>
            </w:r>
          </w:p>
        </w:tc>
        <w:tc>
          <w:tcPr>
            <w:tcW w:w="810" w:type="dxa"/>
            <w:gridSpan w:val="2"/>
            <w:tcBorders>
              <w:top w:val="nil"/>
              <w:left w:val="nil"/>
              <w:bottom w:val="nil"/>
              <w:right w:val="nil"/>
            </w:tcBorders>
            <w:shd w:val="clear" w:color="auto" w:fill="auto"/>
            <w:noWrap/>
            <w:vAlign w:val="bottom"/>
            <w:hideMark/>
          </w:tcPr>
          <w:p w:rsidR="006A17E0" w:rsidRPr="00B64CA8" w:rsidRDefault="006A17E0" w:rsidP="00412D51">
            <w:pPr>
              <w:pStyle w:val="TableHeadLEFT"/>
              <w:rPr>
                <w:color w:val="auto"/>
                <w:sz w:val="14"/>
                <w:szCs w:val="14"/>
              </w:rPr>
            </w:pPr>
            <w:r w:rsidRPr="00B64CA8">
              <w:rPr>
                <w:color w:val="auto"/>
                <w:sz w:val="14"/>
                <w:szCs w:val="14"/>
              </w:rPr>
              <w:t>Carboy</w:t>
            </w:r>
          </w:p>
        </w:tc>
        <w:tc>
          <w:tcPr>
            <w:tcW w:w="900" w:type="dxa"/>
            <w:gridSpan w:val="2"/>
            <w:tcBorders>
              <w:top w:val="nil"/>
              <w:left w:val="nil"/>
              <w:bottom w:val="nil"/>
              <w:right w:val="nil"/>
            </w:tcBorders>
            <w:shd w:val="clear" w:color="auto" w:fill="auto"/>
            <w:noWrap/>
            <w:vAlign w:val="bottom"/>
            <w:hideMark/>
          </w:tcPr>
          <w:p w:rsidR="006A17E0" w:rsidRPr="00B64CA8" w:rsidRDefault="006A17E0" w:rsidP="00412D51">
            <w:pPr>
              <w:pStyle w:val="TableHeadLEFT"/>
              <w:jc w:val="center"/>
              <w:rPr>
                <w:color w:val="auto"/>
                <w:sz w:val="14"/>
                <w:szCs w:val="14"/>
              </w:rPr>
            </w:pPr>
            <w:r w:rsidRPr="00B64CA8">
              <w:rPr>
                <w:color w:val="auto"/>
                <w:sz w:val="14"/>
                <w:szCs w:val="14"/>
              </w:rPr>
              <w:t>TP (µg/L)</w:t>
            </w:r>
          </w:p>
        </w:tc>
        <w:tc>
          <w:tcPr>
            <w:tcW w:w="990" w:type="dxa"/>
            <w:gridSpan w:val="2"/>
            <w:tcBorders>
              <w:top w:val="nil"/>
              <w:left w:val="nil"/>
              <w:bottom w:val="nil"/>
              <w:right w:val="nil"/>
            </w:tcBorders>
            <w:shd w:val="clear" w:color="auto" w:fill="auto"/>
            <w:noWrap/>
            <w:vAlign w:val="bottom"/>
            <w:hideMark/>
          </w:tcPr>
          <w:p w:rsidR="006A17E0" w:rsidRPr="00B64CA8" w:rsidRDefault="006A17E0" w:rsidP="00412D51">
            <w:pPr>
              <w:pStyle w:val="TableHeadLEFT"/>
              <w:jc w:val="center"/>
              <w:rPr>
                <w:color w:val="auto"/>
                <w:sz w:val="14"/>
                <w:szCs w:val="14"/>
              </w:rPr>
            </w:pPr>
            <w:r w:rsidRPr="00B64CA8">
              <w:rPr>
                <w:color w:val="auto"/>
                <w:sz w:val="14"/>
                <w:szCs w:val="14"/>
              </w:rPr>
              <w:t>TDP (µg/L)</w:t>
            </w:r>
          </w:p>
        </w:tc>
        <w:tc>
          <w:tcPr>
            <w:tcW w:w="900" w:type="dxa"/>
            <w:gridSpan w:val="2"/>
            <w:tcBorders>
              <w:top w:val="nil"/>
              <w:left w:val="nil"/>
              <w:bottom w:val="nil"/>
              <w:right w:val="nil"/>
            </w:tcBorders>
            <w:shd w:val="clear" w:color="auto" w:fill="auto"/>
            <w:noWrap/>
            <w:vAlign w:val="bottom"/>
            <w:hideMark/>
          </w:tcPr>
          <w:p w:rsidR="006A17E0" w:rsidRPr="00B64CA8" w:rsidRDefault="006A17E0" w:rsidP="00412D51">
            <w:pPr>
              <w:pStyle w:val="TableHeadLEFT"/>
              <w:jc w:val="center"/>
              <w:rPr>
                <w:color w:val="auto"/>
                <w:sz w:val="14"/>
                <w:szCs w:val="14"/>
              </w:rPr>
            </w:pPr>
            <w:r w:rsidRPr="00B64CA8">
              <w:rPr>
                <w:color w:val="auto"/>
                <w:sz w:val="14"/>
                <w:szCs w:val="14"/>
              </w:rPr>
              <w:t>TN (mg/L)</w:t>
            </w:r>
          </w:p>
        </w:tc>
        <w:tc>
          <w:tcPr>
            <w:tcW w:w="3420" w:type="dxa"/>
            <w:tcBorders>
              <w:top w:val="nil"/>
              <w:left w:val="nil"/>
              <w:bottom w:val="nil"/>
              <w:right w:val="nil"/>
            </w:tcBorders>
            <w:shd w:val="clear" w:color="auto" w:fill="auto"/>
            <w:noWrap/>
            <w:vAlign w:val="bottom"/>
            <w:hideMark/>
          </w:tcPr>
          <w:p w:rsidR="006A17E0" w:rsidRPr="00B64CA8" w:rsidRDefault="006A17E0" w:rsidP="00412D51">
            <w:pPr>
              <w:pStyle w:val="TableHeadLEFT"/>
              <w:rPr>
                <w:color w:val="auto"/>
                <w:sz w:val="14"/>
                <w:szCs w:val="14"/>
              </w:rPr>
            </w:pPr>
            <w:r w:rsidRPr="00B64CA8">
              <w:rPr>
                <w:color w:val="auto"/>
                <w:sz w:val="14"/>
                <w:szCs w:val="14"/>
              </w:rPr>
              <w:t>Comment</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JBT04-04112017-1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4/11/2017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798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120</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4.89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TDP vial cloudy</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JBT04-04182017-1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4/18/2017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115</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38.6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4.33</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JBT04-04252017-1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4/25/2017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133</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45.4</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4.86</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JBT04-05022017-1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5/2/2017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500</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79.2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5.43</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JBT04-05092017-1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5/9/2017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303</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52.9</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4.19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JBT04-05092017-2+3</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5/9/2017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2+3</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404</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58.8</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4.23</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JBT04-05162017-1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5/16/2017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68.8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22.2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3.80</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JBT04-05232017-1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5/23/2017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109</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23.6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4.35</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JBT04-05302017-1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5/30/2017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90.2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18.1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4.37</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JBT04-06072017-1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114</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10.7</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5.65</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VAEL remark: TDP biased low</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JBT04-06132017-1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6/13/2017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42.9</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19.6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5.19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JBT04-06222017-1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6/22/2017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108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49.5</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5.39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JBT04-06272017-1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184</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52.4</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29.19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JBT04-06272017-2</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135</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49.6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27.59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JBT04-06272017-3</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3</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115</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65.3</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16.71</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JBT04-06272017-4</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6/27/2017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4</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73.6</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50.1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11.85</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JBT04-07052017-1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7/5/2017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271</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53.0</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13.07</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JBT04-07052017-2+3</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7/5/2017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2+3</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132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52.6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7.29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JBT04-07112017-1+2</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7/11/2017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262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51.5</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8.25</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JBT04-07182017-1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7/18/2017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126</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38.4</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5.79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JBT04-07262017-1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7/26/2017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50.4</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39.5</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4.36</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Reversed TP and TDP result</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JBT04-08012017-1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8/1/2017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30.5</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24.1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3.81</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JBT04-08082017-1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8/8/2017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35.2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20.6</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JBT04-08152017-1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8/15/2017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29.8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22.6</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2.92</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JBT04-08222017-1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8/22/2017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465</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228</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5.89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JBT04-08302017-1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8/30/2017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71.0</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23.5</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JBT04-090517-1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9/5/2017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152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21.5</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3.19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JBT04-091217-1+2</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9/12/2017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698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32.4</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0.5 L left in carboy 2</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JBT04-091917-1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9/19/2017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64.8</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22.5</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1.29</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JBT04-092617-1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9/26/2017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67.6</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32.0</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JBT04-100317-1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10/3/2017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78.3</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31.0</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1.05</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JBT04-101017-1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10/10/2017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500</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33.5</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TDP filtered at VAEL on 10/12/17</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JBT04-101017-2</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10/10/2017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2</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256</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34.7</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TDP filtered at VAEL on 10/12/17</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JBT04-101017-3+4</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10/10/2017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3+4</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244</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39.3</w:t>
            </w:r>
          </w:p>
        </w:tc>
        <w:tc>
          <w:tcPr>
            <w:tcW w:w="900" w:type="dxa"/>
            <w:gridSpan w:val="2"/>
            <w:tcBorders>
              <w:top w:val="nil"/>
              <w:left w:val="nil"/>
              <w:bottom w:val="nil"/>
              <w:right w:val="nil"/>
            </w:tcBorders>
            <w:shd w:val="clear" w:color="auto" w:fill="auto"/>
            <w:noWrap/>
            <w:vAlign w:val="bottom"/>
            <w:hideMark/>
          </w:tcPr>
          <w:p w:rsidR="004B51A3"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TDP filtered at VAEL on 10/12/17</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JBT04-101717-1</w:t>
            </w:r>
          </w:p>
        </w:tc>
        <w:tc>
          <w:tcPr>
            <w:tcW w:w="54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10/17/2017</w:t>
            </w:r>
          </w:p>
        </w:tc>
        <w:tc>
          <w:tcPr>
            <w:tcW w:w="810" w:type="dxa"/>
            <w:gridSpan w:val="2"/>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102</w:t>
            </w:r>
          </w:p>
        </w:tc>
        <w:tc>
          <w:tcPr>
            <w:tcW w:w="99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23.9</w:t>
            </w:r>
          </w:p>
        </w:tc>
        <w:tc>
          <w:tcPr>
            <w:tcW w:w="900" w:type="dxa"/>
            <w:gridSpan w:val="2"/>
            <w:tcBorders>
              <w:top w:val="nil"/>
              <w:left w:val="nil"/>
              <w:bottom w:val="nil"/>
              <w:right w:val="nil"/>
            </w:tcBorders>
            <w:shd w:val="clear" w:color="auto" w:fill="auto"/>
            <w:noWrap/>
            <w:vAlign w:val="bottom"/>
            <w:hideMark/>
          </w:tcPr>
          <w:p w:rsidR="004B51A3" w:rsidRPr="00B64CA8" w:rsidRDefault="004B51A3" w:rsidP="00B64CA8">
            <w:pPr>
              <w:pStyle w:val="TableRowLEFT"/>
              <w:jc w:val="center"/>
              <w:rPr>
                <w:rFonts w:ascii="Humnst777 BT" w:hAnsi="Humnst777 BT"/>
                <w:sz w:val="14"/>
                <w:szCs w:val="14"/>
              </w:rPr>
            </w:pPr>
            <w:r w:rsidRPr="00B64CA8">
              <w:rPr>
                <w:rFonts w:ascii="Humnst777 BT" w:hAnsi="Humnst777 BT"/>
                <w:sz w:val="14"/>
                <w:szCs w:val="14"/>
              </w:rPr>
              <w:t>1.38</w:t>
            </w:r>
          </w:p>
        </w:tc>
        <w:tc>
          <w:tcPr>
            <w:tcW w:w="3420" w:type="dxa"/>
            <w:tcBorders>
              <w:top w:val="nil"/>
              <w:left w:val="nil"/>
              <w:bottom w:val="nil"/>
              <w:right w:val="nil"/>
            </w:tcBorders>
            <w:shd w:val="clear" w:color="auto" w:fill="auto"/>
            <w:noWrap/>
            <w:vAlign w:val="bottom"/>
            <w:hideMark/>
          </w:tcPr>
          <w:p w:rsidR="004B51A3" w:rsidRPr="00B64CA8" w:rsidRDefault="004B51A3" w:rsidP="004B51A3">
            <w:pPr>
              <w:pStyle w:val="TableRowLEFT"/>
              <w:rPr>
                <w:rFonts w:ascii="Humnst777 BT" w:hAnsi="Humnst777 BT"/>
                <w:sz w:val="14"/>
                <w:szCs w:val="14"/>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JBT04-102417-1</w:t>
            </w:r>
          </w:p>
        </w:tc>
        <w:tc>
          <w:tcPr>
            <w:tcW w:w="54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10/24/2017</w:t>
            </w:r>
          </w:p>
        </w:tc>
        <w:tc>
          <w:tcPr>
            <w:tcW w:w="810" w:type="dxa"/>
            <w:gridSpan w:val="2"/>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110</w:t>
            </w:r>
          </w:p>
        </w:tc>
        <w:tc>
          <w:tcPr>
            <w:tcW w:w="99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17.5</w:t>
            </w:r>
          </w:p>
        </w:tc>
        <w:tc>
          <w:tcPr>
            <w:tcW w:w="900" w:type="dxa"/>
            <w:gridSpan w:val="2"/>
            <w:tcBorders>
              <w:top w:val="nil"/>
              <w:left w:val="nil"/>
              <w:bottom w:val="nil"/>
              <w:right w:val="nil"/>
            </w:tcBorders>
            <w:shd w:val="clear" w:color="auto" w:fill="auto"/>
            <w:noWrap/>
            <w:vAlign w:val="bottom"/>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JBT04-110117-3</w:t>
            </w:r>
          </w:p>
        </w:tc>
        <w:tc>
          <w:tcPr>
            <w:tcW w:w="54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11/1/2017</w:t>
            </w:r>
          </w:p>
        </w:tc>
        <w:tc>
          <w:tcPr>
            <w:tcW w:w="810" w:type="dxa"/>
            <w:gridSpan w:val="2"/>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3</w:t>
            </w:r>
          </w:p>
        </w:tc>
        <w:tc>
          <w:tcPr>
            <w:tcW w:w="90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372</w:t>
            </w:r>
          </w:p>
        </w:tc>
        <w:tc>
          <w:tcPr>
            <w:tcW w:w="99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135</w:t>
            </w:r>
          </w:p>
        </w:tc>
        <w:tc>
          <w:tcPr>
            <w:tcW w:w="900" w:type="dxa"/>
            <w:gridSpan w:val="2"/>
            <w:tcBorders>
              <w:top w:val="nil"/>
              <w:left w:val="nil"/>
              <w:bottom w:val="nil"/>
              <w:right w:val="nil"/>
            </w:tcBorders>
            <w:shd w:val="clear" w:color="auto" w:fill="auto"/>
            <w:noWrap/>
            <w:vAlign w:val="bottom"/>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JBT04-110717-3</w:t>
            </w:r>
          </w:p>
        </w:tc>
        <w:tc>
          <w:tcPr>
            <w:tcW w:w="54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11/7/2017</w:t>
            </w:r>
          </w:p>
        </w:tc>
        <w:tc>
          <w:tcPr>
            <w:tcW w:w="810" w:type="dxa"/>
            <w:gridSpan w:val="2"/>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3</w:t>
            </w:r>
          </w:p>
        </w:tc>
        <w:tc>
          <w:tcPr>
            <w:tcW w:w="90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384</w:t>
            </w:r>
          </w:p>
        </w:tc>
        <w:tc>
          <w:tcPr>
            <w:tcW w:w="99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36.6</w:t>
            </w:r>
          </w:p>
        </w:tc>
        <w:tc>
          <w:tcPr>
            <w:tcW w:w="900" w:type="dxa"/>
            <w:gridSpan w:val="2"/>
            <w:tcBorders>
              <w:top w:val="nil"/>
              <w:left w:val="nil"/>
              <w:bottom w:val="nil"/>
              <w:right w:val="nil"/>
            </w:tcBorders>
            <w:shd w:val="clear" w:color="auto" w:fill="auto"/>
            <w:noWrap/>
            <w:vAlign w:val="bottom"/>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JBT04-111417-1</w:t>
            </w:r>
          </w:p>
        </w:tc>
        <w:tc>
          <w:tcPr>
            <w:tcW w:w="54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11/14/2017</w:t>
            </w:r>
          </w:p>
        </w:tc>
        <w:tc>
          <w:tcPr>
            <w:tcW w:w="810" w:type="dxa"/>
            <w:gridSpan w:val="2"/>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183</w:t>
            </w:r>
          </w:p>
        </w:tc>
        <w:tc>
          <w:tcPr>
            <w:tcW w:w="99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51.0</w:t>
            </w:r>
          </w:p>
        </w:tc>
        <w:tc>
          <w:tcPr>
            <w:tcW w:w="900" w:type="dxa"/>
            <w:gridSpan w:val="2"/>
            <w:tcBorders>
              <w:top w:val="nil"/>
              <w:left w:val="nil"/>
              <w:bottom w:val="nil"/>
              <w:right w:val="nil"/>
            </w:tcBorders>
            <w:shd w:val="clear" w:color="auto" w:fill="auto"/>
            <w:noWrap/>
            <w:vAlign w:val="bottom"/>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Carboy partially frozen--only liquid sampled</w:t>
            </w: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JBT04-112017-1</w:t>
            </w:r>
          </w:p>
        </w:tc>
        <w:tc>
          <w:tcPr>
            <w:tcW w:w="54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11/20/2017</w:t>
            </w:r>
          </w:p>
        </w:tc>
        <w:tc>
          <w:tcPr>
            <w:tcW w:w="810" w:type="dxa"/>
            <w:gridSpan w:val="2"/>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1</w:t>
            </w:r>
          </w:p>
        </w:tc>
        <w:tc>
          <w:tcPr>
            <w:tcW w:w="90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53.2</w:t>
            </w:r>
          </w:p>
        </w:tc>
        <w:tc>
          <w:tcPr>
            <w:tcW w:w="990" w:type="dxa"/>
            <w:gridSpan w:val="2"/>
            <w:tcBorders>
              <w:top w:val="nil"/>
              <w:left w:val="nil"/>
              <w:bottom w:val="nil"/>
              <w:right w:val="nil"/>
            </w:tcBorders>
            <w:shd w:val="clear" w:color="auto" w:fill="auto"/>
            <w:noWrap/>
            <w:vAlign w:val="bottom"/>
            <w:hideMark/>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27.6</w:t>
            </w:r>
          </w:p>
        </w:tc>
        <w:tc>
          <w:tcPr>
            <w:tcW w:w="900" w:type="dxa"/>
            <w:gridSpan w:val="2"/>
            <w:tcBorders>
              <w:top w:val="nil"/>
              <w:left w:val="nil"/>
              <w:bottom w:val="nil"/>
              <w:right w:val="nil"/>
            </w:tcBorders>
            <w:shd w:val="clear" w:color="auto" w:fill="auto"/>
            <w:noWrap/>
            <w:vAlign w:val="bottom"/>
          </w:tcPr>
          <w:p w:rsidR="00971B55" w:rsidRPr="00B64CA8" w:rsidRDefault="00971B55"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hideMark/>
          </w:tcPr>
          <w:p w:rsidR="00971B55" w:rsidRPr="00B64CA8" w:rsidRDefault="00971B55" w:rsidP="00971B55">
            <w:pPr>
              <w:pStyle w:val="TableRowLEFT"/>
              <w:rPr>
                <w:rFonts w:ascii="Humnst777 BT" w:hAnsi="Humnst777 BT"/>
                <w:sz w:val="14"/>
                <w:szCs w:val="14"/>
              </w:rPr>
            </w:pPr>
            <w:r w:rsidRPr="00B64CA8">
              <w:rPr>
                <w:rFonts w:ascii="Humnst777 BT" w:hAnsi="Humnst777 BT"/>
                <w:sz w:val="14"/>
                <w:szCs w:val="14"/>
              </w:rPr>
              <w:t>Carboy frozen--processed in office</w:t>
            </w: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JBT04-112917-GR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11/29/2017</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54.3</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21.8</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tcPr>
          <w:p w:rsidR="003F00C0" w:rsidRPr="00B64CA8" w:rsidRDefault="003F00C0" w:rsidP="003F00C0">
            <w:pPr>
              <w:rPr>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JBT04-120417-GR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12/4/2017</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54.6</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17.1</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2.22</w:t>
            </w:r>
          </w:p>
        </w:tc>
        <w:tc>
          <w:tcPr>
            <w:tcW w:w="342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 xml:space="preserve">TN sample acidified 24 </w:t>
            </w:r>
            <w:proofErr w:type="spellStart"/>
            <w:r w:rsidRPr="00B64CA8">
              <w:rPr>
                <w:rFonts w:ascii="Humnst777 BT" w:hAnsi="Humnst777 BT"/>
                <w:sz w:val="14"/>
                <w:szCs w:val="14"/>
              </w:rPr>
              <w:t>hrs</w:t>
            </w:r>
            <w:proofErr w:type="spellEnd"/>
            <w:r w:rsidRPr="00B64CA8">
              <w:rPr>
                <w:rFonts w:ascii="Humnst777 BT" w:hAnsi="Humnst777 BT"/>
                <w:sz w:val="14"/>
                <w:szCs w:val="14"/>
              </w:rPr>
              <w:t xml:space="preserve"> later, kept cold</w:t>
            </w: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JBT04-121517-GR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12/15/2017</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43.4</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21.7</w:t>
            </w:r>
          </w:p>
        </w:tc>
        <w:tc>
          <w:tcPr>
            <w:tcW w:w="900" w:type="dxa"/>
            <w:gridSpan w:val="2"/>
            <w:tcBorders>
              <w:top w:val="nil"/>
              <w:left w:val="nil"/>
              <w:bottom w:val="nil"/>
              <w:right w:val="nil"/>
            </w:tcBorders>
            <w:shd w:val="clear" w:color="auto" w:fill="auto"/>
            <w:noWrap/>
            <w:vAlign w:val="bottom"/>
          </w:tcPr>
          <w:p w:rsidR="003F00C0" w:rsidRPr="00706223" w:rsidRDefault="003F00C0" w:rsidP="00B64CA8">
            <w:pPr>
              <w:pStyle w:val="TableRowLEFT"/>
              <w:jc w:val="center"/>
              <w:rPr>
                <w:rFonts w:ascii="Humnst777 BT" w:hAnsi="Humnst777 BT"/>
                <w:sz w:val="14"/>
                <w:szCs w:val="14"/>
              </w:rPr>
            </w:pPr>
            <w:r w:rsidRPr="00706223">
              <w:rPr>
                <w:rFonts w:ascii="Humnst777 BT" w:hAnsi="Humnst777 BT"/>
                <w:sz w:val="14"/>
                <w:szCs w:val="14"/>
              </w:rPr>
              <w:t>2.2</w:t>
            </w:r>
          </w:p>
        </w:tc>
        <w:tc>
          <w:tcPr>
            <w:tcW w:w="342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JBT04-121917-GR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12/19/2017</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24.2</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17.6</w:t>
            </w:r>
          </w:p>
        </w:tc>
        <w:tc>
          <w:tcPr>
            <w:tcW w:w="900" w:type="dxa"/>
            <w:gridSpan w:val="2"/>
            <w:tcBorders>
              <w:top w:val="nil"/>
              <w:left w:val="nil"/>
              <w:bottom w:val="nil"/>
              <w:right w:val="nil"/>
            </w:tcBorders>
            <w:shd w:val="clear" w:color="auto" w:fill="auto"/>
            <w:noWrap/>
            <w:vAlign w:val="bottom"/>
          </w:tcPr>
          <w:p w:rsidR="003F00C0" w:rsidRPr="00706223" w:rsidRDefault="003F00C0" w:rsidP="00B64CA8">
            <w:pPr>
              <w:pStyle w:val="TableRowLEFT"/>
              <w:jc w:val="center"/>
              <w:rPr>
                <w:rFonts w:ascii="Humnst777 BT" w:hAnsi="Humnst777 BT"/>
                <w:sz w:val="14"/>
                <w:szCs w:val="14"/>
              </w:rPr>
            </w:pPr>
            <w:r w:rsidRPr="00706223">
              <w:rPr>
                <w:rFonts w:ascii="Humnst777 BT" w:hAnsi="Humnst777 BT"/>
                <w:sz w:val="14"/>
                <w:szCs w:val="14"/>
              </w:rPr>
              <w:t>2.2</w:t>
            </w:r>
          </w:p>
        </w:tc>
        <w:tc>
          <w:tcPr>
            <w:tcW w:w="3420" w:type="dxa"/>
            <w:tcBorders>
              <w:top w:val="nil"/>
              <w:left w:val="nil"/>
              <w:bottom w:val="nil"/>
              <w:right w:val="nil"/>
            </w:tcBorders>
            <w:shd w:val="clear" w:color="auto" w:fill="auto"/>
            <w:noWrap/>
            <w:vAlign w:val="bottom"/>
          </w:tcPr>
          <w:p w:rsidR="003F00C0" w:rsidRPr="00B64CA8" w:rsidRDefault="003F00C0" w:rsidP="003F00C0">
            <w:pPr>
              <w:jc w:val="right"/>
              <w:rPr>
                <w:rFonts w:ascii="Calibri" w:hAnsi="Calibri"/>
                <w:color w:val="000000"/>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JBT04-122717-GR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12/27/2017</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18.4</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15.9</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tcPr>
          <w:p w:rsidR="003F00C0" w:rsidRPr="00B64CA8" w:rsidRDefault="003F00C0" w:rsidP="003F00C0">
            <w:pPr>
              <w:rPr>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JBT04-011218-GR</w:t>
            </w:r>
          </w:p>
        </w:tc>
        <w:tc>
          <w:tcPr>
            <w:tcW w:w="54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1/12/2018</w:t>
            </w:r>
          </w:p>
        </w:tc>
        <w:tc>
          <w:tcPr>
            <w:tcW w:w="810" w:type="dxa"/>
            <w:gridSpan w:val="2"/>
            <w:tcBorders>
              <w:top w:val="nil"/>
              <w:left w:val="nil"/>
              <w:bottom w:val="nil"/>
              <w:right w:val="nil"/>
            </w:tcBorders>
            <w:shd w:val="clear" w:color="auto" w:fill="auto"/>
            <w:noWrap/>
            <w:vAlign w:val="bottom"/>
          </w:tcPr>
          <w:p w:rsidR="003F00C0" w:rsidRPr="00B64CA8" w:rsidRDefault="003F00C0" w:rsidP="003F00C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367</w:t>
            </w:r>
          </w:p>
        </w:tc>
        <w:tc>
          <w:tcPr>
            <w:tcW w:w="99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NS</w:t>
            </w:r>
          </w:p>
        </w:tc>
        <w:tc>
          <w:tcPr>
            <w:tcW w:w="900" w:type="dxa"/>
            <w:gridSpan w:val="2"/>
            <w:tcBorders>
              <w:top w:val="nil"/>
              <w:left w:val="nil"/>
              <w:bottom w:val="nil"/>
              <w:right w:val="nil"/>
            </w:tcBorders>
            <w:shd w:val="clear" w:color="auto" w:fill="auto"/>
            <w:noWrap/>
            <w:vAlign w:val="bottom"/>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3.61</w:t>
            </w:r>
          </w:p>
        </w:tc>
        <w:tc>
          <w:tcPr>
            <w:tcW w:w="3420" w:type="dxa"/>
            <w:tcBorders>
              <w:top w:val="nil"/>
              <w:left w:val="nil"/>
              <w:bottom w:val="nil"/>
              <w:right w:val="nil"/>
            </w:tcBorders>
            <w:shd w:val="clear" w:color="auto" w:fill="auto"/>
            <w:noWrap/>
            <w:vAlign w:val="bottom"/>
          </w:tcPr>
          <w:p w:rsidR="003F00C0" w:rsidRPr="00B64CA8" w:rsidRDefault="003F00C0" w:rsidP="003F00C0">
            <w:pPr>
              <w:jc w:val="right"/>
              <w:rPr>
                <w:rFonts w:ascii="Calibri" w:hAnsi="Calibri"/>
                <w:color w:val="000000"/>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tcPr>
          <w:p w:rsidR="003F00C0" w:rsidRPr="00B64CA8" w:rsidRDefault="003F00C0" w:rsidP="00472F80">
            <w:pPr>
              <w:pStyle w:val="TableRowLEFT"/>
              <w:rPr>
                <w:rFonts w:ascii="Humnst777 BT" w:hAnsi="Humnst777 BT"/>
                <w:sz w:val="14"/>
                <w:szCs w:val="14"/>
              </w:rPr>
            </w:pPr>
            <w:r w:rsidRPr="00B64CA8">
              <w:rPr>
                <w:rFonts w:ascii="Humnst777 BT" w:hAnsi="Humnst777 BT"/>
                <w:sz w:val="14"/>
                <w:szCs w:val="14"/>
              </w:rPr>
              <w:t>JBT04-011618-GR</w:t>
            </w:r>
          </w:p>
        </w:tc>
        <w:tc>
          <w:tcPr>
            <w:tcW w:w="540" w:type="dxa"/>
            <w:tcBorders>
              <w:top w:val="nil"/>
              <w:left w:val="nil"/>
              <w:bottom w:val="nil"/>
              <w:right w:val="nil"/>
            </w:tcBorders>
            <w:shd w:val="clear" w:color="auto" w:fill="auto"/>
            <w:noWrap/>
          </w:tcPr>
          <w:p w:rsidR="003F00C0" w:rsidRPr="00B64CA8" w:rsidRDefault="003F00C0" w:rsidP="00472F80">
            <w:pPr>
              <w:pStyle w:val="TableRowLEFT"/>
              <w:rPr>
                <w:sz w:val="14"/>
                <w:szCs w:val="14"/>
              </w:rPr>
            </w:pPr>
            <w:r w:rsidRPr="00B64CA8">
              <w:rPr>
                <w:rFonts w:ascii="Humnst777 BT" w:hAnsi="Humnst777 BT"/>
                <w:sz w:val="14"/>
                <w:szCs w:val="14"/>
              </w:rPr>
              <w:t>JBT04</w:t>
            </w:r>
          </w:p>
        </w:tc>
        <w:tc>
          <w:tcPr>
            <w:tcW w:w="1260" w:type="dxa"/>
            <w:tcBorders>
              <w:top w:val="nil"/>
              <w:left w:val="nil"/>
              <w:bottom w:val="nil"/>
              <w:right w:val="nil"/>
            </w:tcBorders>
            <w:shd w:val="clear" w:color="auto" w:fill="auto"/>
            <w:noWrap/>
          </w:tcPr>
          <w:p w:rsidR="003F00C0" w:rsidRPr="00B64CA8" w:rsidRDefault="003F00C0" w:rsidP="00472F80">
            <w:pPr>
              <w:pStyle w:val="TableRowLEFT"/>
              <w:rPr>
                <w:rFonts w:ascii="Humnst777 BT" w:hAnsi="Humnst777 BT"/>
                <w:sz w:val="14"/>
                <w:szCs w:val="14"/>
              </w:rPr>
            </w:pPr>
            <w:r w:rsidRPr="00B64CA8">
              <w:rPr>
                <w:rFonts w:ascii="Humnst777 BT" w:hAnsi="Humnst777 BT"/>
                <w:sz w:val="14"/>
                <w:szCs w:val="14"/>
              </w:rPr>
              <w:t>1/16/2018</w:t>
            </w:r>
          </w:p>
        </w:tc>
        <w:tc>
          <w:tcPr>
            <w:tcW w:w="810" w:type="dxa"/>
            <w:gridSpan w:val="2"/>
            <w:tcBorders>
              <w:top w:val="nil"/>
              <w:left w:val="nil"/>
              <w:bottom w:val="nil"/>
              <w:right w:val="nil"/>
            </w:tcBorders>
            <w:shd w:val="clear" w:color="auto" w:fill="auto"/>
            <w:noWrap/>
          </w:tcPr>
          <w:p w:rsidR="003F00C0" w:rsidRPr="00B64CA8" w:rsidRDefault="003F00C0" w:rsidP="00472F80">
            <w:pPr>
              <w:pStyle w:val="TableRowLEFT"/>
              <w:rPr>
                <w:rFonts w:ascii="Humnst777 BT" w:hAnsi="Humnst777 BT"/>
                <w:sz w:val="14"/>
                <w:szCs w:val="14"/>
              </w:rPr>
            </w:pPr>
            <w:r w:rsidRPr="00B64CA8">
              <w:rPr>
                <w:rFonts w:ascii="Humnst777 BT" w:hAnsi="Humnst777 BT"/>
                <w:sz w:val="14"/>
                <w:szCs w:val="14"/>
              </w:rPr>
              <w:t>GR</w:t>
            </w:r>
          </w:p>
        </w:tc>
        <w:tc>
          <w:tcPr>
            <w:tcW w:w="900" w:type="dxa"/>
            <w:gridSpan w:val="2"/>
            <w:tcBorders>
              <w:top w:val="nil"/>
              <w:left w:val="nil"/>
              <w:bottom w:val="nil"/>
              <w:right w:val="nil"/>
            </w:tcBorders>
            <w:shd w:val="clear" w:color="auto" w:fill="auto"/>
            <w:noWrap/>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49.9</w:t>
            </w:r>
          </w:p>
        </w:tc>
        <w:tc>
          <w:tcPr>
            <w:tcW w:w="990" w:type="dxa"/>
            <w:gridSpan w:val="2"/>
            <w:tcBorders>
              <w:top w:val="nil"/>
              <w:left w:val="nil"/>
              <w:bottom w:val="nil"/>
              <w:right w:val="nil"/>
            </w:tcBorders>
            <w:shd w:val="clear" w:color="auto" w:fill="auto"/>
            <w:noWrap/>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24.2</w:t>
            </w:r>
          </w:p>
        </w:tc>
        <w:tc>
          <w:tcPr>
            <w:tcW w:w="900" w:type="dxa"/>
            <w:gridSpan w:val="2"/>
            <w:tcBorders>
              <w:top w:val="nil"/>
              <w:left w:val="nil"/>
              <w:bottom w:val="nil"/>
              <w:right w:val="nil"/>
            </w:tcBorders>
            <w:shd w:val="clear" w:color="auto" w:fill="auto"/>
            <w:noWrap/>
          </w:tcPr>
          <w:p w:rsidR="003F00C0" w:rsidRPr="00B64CA8" w:rsidRDefault="003F00C0" w:rsidP="00B64CA8">
            <w:pPr>
              <w:pStyle w:val="TableRowLEFT"/>
              <w:jc w:val="center"/>
              <w:rPr>
                <w:rFonts w:ascii="Humnst777 BT" w:hAnsi="Humnst777 BT"/>
                <w:sz w:val="14"/>
                <w:szCs w:val="14"/>
              </w:rPr>
            </w:pPr>
            <w:r w:rsidRPr="00B64CA8">
              <w:rPr>
                <w:rFonts w:ascii="Humnst777 BT" w:hAnsi="Humnst777 BT"/>
                <w:sz w:val="14"/>
                <w:szCs w:val="14"/>
              </w:rPr>
              <w:t>3.99</w:t>
            </w:r>
          </w:p>
        </w:tc>
        <w:tc>
          <w:tcPr>
            <w:tcW w:w="3420" w:type="dxa"/>
            <w:tcBorders>
              <w:top w:val="nil"/>
              <w:left w:val="nil"/>
              <w:bottom w:val="nil"/>
              <w:right w:val="nil"/>
            </w:tcBorders>
            <w:shd w:val="clear" w:color="auto" w:fill="auto"/>
            <w:noWrap/>
          </w:tcPr>
          <w:p w:rsidR="003F00C0" w:rsidRPr="00B64CA8" w:rsidRDefault="003F00C0" w:rsidP="003F00C0">
            <w:pPr>
              <w:rPr>
                <w:sz w:val="14"/>
                <w:szCs w:val="14"/>
              </w:rPr>
            </w:pPr>
          </w:p>
        </w:tc>
      </w:tr>
      <w:tr w:rsidR="00E95DDC" w:rsidRPr="004B51A3" w:rsidTr="00E95DDC">
        <w:trPr>
          <w:trHeight w:hRule="exact" w:val="230"/>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JBT04-012418-GR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1/24/2018</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158</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52.8</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B64CA8">
              <w:rPr>
                <w:rFonts w:ascii="Humnst777 BT" w:hAnsi="Humnst777 BT"/>
                <w:sz w:val="14"/>
                <w:szCs w:val="14"/>
              </w:rPr>
              <w:t>NS</w:t>
            </w:r>
          </w:p>
        </w:tc>
        <w:tc>
          <w:tcPr>
            <w:tcW w:w="34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p>
        </w:tc>
      </w:tr>
      <w:tr w:rsidR="00E95DDC" w:rsidRPr="004B51A3" w:rsidTr="00E95DDC">
        <w:trPr>
          <w:trHeight w:hRule="exact" w:val="230"/>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JBT04-020118-GR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JBT04</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2/1/2018</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r w:rsidRPr="00E95DDC">
              <w:rPr>
                <w:rFonts w:ascii="Humnst777 BT" w:hAnsi="Humnst777 BT"/>
                <w:sz w:val="14"/>
                <w:szCs w:val="14"/>
              </w:rPr>
              <w:t>GR</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21.2</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23.1</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4"/>
                <w:szCs w:val="14"/>
              </w:rPr>
            </w:pPr>
            <w:r w:rsidRPr="00E95DDC">
              <w:rPr>
                <w:rFonts w:ascii="Humnst777 BT" w:hAnsi="Humnst777 BT"/>
                <w:sz w:val="14"/>
                <w:szCs w:val="14"/>
              </w:rPr>
              <w:t>3.04</w:t>
            </w:r>
          </w:p>
        </w:tc>
        <w:tc>
          <w:tcPr>
            <w:tcW w:w="34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4"/>
                <w:szCs w:val="14"/>
              </w:rPr>
            </w:pPr>
          </w:p>
        </w:tc>
      </w:tr>
      <w:tr w:rsidR="00B64CA8" w:rsidRPr="004B51A3" w:rsidTr="00B63BB8">
        <w:trPr>
          <w:trHeight w:hRule="exact" w:val="230"/>
          <w:tblHeader/>
        </w:trPr>
        <w:tc>
          <w:tcPr>
            <w:tcW w:w="189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54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126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810" w:type="dxa"/>
            <w:gridSpan w:val="2"/>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900" w:type="dxa"/>
            <w:gridSpan w:val="2"/>
            <w:tcBorders>
              <w:top w:val="nil"/>
              <w:left w:val="nil"/>
              <w:bottom w:val="nil"/>
              <w:right w:val="nil"/>
            </w:tcBorders>
            <w:shd w:val="clear" w:color="auto" w:fill="auto"/>
            <w:noWrap/>
            <w:vAlign w:val="bottom"/>
          </w:tcPr>
          <w:p w:rsidR="00B64CA8" w:rsidRPr="00E95DDC" w:rsidRDefault="00B64CA8" w:rsidP="00B64CA8">
            <w:pPr>
              <w:pStyle w:val="TableRowLEFT"/>
              <w:jc w:val="center"/>
              <w:rPr>
                <w:rFonts w:ascii="Humnst777 BT" w:hAnsi="Humnst777 BT"/>
                <w:sz w:val="14"/>
                <w:szCs w:val="14"/>
              </w:rPr>
            </w:pPr>
          </w:p>
        </w:tc>
        <w:tc>
          <w:tcPr>
            <w:tcW w:w="990" w:type="dxa"/>
            <w:gridSpan w:val="2"/>
            <w:tcBorders>
              <w:top w:val="nil"/>
              <w:left w:val="nil"/>
              <w:bottom w:val="nil"/>
              <w:right w:val="nil"/>
            </w:tcBorders>
            <w:shd w:val="clear" w:color="auto" w:fill="auto"/>
            <w:noWrap/>
            <w:vAlign w:val="bottom"/>
          </w:tcPr>
          <w:p w:rsidR="00B64CA8" w:rsidRPr="00E95DDC" w:rsidRDefault="00B64CA8" w:rsidP="00B64CA8">
            <w:pPr>
              <w:pStyle w:val="TableRowLEFT"/>
              <w:jc w:val="center"/>
              <w:rPr>
                <w:rFonts w:ascii="Humnst777 BT" w:hAnsi="Humnst777 BT"/>
                <w:sz w:val="14"/>
                <w:szCs w:val="14"/>
              </w:rPr>
            </w:pPr>
          </w:p>
        </w:tc>
        <w:tc>
          <w:tcPr>
            <w:tcW w:w="900" w:type="dxa"/>
            <w:gridSpan w:val="2"/>
            <w:tcBorders>
              <w:top w:val="nil"/>
              <w:left w:val="nil"/>
              <w:bottom w:val="nil"/>
              <w:right w:val="nil"/>
            </w:tcBorders>
            <w:shd w:val="clear" w:color="auto" w:fill="auto"/>
            <w:noWrap/>
            <w:vAlign w:val="bottom"/>
          </w:tcPr>
          <w:p w:rsidR="00B64CA8" w:rsidRPr="00E95DDC" w:rsidRDefault="00B64CA8" w:rsidP="00B64CA8">
            <w:pPr>
              <w:pStyle w:val="TableRowLEFT"/>
              <w:jc w:val="center"/>
              <w:rPr>
                <w:rFonts w:ascii="Humnst777 BT" w:hAnsi="Humnst777 BT"/>
                <w:sz w:val="14"/>
                <w:szCs w:val="14"/>
              </w:rPr>
            </w:pPr>
          </w:p>
        </w:tc>
        <w:tc>
          <w:tcPr>
            <w:tcW w:w="3420" w:type="dxa"/>
            <w:tcBorders>
              <w:top w:val="nil"/>
              <w:left w:val="nil"/>
              <w:bottom w:val="nil"/>
              <w:right w:val="nil"/>
            </w:tcBorders>
            <w:shd w:val="clear" w:color="auto" w:fill="auto"/>
            <w:noWrap/>
          </w:tcPr>
          <w:p w:rsidR="00B64CA8" w:rsidRPr="00B64CA8" w:rsidRDefault="00B64CA8" w:rsidP="00B64CA8">
            <w:pPr>
              <w:rPr>
                <w:sz w:val="14"/>
                <w:szCs w:val="14"/>
              </w:rPr>
            </w:pPr>
          </w:p>
        </w:tc>
      </w:tr>
      <w:tr w:rsidR="00B64CA8" w:rsidRPr="004B51A3" w:rsidTr="00B63BB8">
        <w:trPr>
          <w:trHeight w:hRule="exact" w:val="230"/>
          <w:tblHeader/>
        </w:trPr>
        <w:tc>
          <w:tcPr>
            <w:tcW w:w="189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54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1260" w:type="dxa"/>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810" w:type="dxa"/>
            <w:gridSpan w:val="2"/>
            <w:tcBorders>
              <w:top w:val="nil"/>
              <w:left w:val="nil"/>
              <w:bottom w:val="nil"/>
              <w:right w:val="nil"/>
            </w:tcBorders>
            <w:shd w:val="clear" w:color="auto" w:fill="auto"/>
            <w:noWrap/>
            <w:vAlign w:val="bottom"/>
          </w:tcPr>
          <w:p w:rsidR="00B64CA8" w:rsidRPr="00B64CA8" w:rsidRDefault="00B64CA8" w:rsidP="00B64CA8">
            <w:pPr>
              <w:pStyle w:val="TableRowLEFT"/>
              <w:rPr>
                <w:rFonts w:ascii="Humnst777 BT" w:hAnsi="Humnst777 BT"/>
                <w:color w:val="C00000"/>
                <w:sz w:val="14"/>
                <w:szCs w:val="14"/>
              </w:rPr>
            </w:pPr>
          </w:p>
        </w:tc>
        <w:tc>
          <w:tcPr>
            <w:tcW w:w="900" w:type="dxa"/>
            <w:gridSpan w:val="2"/>
            <w:tcBorders>
              <w:top w:val="nil"/>
              <w:left w:val="nil"/>
              <w:bottom w:val="nil"/>
              <w:right w:val="nil"/>
            </w:tcBorders>
            <w:shd w:val="clear" w:color="auto" w:fill="auto"/>
            <w:noWrap/>
            <w:vAlign w:val="bottom"/>
          </w:tcPr>
          <w:p w:rsidR="00B64CA8" w:rsidRPr="00B64CA8" w:rsidRDefault="00B64CA8" w:rsidP="00B64CA8">
            <w:pPr>
              <w:pStyle w:val="TableRowLEFT"/>
              <w:jc w:val="center"/>
              <w:rPr>
                <w:rFonts w:ascii="Humnst777 BT" w:hAnsi="Humnst777 BT"/>
                <w:color w:val="C00000"/>
                <w:sz w:val="14"/>
                <w:szCs w:val="14"/>
              </w:rPr>
            </w:pPr>
          </w:p>
        </w:tc>
        <w:tc>
          <w:tcPr>
            <w:tcW w:w="990" w:type="dxa"/>
            <w:gridSpan w:val="2"/>
            <w:tcBorders>
              <w:top w:val="nil"/>
              <w:left w:val="nil"/>
              <w:bottom w:val="nil"/>
              <w:right w:val="nil"/>
            </w:tcBorders>
            <w:shd w:val="clear" w:color="auto" w:fill="auto"/>
            <w:noWrap/>
            <w:vAlign w:val="bottom"/>
          </w:tcPr>
          <w:p w:rsidR="00B64CA8" w:rsidRPr="00B64CA8" w:rsidRDefault="00B64CA8" w:rsidP="00B64CA8">
            <w:pPr>
              <w:pStyle w:val="TableRowLEFT"/>
              <w:jc w:val="center"/>
              <w:rPr>
                <w:rFonts w:ascii="Humnst777 BT" w:hAnsi="Humnst777 BT"/>
                <w:color w:val="C00000"/>
                <w:sz w:val="14"/>
                <w:szCs w:val="14"/>
              </w:rPr>
            </w:pPr>
          </w:p>
        </w:tc>
        <w:tc>
          <w:tcPr>
            <w:tcW w:w="900" w:type="dxa"/>
            <w:gridSpan w:val="2"/>
            <w:tcBorders>
              <w:top w:val="nil"/>
              <w:left w:val="nil"/>
              <w:bottom w:val="nil"/>
              <w:right w:val="nil"/>
            </w:tcBorders>
            <w:shd w:val="clear" w:color="auto" w:fill="auto"/>
            <w:noWrap/>
            <w:vAlign w:val="bottom"/>
          </w:tcPr>
          <w:p w:rsidR="00B64CA8" w:rsidRPr="00B64CA8" w:rsidRDefault="00B64CA8" w:rsidP="00B64CA8">
            <w:pPr>
              <w:pStyle w:val="TableRowLEFT"/>
              <w:jc w:val="center"/>
              <w:rPr>
                <w:rFonts w:ascii="Humnst777 BT" w:hAnsi="Humnst777 BT"/>
                <w:color w:val="C00000"/>
                <w:sz w:val="14"/>
                <w:szCs w:val="14"/>
              </w:rPr>
            </w:pPr>
          </w:p>
        </w:tc>
        <w:tc>
          <w:tcPr>
            <w:tcW w:w="3420" w:type="dxa"/>
            <w:tcBorders>
              <w:top w:val="nil"/>
              <w:left w:val="nil"/>
              <w:bottom w:val="nil"/>
              <w:right w:val="nil"/>
            </w:tcBorders>
            <w:shd w:val="clear" w:color="auto" w:fill="auto"/>
            <w:noWrap/>
          </w:tcPr>
          <w:p w:rsidR="00B64CA8" w:rsidRPr="00B64CA8" w:rsidRDefault="00B64CA8" w:rsidP="00B64CA8">
            <w:pPr>
              <w:rPr>
                <w:sz w:val="14"/>
                <w:szCs w:val="14"/>
              </w:rPr>
            </w:pPr>
          </w:p>
        </w:tc>
      </w:tr>
      <w:tr w:rsidR="00B64CA8" w:rsidRPr="004B51A3" w:rsidTr="00B63BB8">
        <w:trPr>
          <w:trHeight w:hRule="exact" w:val="230"/>
          <w:tblHeader/>
        </w:trPr>
        <w:tc>
          <w:tcPr>
            <w:tcW w:w="1890" w:type="dxa"/>
            <w:tcBorders>
              <w:top w:val="nil"/>
              <w:left w:val="nil"/>
              <w:bottom w:val="nil"/>
              <w:right w:val="nil"/>
            </w:tcBorders>
            <w:shd w:val="clear" w:color="auto" w:fill="auto"/>
            <w:noWrap/>
          </w:tcPr>
          <w:p w:rsidR="00B64CA8" w:rsidRPr="00B64CA8" w:rsidRDefault="00B64CA8" w:rsidP="00B64CA8">
            <w:pPr>
              <w:pStyle w:val="TableRowLEFT"/>
              <w:rPr>
                <w:rFonts w:ascii="Humnst777 BT" w:hAnsi="Humnst777 BT"/>
                <w:color w:val="C00000"/>
                <w:sz w:val="14"/>
                <w:szCs w:val="14"/>
              </w:rPr>
            </w:pPr>
          </w:p>
        </w:tc>
        <w:tc>
          <w:tcPr>
            <w:tcW w:w="540" w:type="dxa"/>
            <w:tcBorders>
              <w:top w:val="nil"/>
              <w:left w:val="nil"/>
              <w:bottom w:val="nil"/>
              <w:right w:val="nil"/>
            </w:tcBorders>
            <w:shd w:val="clear" w:color="auto" w:fill="auto"/>
            <w:noWrap/>
          </w:tcPr>
          <w:p w:rsidR="00B64CA8" w:rsidRPr="00B64CA8" w:rsidRDefault="00B64CA8" w:rsidP="00B64CA8">
            <w:pPr>
              <w:pStyle w:val="TableRowLEFT"/>
              <w:rPr>
                <w:color w:val="C00000"/>
                <w:sz w:val="14"/>
                <w:szCs w:val="14"/>
              </w:rPr>
            </w:pPr>
          </w:p>
        </w:tc>
        <w:tc>
          <w:tcPr>
            <w:tcW w:w="1260" w:type="dxa"/>
            <w:tcBorders>
              <w:top w:val="nil"/>
              <w:left w:val="nil"/>
              <w:bottom w:val="nil"/>
              <w:right w:val="nil"/>
            </w:tcBorders>
            <w:shd w:val="clear" w:color="auto" w:fill="auto"/>
            <w:noWrap/>
          </w:tcPr>
          <w:p w:rsidR="00B64CA8" w:rsidRPr="00B64CA8" w:rsidRDefault="00B64CA8" w:rsidP="00B64CA8">
            <w:pPr>
              <w:pStyle w:val="TableRowLEFT"/>
              <w:rPr>
                <w:rFonts w:ascii="Humnst777 BT" w:hAnsi="Humnst777 BT"/>
                <w:color w:val="C00000"/>
                <w:sz w:val="14"/>
                <w:szCs w:val="14"/>
              </w:rPr>
            </w:pPr>
          </w:p>
        </w:tc>
        <w:tc>
          <w:tcPr>
            <w:tcW w:w="810" w:type="dxa"/>
            <w:gridSpan w:val="2"/>
            <w:tcBorders>
              <w:top w:val="nil"/>
              <w:left w:val="nil"/>
              <w:bottom w:val="nil"/>
              <w:right w:val="nil"/>
            </w:tcBorders>
            <w:shd w:val="clear" w:color="auto" w:fill="auto"/>
            <w:noWrap/>
          </w:tcPr>
          <w:p w:rsidR="00B64CA8" w:rsidRPr="00B64CA8" w:rsidRDefault="00B64CA8" w:rsidP="00B64CA8">
            <w:pPr>
              <w:pStyle w:val="TableRowLEFT"/>
              <w:rPr>
                <w:rFonts w:ascii="Humnst777 BT" w:hAnsi="Humnst777 BT"/>
                <w:color w:val="C00000"/>
                <w:sz w:val="14"/>
                <w:szCs w:val="14"/>
              </w:rPr>
            </w:pPr>
          </w:p>
        </w:tc>
        <w:tc>
          <w:tcPr>
            <w:tcW w:w="900" w:type="dxa"/>
            <w:gridSpan w:val="2"/>
            <w:tcBorders>
              <w:top w:val="nil"/>
              <w:left w:val="nil"/>
              <w:bottom w:val="nil"/>
              <w:right w:val="nil"/>
            </w:tcBorders>
            <w:shd w:val="clear" w:color="auto" w:fill="auto"/>
            <w:noWrap/>
          </w:tcPr>
          <w:p w:rsidR="00B64CA8" w:rsidRPr="00B64CA8" w:rsidRDefault="00B64CA8" w:rsidP="00B64CA8">
            <w:pPr>
              <w:pStyle w:val="TableRowLEFT"/>
              <w:jc w:val="center"/>
              <w:rPr>
                <w:rFonts w:ascii="Humnst777 BT" w:hAnsi="Humnst777 BT"/>
                <w:color w:val="C00000"/>
                <w:sz w:val="14"/>
                <w:szCs w:val="14"/>
              </w:rPr>
            </w:pPr>
          </w:p>
        </w:tc>
        <w:tc>
          <w:tcPr>
            <w:tcW w:w="990" w:type="dxa"/>
            <w:gridSpan w:val="2"/>
            <w:tcBorders>
              <w:top w:val="nil"/>
              <w:left w:val="nil"/>
              <w:bottom w:val="nil"/>
              <w:right w:val="nil"/>
            </w:tcBorders>
            <w:shd w:val="clear" w:color="auto" w:fill="auto"/>
            <w:noWrap/>
          </w:tcPr>
          <w:p w:rsidR="00B64CA8" w:rsidRPr="00B64CA8" w:rsidRDefault="00B64CA8" w:rsidP="00B64CA8">
            <w:pPr>
              <w:pStyle w:val="TableRowLEFT"/>
              <w:jc w:val="center"/>
              <w:rPr>
                <w:rFonts w:ascii="Humnst777 BT" w:hAnsi="Humnst777 BT"/>
                <w:color w:val="C00000"/>
                <w:sz w:val="14"/>
                <w:szCs w:val="14"/>
              </w:rPr>
            </w:pPr>
          </w:p>
        </w:tc>
        <w:tc>
          <w:tcPr>
            <w:tcW w:w="900" w:type="dxa"/>
            <w:gridSpan w:val="2"/>
            <w:tcBorders>
              <w:top w:val="nil"/>
              <w:left w:val="nil"/>
              <w:bottom w:val="nil"/>
              <w:right w:val="nil"/>
            </w:tcBorders>
            <w:shd w:val="clear" w:color="auto" w:fill="auto"/>
            <w:noWrap/>
          </w:tcPr>
          <w:p w:rsidR="00B64CA8" w:rsidRPr="00B64CA8" w:rsidRDefault="00B64CA8" w:rsidP="00B64CA8">
            <w:pPr>
              <w:pStyle w:val="TableRowLEFT"/>
              <w:jc w:val="center"/>
              <w:rPr>
                <w:rFonts w:ascii="Humnst777 BT" w:hAnsi="Humnst777 BT"/>
                <w:color w:val="C00000"/>
                <w:sz w:val="14"/>
                <w:szCs w:val="14"/>
              </w:rPr>
            </w:pPr>
          </w:p>
        </w:tc>
        <w:tc>
          <w:tcPr>
            <w:tcW w:w="3420" w:type="dxa"/>
            <w:tcBorders>
              <w:top w:val="nil"/>
              <w:left w:val="nil"/>
              <w:bottom w:val="nil"/>
              <w:right w:val="nil"/>
            </w:tcBorders>
            <w:shd w:val="clear" w:color="auto" w:fill="auto"/>
            <w:noWrap/>
          </w:tcPr>
          <w:p w:rsidR="00B64CA8" w:rsidRPr="00B64CA8" w:rsidRDefault="00B64CA8" w:rsidP="00B64CA8">
            <w:pPr>
              <w:rPr>
                <w:sz w:val="14"/>
                <w:szCs w:val="14"/>
              </w:rPr>
            </w:pPr>
          </w:p>
        </w:tc>
      </w:tr>
      <w:tr w:rsidR="003F00C0" w:rsidRPr="004B51A3" w:rsidTr="00B63BB8">
        <w:trPr>
          <w:trHeight w:hRule="exact" w:val="230"/>
          <w:tblHeader/>
        </w:trPr>
        <w:tc>
          <w:tcPr>
            <w:tcW w:w="1890" w:type="dxa"/>
            <w:tcBorders>
              <w:top w:val="nil"/>
              <w:left w:val="nil"/>
              <w:bottom w:val="nil"/>
              <w:right w:val="nil"/>
            </w:tcBorders>
            <w:shd w:val="clear" w:color="auto" w:fill="auto"/>
            <w:noWrap/>
            <w:vAlign w:val="bottom"/>
          </w:tcPr>
          <w:p w:rsidR="003F00C0" w:rsidRPr="00B64CA8" w:rsidRDefault="003F00C0" w:rsidP="00971B55">
            <w:pPr>
              <w:pStyle w:val="TableRowLEFT"/>
              <w:rPr>
                <w:rFonts w:ascii="Humnst777 BT" w:hAnsi="Humnst777 BT"/>
                <w:sz w:val="14"/>
                <w:szCs w:val="14"/>
              </w:rPr>
            </w:pPr>
          </w:p>
        </w:tc>
        <w:tc>
          <w:tcPr>
            <w:tcW w:w="540" w:type="dxa"/>
            <w:tcBorders>
              <w:top w:val="nil"/>
              <w:left w:val="nil"/>
              <w:bottom w:val="nil"/>
              <w:right w:val="nil"/>
            </w:tcBorders>
            <w:shd w:val="clear" w:color="auto" w:fill="auto"/>
            <w:noWrap/>
            <w:vAlign w:val="bottom"/>
          </w:tcPr>
          <w:p w:rsidR="003F00C0" w:rsidRPr="00B64CA8" w:rsidRDefault="003F00C0" w:rsidP="00971B55">
            <w:pPr>
              <w:pStyle w:val="TableRowLEFT"/>
              <w:rPr>
                <w:rFonts w:ascii="Humnst777 BT" w:hAnsi="Humnst777 BT"/>
                <w:sz w:val="14"/>
                <w:szCs w:val="14"/>
              </w:rPr>
            </w:pPr>
          </w:p>
        </w:tc>
        <w:tc>
          <w:tcPr>
            <w:tcW w:w="1260" w:type="dxa"/>
            <w:tcBorders>
              <w:top w:val="nil"/>
              <w:left w:val="nil"/>
              <w:bottom w:val="nil"/>
              <w:right w:val="nil"/>
            </w:tcBorders>
            <w:shd w:val="clear" w:color="auto" w:fill="auto"/>
            <w:noWrap/>
            <w:vAlign w:val="bottom"/>
          </w:tcPr>
          <w:p w:rsidR="003F00C0" w:rsidRPr="00B64CA8" w:rsidRDefault="003F00C0" w:rsidP="00971B55">
            <w:pPr>
              <w:pStyle w:val="TableRowLEFT"/>
              <w:rPr>
                <w:rFonts w:ascii="Humnst777 BT" w:hAnsi="Humnst777 BT"/>
                <w:sz w:val="14"/>
                <w:szCs w:val="14"/>
              </w:rPr>
            </w:pPr>
          </w:p>
        </w:tc>
        <w:tc>
          <w:tcPr>
            <w:tcW w:w="810" w:type="dxa"/>
            <w:gridSpan w:val="2"/>
            <w:tcBorders>
              <w:top w:val="nil"/>
              <w:left w:val="nil"/>
              <w:bottom w:val="nil"/>
              <w:right w:val="nil"/>
            </w:tcBorders>
            <w:shd w:val="clear" w:color="auto" w:fill="auto"/>
            <w:noWrap/>
            <w:vAlign w:val="bottom"/>
          </w:tcPr>
          <w:p w:rsidR="003F00C0" w:rsidRPr="00B64CA8" w:rsidRDefault="003F00C0" w:rsidP="00971B55">
            <w:pPr>
              <w:pStyle w:val="TableRowLEFT"/>
              <w:rPr>
                <w:rFonts w:ascii="Humnst777 BT" w:hAnsi="Humnst777 BT"/>
                <w:sz w:val="14"/>
                <w:szCs w:val="14"/>
              </w:rPr>
            </w:pPr>
          </w:p>
        </w:tc>
        <w:tc>
          <w:tcPr>
            <w:tcW w:w="900" w:type="dxa"/>
            <w:gridSpan w:val="2"/>
            <w:tcBorders>
              <w:top w:val="nil"/>
              <w:left w:val="nil"/>
              <w:bottom w:val="nil"/>
              <w:right w:val="nil"/>
            </w:tcBorders>
            <w:shd w:val="clear" w:color="auto" w:fill="auto"/>
            <w:noWrap/>
            <w:vAlign w:val="bottom"/>
          </w:tcPr>
          <w:p w:rsidR="003F00C0" w:rsidRPr="00B64CA8" w:rsidRDefault="003F00C0" w:rsidP="00971B55">
            <w:pPr>
              <w:pStyle w:val="TableRowLEFT"/>
              <w:jc w:val="right"/>
              <w:rPr>
                <w:rFonts w:ascii="Humnst777 BT" w:hAnsi="Humnst777 BT"/>
                <w:sz w:val="14"/>
                <w:szCs w:val="14"/>
              </w:rPr>
            </w:pPr>
          </w:p>
        </w:tc>
        <w:tc>
          <w:tcPr>
            <w:tcW w:w="990" w:type="dxa"/>
            <w:gridSpan w:val="2"/>
            <w:tcBorders>
              <w:top w:val="nil"/>
              <w:left w:val="nil"/>
              <w:bottom w:val="nil"/>
              <w:right w:val="nil"/>
            </w:tcBorders>
            <w:shd w:val="clear" w:color="auto" w:fill="auto"/>
            <w:noWrap/>
            <w:vAlign w:val="bottom"/>
          </w:tcPr>
          <w:p w:rsidR="003F00C0" w:rsidRPr="00B64CA8" w:rsidRDefault="003F00C0" w:rsidP="00971B55">
            <w:pPr>
              <w:pStyle w:val="TableRowLEFT"/>
              <w:jc w:val="right"/>
              <w:rPr>
                <w:rFonts w:ascii="Humnst777 BT" w:hAnsi="Humnst777 BT"/>
                <w:sz w:val="14"/>
                <w:szCs w:val="14"/>
              </w:rPr>
            </w:pPr>
          </w:p>
        </w:tc>
        <w:tc>
          <w:tcPr>
            <w:tcW w:w="900" w:type="dxa"/>
            <w:gridSpan w:val="2"/>
            <w:tcBorders>
              <w:top w:val="nil"/>
              <w:left w:val="nil"/>
              <w:bottom w:val="nil"/>
              <w:right w:val="nil"/>
            </w:tcBorders>
            <w:shd w:val="clear" w:color="auto" w:fill="auto"/>
            <w:noWrap/>
            <w:vAlign w:val="bottom"/>
          </w:tcPr>
          <w:p w:rsidR="003F00C0" w:rsidRPr="00B64CA8" w:rsidRDefault="003F00C0" w:rsidP="00971B55">
            <w:pPr>
              <w:pStyle w:val="TableRowLEFT"/>
              <w:jc w:val="right"/>
              <w:rPr>
                <w:rFonts w:ascii="Humnst777 BT" w:hAnsi="Humnst777 BT"/>
                <w:sz w:val="14"/>
                <w:szCs w:val="14"/>
              </w:rPr>
            </w:pPr>
          </w:p>
        </w:tc>
        <w:tc>
          <w:tcPr>
            <w:tcW w:w="3420" w:type="dxa"/>
            <w:tcBorders>
              <w:top w:val="nil"/>
              <w:left w:val="nil"/>
              <w:bottom w:val="nil"/>
              <w:right w:val="nil"/>
            </w:tcBorders>
            <w:shd w:val="clear" w:color="auto" w:fill="auto"/>
            <w:noWrap/>
            <w:vAlign w:val="bottom"/>
          </w:tcPr>
          <w:p w:rsidR="003F00C0" w:rsidRPr="00B64CA8" w:rsidRDefault="003F00C0" w:rsidP="00971B55">
            <w:pPr>
              <w:pStyle w:val="TableRowLEFT"/>
              <w:rPr>
                <w:rFonts w:ascii="Humnst777 BT" w:hAnsi="Humnst777 BT"/>
                <w:sz w:val="14"/>
                <w:szCs w:val="14"/>
              </w:rPr>
            </w:pPr>
          </w:p>
        </w:tc>
      </w:tr>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AC24EE" w:rsidP="00412D51">
            <w:pPr>
              <w:pStyle w:val="TableHeadLEFT"/>
              <w:rPr>
                <w:color w:val="auto"/>
                <w:sz w:val="16"/>
                <w:szCs w:val="16"/>
              </w:rPr>
            </w:pPr>
            <w:r>
              <w:rPr>
                <w:color w:val="auto"/>
                <w:sz w:val="16"/>
                <w:szCs w:val="16"/>
              </w:rPr>
              <w:t>LA</w:t>
            </w:r>
            <w:r w:rsidR="006A17E0" w:rsidRPr="004B51A3">
              <w:rPr>
                <w:color w:val="auto"/>
                <w:sz w:val="16"/>
                <w:szCs w:val="16"/>
              </w:rPr>
              <w:t>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6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JBT05-04252017-1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68.7</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53.7</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24.78</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JBT05-05022017-1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226</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108</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20.60</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JBT05-05092017-1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132</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82.9</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23.56</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JBT05-05162017-1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33.6</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26.6</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21.68</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JBT05-05232017-1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5/23/2017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60.0</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38.4</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14.84</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JBT05-05302017-1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38.4</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37.0</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10.52</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JBT05-06062017-1+2</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6/6/2017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34.1</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21.4</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8.10</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JBT05-06132017-1+3</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1+3</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67.6</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49.6</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12.68</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JBT05-06222017-1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61.2</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40.6</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14.48</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JBT05-06272017-1+2</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345</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285</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34.73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JBT05-06272017-3+4</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3+4</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408</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357</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27.73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JBT05-06302017-1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79.7</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57.2</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24.83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JBT05-06302017-2</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2</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595</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452</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21.23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JBT05-06302017-3</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210</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181</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23.63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JBT05-07052017-1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134</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100</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24.58</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JBT05-07112017-1+2</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565</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493</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23.70</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JBT05-07182017-1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138</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104</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29.55</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JBT05-07262017-1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85.8</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51.5</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23.80</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Reversed TP and TDP result</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JBT05-08012017-1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42.8</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37.6</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21.61</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JBT05-08082017-1+2</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8/8/2017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1+2</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51.1</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46.6</w:t>
            </w:r>
          </w:p>
        </w:tc>
        <w:tc>
          <w:tcPr>
            <w:tcW w:w="900" w:type="dxa"/>
            <w:gridSpan w:val="2"/>
            <w:tcBorders>
              <w:top w:val="nil"/>
              <w:left w:val="nil"/>
              <w:bottom w:val="nil"/>
              <w:right w:val="nil"/>
            </w:tcBorders>
            <w:shd w:val="clear" w:color="auto" w:fill="auto"/>
            <w:noWrap/>
            <w:vAlign w:val="bottom"/>
            <w:hideMark/>
          </w:tcPr>
          <w:p w:rsidR="004B51A3"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Reversed TP and TDP result</w:t>
            </w: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JBT05-08152017-1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8/15/2017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32.2</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26.1</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10.63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JBT05-08222017-1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8/22/2017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125</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44.4</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15.31</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JBT05-08302017-1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8/30/2017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91.1</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28.6</w:t>
            </w:r>
          </w:p>
        </w:tc>
        <w:tc>
          <w:tcPr>
            <w:tcW w:w="900" w:type="dxa"/>
            <w:gridSpan w:val="2"/>
            <w:tcBorders>
              <w:top w:val="nil"/>
              <w:left w:val="nil"/>
              <w:bottom w:val="nil"/>
              <w:right w:val="nil"/>
            </w:tcBorders>
            <w:shd w:val="clear" w:color="auto" w:fill="auto"/>
            <w:noWrap/>
            <w:vAlign w:val="bottom"/>
            <w:hideMark/>
          </w:tcPr>
          <w:p w:rsidR="004B51A3"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JBT05-090517-1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204</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51.3</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10.41</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JBT05-091217-1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133</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67.6</w:t>
            </w:r>
          </w:p>
        </w:tc>
        <w:tc>
          <w:tcPr>
            <w:tcW w:w="900" w:type="dxa"/>
            <w:gridSpan w:val="2"/>
            <w:tcBorders>
              <w:top w:val="nil"/>
              <w:left w:val="nil"/>
              <w:bottom w:val="nil"/>
              <w:right w:val="nil"/>
            </w:tcBorders>
            <w:shd w:val="clear" w:color="auto" w:fill="auto"/>
            <w:noWrap/>
            <w:vAlign w:val="bottom"/>
            <w:hideMark/>
          </w:tcPr>
          <w:p w:rsidR="004B51A3"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JBT05-091917-1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65.2</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30.6</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11.76</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JBT05-092617-1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39.0</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22.3</w:t>
            </w:r>
          </w:p>
        </w:tc>
        <w:tc>
          <w:tcPr>
            <w:tcW w:w="900" w:type="dxa"/>
            <w:gridSpan w:val="2"/>
            <w:tcBorders>
              <w:top w:val="nil"/>
              <w:left w:val="nil"/>
              <w:bottom w:val="nil"/>
              <w:right w:val="nil"/>
            </w:tcBorders>
            <w:shd w:val="clear" w:color="auto" w:fill="auto"/>
            <w:noWrap/>
            <w:vAlign w:val="bottom"/>
            <w:hideMark/>
          </w:tcPr>
          <w:p w:rsidR="004B51A3"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JBT05-100317-1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43.7</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22.4</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7.82</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JBT05-101017-1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10/10/2017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966</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383</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18.54</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4B51A3"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JBT05-101717-1</w:t>
            </w:r>
          </w:p>
        </w:tc>
        <w:tc>
          <w:tcPr>
            <w:tcW w:w="54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167</w:t>
            </w:r>
          </w:p>
        </w:tc>
        <w:tc>
          <w:tcPr>
            <w:tcW w:w="99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122</w:t>
            </w:r>
          </w:p>
        </w:tc>
        <w:tc>
          <w:tcPr>
            <w:tcW w:w="900" w:type="dxa"/>
            <w:gridSpan w:val="2"/>
            <w:tcBorders>
              <w:top w:val="nil"/>
              <w:left w:val="nil"/>
              <w:bottom w:val="nil"/>
              <w:right w:val="nil"/>
            </w:tcBorders>
            <w:shd w:val="clear" w:color="auto" w:fill="auto"/>
            <w:noWrap/>
            <w:vAlign w:val="bottom"/>
            <w:hideMark/>
          </w:tcPr>
          <w:p w:rsidR="004B51A3" w:rsidRPr="00AC24EE" w:rsidRDefault="004B51A3" w:rsidP="00AC24EE">
            <w:pPr>
              <w:pStyle w:val="TableRowLEFT"/>
              <w:jc w:val="center"/>
              <w:rPr>
                <w:rFonts w:ascii="Humnst777 BT" w:hAnsi="Humnst777 BT"/>
                <w:sz w:val="15"/>
              </w:rPr>
            </w:pPr>
            <w:r w:rsidRPr="00AC24EE">
              <w:rPr>
                <w:rFonts w:ascii="Humnst777 BT" w:hAnsi="Humnst777 BT"/>
                <w:sz w:val="15"/>
              </w:rPr>
              <w:t>12.63</w:t>
            </w:r>
          </w:p>
        </w:tc>
        <w:tc>
          <w:tcPr>
            <w:tcW w:w="3600" w:type="dxa"/>
            <w:gridSpan w:val="2"/>
            <w:tcBorders>
              <w:top w:val="nil"/>
              <w:left w:val="nil"/>
              <w:bottom w:val="nil"/>
              <w:right w:val="nil"/>
            </w:tcBorders>
            <w:shd w:val="clear" w:color="auto" w:fill="auto"/>
            <w:noWrap/>
            <w:vAlign w:val="bottom"/>
            <w:hideMark/>
          </w:tcPr>
          <w:p w:rsidR="004B51A3" w:rsidRPr="00AC24EE" w:rsidRDefault="004B51A3" w:rsidP="004B51A3">
            <w:pPr>
              <w:pStyle w:val="TableRowLEFT"/>
              <w:rPr>
                <w:rFonts w:ascii="Humnst777 BT" w:hAnsi="Humnst777 BT"/>
                <w:sz w:val="15"/>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JBT05-102417-1</w:t>
            </w:r>
          </w:p>
        </w:tc>
        <w:tc>
          <w:tcPr>
            <w:tcW w:w="54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84.0</w:t>
            </w:r>
          </w:p>
        </w:tc>
        <w:tc>
          <w:tcPr>
            <w:tcW w:w="99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33.7</w:t>
            </w:r>
          </w:p>
        </w:tc>
        <w:tc>
          <w:tcPr>
            <w:tcW w:w="90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JBT05-110117-3</w:t>
            </w:r>
          </w:p>
        </w:tc>
        <w:tc>
          <w:tcPr>
            <w:tcW w:w="54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420</w:t>
            </w:r>
          </w:p>
        </w:tc>
        <w:tc>
          <w:tcPr>
            <w:tcW w:w="99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321</w:t>
            </w:r>
          </w:p>
        </w:tc>
        <w:tc>
          <w:tcPr>
            <w:tcW w:w="90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JBT05-110717-3</w:t>
            </w:r>
          </w:p>
        </w:tc>
        <w:tc>
          <w:tcPr>
            <w:tcW w:w="54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368</w:t>
            </w:r>
          </w:p>
        </w:tc>
        <w:tc>
          <w:tcPr>
            <w:tcW w:w="99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300</w:t>
            </w:r>
          </w:p>
        </w:tc>
        <w:tc>
          <w:tcPr>
            <w:tcW w:w="90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JBT05-111417-3</w:t>
            </w:r>
          </w:p>
        </w:tc>
        <w:tc>
          <w:tcPr>
            <w:tcW w:w="54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11/14/2017</w:t>
            </w:r>
          </w:p>
        </w:tc>
        <w:tc>
          <w:tcPr>
            <w:tcW w:w="72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3</w:t>
            </w:r>
          </w:p>
        </w:tc>
        <w:tc>
          <w:tcPr>
            <w:tcW w:w="81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131</w:t>
            </w:r>
          </w:p>
        </w:tc>
        <w:tc>
          <w:tcPr>
            <w:tcW w:w="99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98.2</w:t>
            </w:r>
          </w:p>
        </w:tc>
        <w:tc>
          <w:tcPr>
            <w:tcW w:w="90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Carboy partially frozen--only liquid sampled</w:t>
            </w:r>
          </w:p>
        </w:tc>
      </w:tr>
      <w:tr w:rsidR="00971B55" w:rsidRPr="004B51A3" w:rsidTr="00B63BB8">
        <w:trPr>
          <w:trHeight w:hRule="exact" w:val="230"/>
          <w:tblHeader/>
        </w:trPr>
        <w:tc>
          <w:tcPr>
            <w:tcW w:w="189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JBT05-112017-1</w:t>
            </w:r>
          </w:p>
        </w:tc>
        <w:tc>
          <w:tcPr>
            <w:tcW w:w="54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1</w:t>
            </w:r>
          </w:p>
        </w:tc>
        <w:tc>
          <w:tcPr>
            <w:tcW w:w="81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75.0</w:t>
            </w:r>
          </w:p>
        </w:tc>
        <w:tc>
          <w:tcPr>
            <w:tcW w:w="99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51.1</w:t>
            </w:r>
          </w:p>
        </w:tc>
        <w:tc>
          <w:tcPr>
            <w:tcW w:w="900" w:type="dxa"/>
            <w:gridSpan w:val="2"/>
            <w:tcBorders>
              <w:top w:val="nil"/>
              <w:left w:val="nil"/>
              <w:bottom w:val="nil"/>
              <w:right w:val="nil"/>
            </w:tcBorders>
            <w:shd w:val="clear" w:color="auto" w:fill="auto"/>
            <w:noWrap/>
            <w:vAlign w:val="bottom"/>
            <w:hideMark/>
          </w:tcPr>
          <w:p w:rsidR="00971B55" w:rsidRPr="00AC24EE" w:rsidRDefault="00971B55" w:rsidP="00AC24EE">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971B55" w:rsidRPr="00AC24EE" w:rsidRDefault="00971B55" w:rsidP="00971B55">
            <w:pPr>
              <w:pStyle w:val="TableRowLEFT"/>
              <w:rPr>
                <w:rFonts w:ascii="Humnst777 BT" w:hAnsi="Humnst777 BT"/>
                <w:sz w:val="15"/>
              </w:rPr>
            </w:pPr>
            <w:r w:rsidRPr="00AC24EE">
              <w:rPr>
                <w:rFonts w:ascii="Humnst777 BT" w:hAnsi="Humnst777 BT"/>
                <w:sz w:val="15"/>
              </w:rPr>
              <w:t>Carboy frozen--processed in office</w:t>
            </w: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JBT05-112917-GR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11/29/2017</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774EDE" w:rsidRDefault="00472F80" w:rsidP="00C47CA9">
            <w:pPr>
              <w:pStyle w:val="TableRowLEFT"/>
              <w:jc w:val="center"/>
              <w:rPr>
                <w:rFonts w:ascii="Humnst777 BT" w:hAnsi="Humnst777 BT"/>
                <w:sz w:val="15"/>
              </w:rPr>
            </w:pPr>
            <w:r w:rsidRPr="00774EDE">
              <w:rPr>
                <w:rFonts w:ascii="Humnst777 BT" w:hAnsi="Humnst777 BT"/>
                <w:sz w:val="15"/>
              </w:rPr>
              <w:t>54.</w:t>
            </w:r>
            <w:r w:rsidR="00C47CA9" w:rsidRPr="00774EDE">
              <w:rPr>
                <w:rFonts w:ascii="Humnst777 BT" w:hAnsi="Humnst777 BT"/>
                <w:sz w:val="15"/>
              </w:rPr>
              <w:t>4</w:t>
            </w:r>
          </w:p>
        </w:tc>
        <w:tc>
          <w:tcPr>
            <w:tcW w:w="990" w:type="dxa"/>
            <w:gridSpan w:val="2"/>
            <w:tcBorders>
              <w:top w:val="nil"/>
              <w:left w:val="nil"/>
              <w:bottom w:val="nil"/>
              <w:right w:val="nil"/>
            </w:tcBorders>
            <w:shd w:val="clear" w:color="auto" w:fill="auto"/>
            <w:noWrap/>
            <w:vAlign w:val="bottom"/>
            <w:hideMark/>
          </w:tcPr>
          <w:p w:rsidR="00472F80" w:rsidRPr="00774EDE" w:rsidRDefault="00472F80" w:rsidP="00C47CA9">
            <w:pPr>
              <w:pStyle w:val="TableRowLEFT"/>
              <w:jc w:val="center"/>
              <w:rPr>
                <w:rFonts w:ascii="Humnst777 BT" w:hAnsi="Humnst777 BT"/>
                <w:sz w:val="15"/>
              </w:rPr>
            </w:pPr>
            <w:r w:rsidRPr="00774EDE">
              <w:rPr>
                <w:rFonts w:ascii="Humnst777 BT" w:hAnsi="Humnst777 BT"/>
                <w:sz w:val="15"/>
              </w:rPr>
              <w:t>32.</w:t>
            </w:r>
            <w:r w:rsidR="00C47CA9" w:rsidRPr="00774EDE">
              <w:rPr>
                <w:rFonts w:ascii="Humnst777 BT" w:hAnsi="Humnst777 BT"/>
                <w:sz w:val="15"/>
              </w:rPr>
              <w:t>5</w:t>
            </w:r>
          </w:p>
        </w:tc>
        <w:tc>
          <w:tcPr>
            <w:tcW w:w="90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JBT05-120417-GR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12/4/2017</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774EDE" w:rsidRDefault="00472F80" w:rsidP="00C47CA9">
            <w:pPr>
              <w:pStyle w:val="TableRowLEFT"/>
              <w:jc w:val="center"/>
              <w:rPr>
                <w:rFonts w:ascii="Humnst777 BT" w:hAnsi="Humnst777 BT"/>
                <w:sz w:val="15"/>
              </w:rPr>
            </w:pPr>
            <w:r w:rsidRPr="00774EDE">
              <w:rPr>
                <w:rFonts w:ascii="Humnst777 BT" w:hAnsi="Humnst777 BT"/>
                <w:sz w:val="15"/>
              </w:rPr>
              <w:t>37.</w:t>
            </w:r>
            <w:r w:rsidR="00C47CA9" w:rsidRPr="00774EDE">
              <w:rPr>
                <w:rFonts w:ascii="Humnst777 BT" w:hAnsi="Humnst777 BT"/>
                <w:sz w:val="15"/>
              </w:rPr>
              <w:t>6</w:t>
            </w:r>
          </w:p>
        </w:tc>
        <w:tc>
          <w:tcPr>
            <w:tcW w:w="990" w:type="dxa"/>
            <w:gridSpan w:val="2"/>
            <w:tcBorders>
              <w:top w:val="nil"/>
              <w:left w:val="nil"/>
              <w:bottom w:val="nil"/>
              <w:right w:val="nil"/>
            </w:tcBorders>
            <w:shd w:val="clear" w:color="auto" w:fill="auto"/>
            <w:noWrap/>
            <w:vAlign w:val="bottom"/>
            <w:hideMark/>
          </w:tcPr>
          <w:p w:rsidR="00472F80" w:rsidRPr="00774EDE" w:rsidRDefault="00472F80" w:rsidP="00C47CA9">
            <w:pPr>
              <w:pStyle w:val="TableRowLEFT"/>
              <w:jc w:val="center"/>
              <w:rPr>
                <w:rFonts w:ascii="Humnst777 BT" w:hAnsi="Humnst777 BT"/>
                <w:sz w:val="15"/>
              </w:rPr>
            </w:pPr>
            <w:r w:rsidRPr="00774EDE">
              <w:rPr>
                <w:rFonts w:ascii="Humnst777 BT" w:hAnsi="Humnst777 BT"/>
                <w:sz w:val="15"/>
              </w:rPr>
              <w:t>3</w:t>
            </w:r>
            <w:r w:rsidR="00C47CA9" w:rsidRPr="00774EDE">
              <w:rPr>
                <w:rFonts w:ascii="Humnst777 BT" w:hAnsi="Humnst777 BT"/>
                <w:sz w:val="15"/>
              </w:rPr>
              <w:t>1</w:t>
            </w:r>
            <w:r w:rsidRPr="00774EDE">
              <w:rPr>
                <w:rFonts w:ascii="Humnst777 BT" w:hAnsi="Humnst777 BT"/>
                <w:sz w:val="15"/>
              </w:rPr>
              <w:t>.</w:t>
            </w:r>
            <w:r w:rsidR="00C47CA9" w:rsidRPr="00774EDE">
              <w:rPr>
                <w:rFonts w:ascii="Humnst777 BT" w:hAnsi="Humnst777 BT"/>
                <w:sz w:val="15"/>
              </w:rPr>
              <w:t>0</w:t>
            </w:r>
          </w:p>
        </w:tc>
        <w:tc>
          <w:tcPr>
            <w:tcW w:w="90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17.83</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 xml:space="preserve">TN sample acidified 24 </w:t>
            </w:r>
            <w:proofErr w:type="spellStart"/>
            <w:r w:rsidRPr="00AC24EE">
              <w:rPr>
                <w:rFonts w:ascii="Humnst777 BT" w:hAnsi="Humnst777 BT"/>
                <w:sz w:val="15"/>
              </w:rPr>
              <w:t>hrs</w:t>
            </w:r>
            <w:proofErr w:type="spellEnd"/>
            <w:r w:rsidRPr="00AC24EE">
              <w:rPr>
                <w:rFonts w:ascii="Humnst777 BT" w:hAnsi="Humnst777 BT"/>
                <w:sz w:val="15"/>
              </w:rPr>
              <w:t xml:space="preserve"> later, kept cold</w:t>
            </w: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JBT05-121517-GR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12/15/2017</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43.1</w:t>
            </w:r>
          </w:p>
        </w:tc>
        <w:tc>
          <w:tcPr>
            <w:tcW w:w="99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35.1</w:t>
            </w:r>
          </w:p>
        </w:tc>
        <w:tc>
          <w:tcPr>
            <w:tcW w:w="90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16.95</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JBT05-121917-GR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12/19/2017</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33.9</w:t>
            </w:r>
          </w:p>
        </w:tc>
        <w:tc>
          <w:tcPr>
            <w:tcW w:w="99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27.4</w:t>
            </w:r>
          </w:p>
        </w:tc>
        <w:tc>
          <w:tcPr>
            <w:tcW w:w="90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16.5</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JBT05-122717-GR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12/27/2017</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774EDE" w:rsidRDefault="00472F80" w:rsidP="00C771F4">
            <w:pPr>
              <w:pStyle w:val="TableRowLEFT"/>
              <w:jc w:val="center"/>
              <w:rPr>
                <w:rFonts w:ascii="Humnst777 BT" w:hAnsi="Humnst777 BT"/>
                <w:sz w:val="15"/>
              </w:rPr>
            </w:pPr>
            <w:r w:rsidRPr="00774EDE">
              <w:rPr>
                <w:rFonts w:ascii="Humnst777 BT" w:hAnsi="Humnst777 BT"/>
                <w:sz w:val="15"/>
              </w:rPr>
              <w:t>45.</w:t>
            </w:r>
            <w:r w:rsidR="00C771F4" w:rsidRPr="00774EDE">
              <w:rPr>
                <w:rFonts w:ascii="Humnst777 BT" w:hAnsi="Humnst777 BT"/>
                <w:sz w:val="15"/>
              </w:rPr>
              <w:t>6</w:t>
            </w:r>
          </w:p>
        </w:tc>
        <w:tc>
          <w:tcPr>
            <w:tcW w:w="990" w:type="dxa"/>
            <w:gridSpan w:val="2"/>
            <w:tcBorders>
              <w:top w:val="nil"/>
              <w:left w:val="nil"/>
              <w:bottom w:val="nil"/>
              <w:right w:val="nil"/>
            </w:tcBorders>
            <w:shd w:val="clear" w:color="auto" w:fill="auto"/>
            <w:noWrap/>
            <w:vAlign w:val="bottom"/>
            <w:hideMark/>
          </w:tcPr>
          <w:p w:rsidR="00472F80" w:rsidRPr="00774EDE" w:rsidRDefault="00472F80" w:rsidP="00C771F4">
            <w:pPr>
              <w:pStyle w:val="TableRowLEFT"/>
              <w:jc w:val="center"/>
              <w:rPr>
                <w:rFonts w:ascii="Humnst777 BT" w:hAnsi="Humnst777 BT"/>
                <w:sz w:val="15"/>
              </w:rPr>
            </w:pPr>
            <w:r w:rsidRPr="00774EDE">
              <w:rPr>
                <w:rFonts w:ascii="Humnst777 BT" w:hAnsi="Humnst777 BT"/>
                <w:sz w:val="15"/>
              </w:rPr>
              <w:t>36.</w:t>
            </w:r>
            <w:r w:rsidR="00C771F4" w:rsidRPr="00774EDE">
              <w:rPr>
                <w:rFonts w:ascii="Humnst777 BT" w:hAnsi="Humnst777 BT"/>
                <w:sz w:val="15"/>
              </w:rPr>
              <w:t>3</w:t>
            </w:r>
          </w:p>
        </w:tc>
        <w:tc>
          <w:tcPr>
            <w:tcW w:w="90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JBT05-010918-GR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1/9/2018</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40.3</w:t>
            </w:r>
          </w:p>
        </w:tc>
        <w:tc>
          <w:tcPr>
            <w:tcW w:w="99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26.4</w:t>
            </w:r>
          </w:p>
        </w:tc>
        <w:tc>
          <w:tcPr>
            <w:tcW w:w="900" w:type="dxa"/>
            <w:gridSpan w:val="2"/>
            <w:tcBorders>
              <w:top w:val="nil"/>
              <w:left w:val="nil"/>
              <w:bottom w:val="nil"/>
              <w:right w:val="nil"/>
            </w:tcBorders>
            <w:shd w:val="clear" w:color="auto" w:fill="auto"/>
            <w:noWrap/>
            <w:vAlign w:val="bottom"/>
            <w:hideMark/>
          </w:tcPr>
          <w:p w:rsidR="00472F80" w:rsidRPr="00774EDE" w:rsidRDefault="00472F80" w:rsidP="00AC24EE">
            <w:pPr>
              <w:pStyle w:val="TableRowLEFT"/>
              <w:jc w:val="center"/>
              <w:rPr>
                <w:rFonts w:ascii="Humnst777 BT" w:hAnsi="Humnst777 BT"/>
                <w:sz w:val="15"/>
              </w:rPr>
            </w:pPr>
            <w:r w:rsidRPr="00774EDE">
              <w:rPr>
                <w:rFonts w:ascii="Humnst777 BT" w:hAnsi="Humnst777 BT"/>
                <w:sz w:val="15"/>
              </w:rPr>
              <w:t>NS</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JBT05-011618-GR</w:t>
            </w:r>
          </w:p>
        </w:tc>
        <w:tc>
          <w:tcPr>
            <w:tcW w:w="54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JBT05</w:t>
            </w:r>
          </w:p>
        </w:tc>
        <w:tc>
          <w:tcPr>
            <w:tcW w:w="126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1/16/2018</w:t>
            </w:r>
          </w:p>
        </w:tc>
        <w:tc>
          <w:tcPr>
            <w:tcW w:w="720" w:type="dxa"/>
            <w:tcBorders>
              <w:top w:val="nil"/>
              <w:left w:val="nil"/>
              <w:bottom w:val="nil"/>
              <w:right w:val="nil"/>
            </w:tcBorders>
            <w:shd w:val="clear" w:color="auto" w:fill="auto"/>
            <w:noWrap/>
            <w:vAlign w:val="bottom"/>
            <w:hideMark/>
          </w:tcPr>
          <w:p w:rsidR="00472F80" w:rsidRPr="00AC24EE" w:rsidRDefault="00472F80" w:rsidP="00472F80">
            <w:pPr>
              <w:pStyle w:val="TableRowLEFT"/>
              <w:rPr>
                <w:rFonts w:ascii="Humnst777 BT" w:hAnsi="Humnst777 BT"/>
                <w:sz w:val="15"/>
              </w:rPr>
            </w:pPr>
            <w:r w:rsidRPr="00AC24EE">
              <w:rPr>
                <w:rFonts w:ascii="Humnst777 BT" w:hAnsi="Humnst777 BT"/>
                <w:sz w:val="15"/>
              </w:rPr>
              <w:t>GR</w:t>
            </w:r>
          </w:p>
        </w:tc>
        <w:tc>
          <w:tcPr>
            <w:tcW w:w="81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56.2</w:t>
            </w:r>
          </w:p>
        </w:tc>
        <w:tc>
          <w:tcPr>
            <w:tcW w:w="99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39.7</w:t>
            </w:r>
          </w:p>
        </w:tc>
        <w:tc>
          <w:tcPr>
            <w:tcW w:w="900" w:type="dxa"/>
            <w:gridSpan w:val="2"/>
            <w:tcBorders>
              <w:top w:val="nil"/>
              <w:left w:val="nil"/>
              <w:bottom w:val="nil"/>
              <w:right w:val="nil"/>
            </w:tcBorders>
            <w:shd w:val="clear" w:color="auto" w:fill="auto"/>
            <w:noWrap/>
            <w:vAlign w:val="bottom"/>
            <w:hideMark/>
          </w:tcPr>
          <w:p w:rsidR="00472F80" w:rsidRPr="00AC24EE" w:rsidRDefault="00472F80" w:rsidP="00AC24EE">
            <w:pPr>
              <w:pStyle w:val="TableRowLEFT"/>
              <w:jc w:val="center"/>
              <w:rPr>
                <w:rFonts w:ascii="Humnst777 BT" w:hAnsi="Humnst777 BT"/>
                <w:sz w:val="15"/>
              </w:rPr>
            </w:pPr>
            <w:r w:rsidRPr="00AC24EE">
              <w:rPr>
                <w:rFonts w:ascii="Humnst777 BT" w:hAnsi="Humnst777 BT"/>
                <w:sz w:val="15"/>
              </w:rPr>
              <w:t>22.34</w:t>
            </w:r>
          </w:p>
        </w:tc>
        <w:tc>
          <w:tcPr>
            <w:tcW w:w="3600" w:type="dxa"/>
            <w:gridSpan w:val="2"/>
            <w:tcBorders>
              <w:top w:val="nil"/>
              <w:left w:val="nil"/>
              <w:bottom w:val="nil"/>
              <w:right w:val="nil"/>
            </w:tcBorders>
            <w:shd w:val="clear" w:color="auto" w:fill="auto"/>
            <w:noWrap/>
            <w:vAlign w:val="bottom"/>
            <w:hideMark/>
          </w:tcPr>
          <w:p w:rsidR="00472F80" w:rsidRPr="00AC24EE" w:rsidRDefault="00472F80" w:rsidP="00472F80">
            <w:pPr>
              <w:pStyle w:val="TableRowLEFT"/>
              <w:jc w:val="right"/>
              <w:rPr>
                <w:rFonts w:ascii="Humnst777 BT" w:hAnsi="Humnst777 BT"/>
                <w:sz w:val="15"/>
              </w:rPr>
            </w:pPr>
          </w:p>
          <w:p w:rsidR="00472F80" w:rsidRPr="00AC24EE" w:rsidRDefault="00472F80" w:rsidP="00472F80">
            <w:pPr>
              <w:pStyle w:val="TableRowLEFT"/>
              <w:jc w:val="right"/>
              <w:rPr>
                <w:rFonts w:ascii="Humnst777 BT" w:hAnsi="Humnst777 BT"/>
                <w:sz w:val="15"/>
              </w:rPr>
            </w:pPr>
          </w:p>
          <w:p w:rsidR="00472F80" w:rsidRPr="00AC24EE" w:rsidRDefault="00472F80" w:rsidP="00472F80">
            <w:pPr>
              <w:pStyle w:val="TableRowLEFT"/>
              <w:jc w:val="right"/>
              <w:rPr>
                <w:rFonts w:ascii="Humnst777 BT" w:hAnsi="Humnst777 BT"/>
                <w:sz w:val="15"/>
              </w:rPr>
            </w:pPr>
          </w:p>
        </w:tc>
      </w:tr>
      <w:tr w:rsidR="00E95DDC" w:rsidRPr="00472F80" w:rsidTr="00B63BB8">
        <w:trPr>
          <w:trHeight w:hRule="exact" w:val="230"/>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JBT05-012418-GR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JBT05</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1/24/2018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GR</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453</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422</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AC24EE">
              <w:rPr>
                <w:rFonts w:ascii="Humnst777 BT" w:hAnsi="Humnst777 BT"/>
                <w:sz w:val="15"/>
              </w:rPr>
              <w:t>NS</w:t>
            </w:r>
          </w:p>
        </w:tc>
        <w:tc>
          <w:tcPr>
            <w:tcW w:w="3600" w:type="dxa"/>
            <w:gridSpan w:val="2"/>
            <w:tcBorders>
              <w:top w:val="nil"/>
              <w:left w:val="nil"/>
              <w:bottom w:val="nil"/>
              <w:right w:val="nil"/>
            </w:tcBorders>
            <w:shd w:val="clear" w:color="auto" w:fill="auto"/>
            <w:noWrap/>
            <w:vAlign w:val="bottom"/>
          </w:tcPr>
          <w:p w:rsidR="00E95DDC" w:rsidRPr="00AC24EE" w:rsidRDefault="00E95DDC" w:rsidP="00E95DDC">
            <w:pPr>
              <w:pStyle w:val="TableRowLEFT"/>
              <w:rPr>
                <w:rFonts w:ascii="Humnst777 BT" w:hAnsi="Humnst777 BT"/>
                <w:sz w:val="15"/>
              </w:rPr>
            </w:pPr>
          </w:p>
        </w:tc>
      </w:tr>
      <w:tr w:rsidR="00E95DDC" w:rsidRPr="00472F80" w:rsidTr="00B63BB8">
        <w:trPr>
          <w:trHeight w:hRule="exact" w:val="230"/>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JBT05-020118-GR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JBT05</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GR</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60.3</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48.9</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16.42</w:t>
            </w:r>
          </w:p>
        </w:tc>
        <w:tc>
          <w:tcPr>
            <w:tcW w:w="3600" w:type="dxa"/>
            <w:gridSpan w:val="2"/>
            <w:tcBorders>
              <w:top w:val="nil"/>
              <w:left w:val="nil"/>
              <w:bottom w:val="nil"/>
              <w:right w:val="nil"/>
            </w:tcBorders>
            <w:shd w:val="clear" w:color="auto" w:fill="auto"/>
            <w:noWrap/>
            <w:vAlign w:val="bottom"/>
          </w:tcPr>
          <w:p w:rsidR="00E95DDC" w:rsidRPr="00AC24EE" w:rsidRDefault="00E95DDC" w:rsidP="00E95DDC">
            <w:pPr>
              <w:pStyle w:val="TableRowLEFT"/>
              <w:rPr>
                <w:rFonts w:ascii="Humnst777 BT" w:hAnsi="Humnst777 BT"/>
                <w:sz w:val="15"/>
              </w:rPr>
            </w:pPr>
          </w:p>
        </w:tc>
      </w:tr>
      <w:tr w:rsidR="00AC24EE" w:rsidRPr="00472F80" w:rsidTr="00B63BB8">
        <w:trPr>
          <w:trHeight w:hRule="exact" w:val="230"/>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36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right"/>
              <w:rPr>
                <w:rFonts w:ascii="Humnst777 BT" w:hAnsi="Humnst777 BT"/>
                <w:sz w:val="15"/>
              </w:rPr>
            </w:pPr>
          </w:p>
        </w:tc>
      </w:tr>
      <w:tr w:rsidR="00AC24EE" w:rsidRPr="00472F80" w:rsidTr="00B63BB8">
        <w:trPr>
          <w:trHeight w:hRule="exact" w:val="230"/>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36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right"/>
              <w:rPr>
                <w:rFonts w:ascii="Humnst777 BT" w:hAnsi="Humnst777 BT"/>
                <w:sz w:val="15"/>
              </w:rPr>
            </w:pPr>
          </w:p>
        </w:tc>
      </w:tr>
      <w:tr w:rsidR="00AC24EE" w:rsidRPr="00472F80" w:rsidTr="00B63BB8">
        <w:trPr>
          <w:trHeight w:hRule="exact" w:val="230"/>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5"/>
              </w:rPr>
            </w:pPr>
          </w:p>
        </w:tc>
        <w:tc>
          <w:tcPr>
            <w:tcW w:w="3600" w:type="dxa"/>
            <w:gridSpan w:val="2"/>
            <w:tcBorders>
              <w:top w:val="nil"/>
              <w:left w:val="nil"/>
              <w:bottom w:val="nil"/>
              <w:right w:val="nil"/>
            </w:tcBorders>
            <w:shd w:val="clear" w:color="auto" w:fill="auto"/>
            <w:noWrap/>
            <w:vAlign w:val="bottom"/>
          </w:tcPr>
          <w:p w:rsidR="00AC24EE" w:rsidRPr="00AC24EE" w:rsidRDefault="00AC24EE" w:rsidP="00AC24EE">
            <w:pPr>
              <w:pStyle w:val="TableRowLEFT"/>
              <w:jc w:val="right"/>
              <w:rPr>
                <w:rFonts w:ascii="Humnst777 BT" w:hAnsi="Humnst777 BT"/>
                <w:sz w:val="15"/>
              </w:rPr>
            </w:pPr>
          </w:p>
        </w:tc>
      </w:tr>
      <w:tr w:rsidR="00472F80" w:rsidRPr="00472F80" w:rsidTr="00B63BB8">
        <w:trPr>
          <w:trHeight w:hRule="exact" w:val="230"/>
          <w:tblHeader/>
        </w:trPr>
        <w:tc>
          <w:tcPr>
            <w:tcW w:w="1890" w:type="dxa"/>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810" w:type="dxa"/>
            <w:gridSpan w:val="2"/>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990" w:type="dxa"/>
            <w:gridSpan w:val="2"/>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900" w:type="dxa"/>
            <w:gridSpan w:val="2"/>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color w:val="C00000"/>
                <w:sz w:val="15"/>
              </w:rPr>
            </w:pPr>
          </w:p>
        </w:tc>
        <w:tc>
          <w:tcPr>
            <w:tcW w:w="3600" w:type="dxa"/>
            <w:gridSpan w:val="2"/>
            <w:tcBorders>
              <w:top w:val="nil"/>
              <w:left w:val="nil"/>
              <w:bottom w:val="nil"/>
              <w:right w:val="nil"/>
            </w:tcBorders>
            <w:shd w:val="clear" w:color="auto" w:fill="auto"/>
            <w:noWrap/>
            <w:vAlign w:val="bottom"/>
          </w:tcPr>
          <w:p w:rsidR="00472F80" w:rsidRPr="00AC24EE" w:rsidRDefault="00472F80" w:rsidP="00472F80">
            <w:pPr>
              <w:pStyle w:val="TableRowLEFT"/>
              <w:rPr>
                <w:rFonts w:ascii="Humnst777 BT" w:hAnsi="Humnst777 BT"/>
                <w:sz w:val="15"/>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126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81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99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3600" w:type="dxa"/>
            <w:gridSpan w:val="2"/>
            <w:tcBorders>
              <w:top w:val="nil"/>
              <w:left w:val="nil"/>
              <w:bottom w:val="nil"/>
              <w:right w:val="nil"/>
            </w:tcBorders>
            <w:shd w:val="clear" w:color="auto" w:fill="auto"/>
            <w:noWrap/>
            <w:vAlign w:val="bottom"/>
          </w:tcPr>
          <w:p w:rsidR="00472F80" w:rsidRDefault="00472F80" w:rsidP="00472F80">
            <w:pPr>
              <w:pStyle w:val="TableRowLEFT"/>
              <w:rPr>
                <w:rFonts w:ascii="Humnst777 BT" w:hAnsi="Humnst777 BT"/>
                <w:sz w:val="16"/>
                <w:szCs w:val="16"/>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126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81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99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900" w:type="dxa"/>
            <w:gridSpan w:val="2"/>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3600" w:type="dxa"/>
            <w:gridSpan w:val="2"/>
            <w:tcBorders>
              <w:top w:val="nil"/>
              <w:left w:val="nil"/>
              <w:bottom w:val="nil"/>
              <w:right w:val="nil"/>
            </w:tcBorders>
            <w:shd w:val="clear" w:color="auto" w:fill="auto"/>
            <w:noWrap/>
            <w:vAlign w:val="bottom"/>
          </w:tcPr>
          <w:p w:rsidR="00472F80" w:rsidRDefault="00472F80" w:rsidP="00472F80">
            <w:pPr>
              <w:pStyle w:val="TableRowLEFT"/>
              <w:rPr>
                <w:rFonts w:ascii="Humnst777 BT" w:hAnsi="Humnst777 BT"/>
                <w:sz w:val="16"/>
                <w:szCs w:val="16"/>
              </w:rPr>
            </w:pPr>
          </w:p>
        </w:tc>
      </w:tr>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600" w:type="dxa"/>
            <w:gridSpan w:val="2"/>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JBT06-04112017-1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195</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131</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33.47</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JBT06-04182017-1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192</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76.3</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20.71</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JBT06-04252017-1+2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117</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70.1</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24.03</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JBT06-05022017-1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321</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164</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25.20</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JBT06-05092017-1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150</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28.20</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JBT06-05092017-2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135</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98.1</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13.54</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JBT06-05162017-1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180</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96.2</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26.04</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JBT06-05232017-1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327</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65.2</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21.04</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67.7</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37.8</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22.52</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JBT06-06072017-1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138</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88.9</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25.87</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JBT06-06132017-1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47.4</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36.4</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25.95</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45.9</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27.3</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23.12</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412</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192</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42.67</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210</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157</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48.27</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416</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222</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46.63</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JBT06-06272017-4</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234</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183</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49.83</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JBT06-06302017-1+2+3+4</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266</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174</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33.83</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JBT06-07052017-1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134</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109</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34.82</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JBT06-07112017-1+2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228</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137</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26.50</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128</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106</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32.55</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90.2</w:t>
            </w:r>
          </w:p>
        </w:tc>
        <w:tc>
          <w:tcPr>
            <w:tcW w:w="99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39.1</w:t>
            </w:r>
          </w:p>
        </w:tc>
        <w:tc>
          <w:tcPr>
            <w:tcW w:w="900" w:type="dxa"/>
            <w:gridSpan w:val="2"/>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27.40</w:t>
            </w:r>
          </w:p>
        </w:tc>
        <w:tc>
          <w:tcPr>
            <w:tcW w:w="3600" w:type="dxa"/>
            <w:gridSpan w:val="2"/>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JBT06-101017-1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393</w:t>
            </w:r>
          </w:p>
        </w:tc>
        <w:tc>
          <w:tcPr>
            <w:tcW w:w="99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171</w:t>
            </w:r>
          </w:p>
        </w:tc>
        <w:tc>
          <w:tcPr>
            <w:tcW w:w="9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JBT06-110117-3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1884</w:t>
            </w:r>
          </w:p>
        </w:tc>
        <w:tc>
          <w:tcPr>
            <w:tcW w:w="99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1576</w:t>
            </w:r>
          </w:p>
        </w:tc>
        <w:tc>
          <w:tcPr>
            <w:tcW w:w="9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JBT06-110717-3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510</w:t>
            </w:r>
          </w:p>
        </w:tc>
        <w:tc>
          <w:tcPr>
            <w:tcW w:w="99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412</w:t>
            </w:r>
          </w:p>
        </w:tc>
        <w:tc>
          <w:tcPr>
            <w:tcW w:w="9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JBT06-111417-1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123</w:t>
            </w:r>
          </w:p>
        </w:tc>
        <w:tc>
          <w:tcPr>
            <w:tcW w:w="99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88.1</w:t>
            </w:r>
          </w:p>
        </w:tc>
        <w:tc>
          <w:tcPr>
            <w:tcW w:w="9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234</w:t>
            </w:r>
          </w:p>
        </w:tc>
        <w:tc>
          <w:tcPr>
            <w:tcW w:w="99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186</w:t>
            </w:r>
          </w:p>
        </w:tc>
        <w:tc>
          <w:tcPr>
            <w:tcW w:w="9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JBT06-112917-GR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11/29/2017</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88.9</w:t>
            </w:r>
          </w:p>
        </w:tc>
        <w:tc>
          <w:tcPr>
            <w:tcW w:w="990" w:type="dxa"/>
            <w:gridSpan w:val="2"/>
            <w:tcBorders>
              <w:top w:val="nil"/>
              <w:left w:val="nil"/>
              <w:bottom w:val="nil"/>
              <w:right w:val="nil"/>
            </w:tcBorders>
            <w:shd w:val="clear" w:color="auto" w:fill="auto"/>
            <w:noWrap/>
          </w:tcPr>
          <w:p w:rsidR="00472F80" w:rsidRPr="00774EDE" w:rsidRDefault="00472F80" w:rsidP="00472F80">
            <w:pPr>
              <w:pStyle w:val="TableRowLEFT"/>
              <w:jc w:val="right"/>
              <w:rPr>
                <w:rFonts w:ascii="Humnst777 BT" w:hAnsi="Humnst777 BT"/>
                <w:sz w:val="16"/>
                <w:szCs w:val="16"/>
              </w:rPr>
            </w:pPr>
            <w:r w:rsidRPr="00774EDE">
              <w:rPr>
                <w:rFonts w:ascii="Humnst777 BT" w:hAnsi="Humnst777 BT"/>
                <w:sz w:val="16"/>
                <w:szCs w:val="16"/>
              </w:rPr>
              <w:t>66</w:t>
            </w:r>
          </w:p>
        </w:tc>
        <w:tc>
          <w:tcPr>
            <w:tcW w:w="90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JBT06-120417-GR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12/4/2017</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53.3</w:t>
            </w:r>
          </w:p>
        </w:tc>
        <w:tc>
          <w:tcPr>
            <w:tcW w:w="990" w:type="dxa"/>
            <w:gridSpan w:val="2"/>
            <w:tcBorders>
              <w:top w:val="nil"/>
              <w:left w:val="nil"/>
              <w:bottom w:val="nil"/>
              <w:right w:val="nil"/>
            </w:tcBorders>
            <w:shd w:val="clear" w:color="auto" w:fill="auto"/>
            <w:noWrap/>
          </w:tcPr>
          <w:p w:rsidR="00472F80" w:rsidRPr="00774EDE" w:rsidRDefault="00472F80" w:rsidP="00472F80">
            <w:pPr>
              <w:pStyle w:val="TableRowLEFT"/>
              <w:jc w:val="right"/>
              <w:rPr>
                <w:rFonts w:ascii="Humnst777 BT" w:hAnsi="Humnst777 BT"/>
                <w:sz w:val="16"/>
                <w:szCs w:val="16"/>
              </w:rPr>
            </w:pPr>
            <w:r w:rsidRPr="00774EDE">
              <w:rPr>
                <w:rFonts w:ascii="Humnst777 BT" w:hAnsi="Humnst777 BT"/>
                <w:sz w:val="16"/>
                <w:szCs w:val="16"/>
              </w:rPr>
              <w:t>36</w:t>
            </w:r>
          </w:p>
        </w:tc>
        <w:tc>
          <w:tcPr>
            <w:tcW w:w="90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18.13</w:t>
            </w:r>
          </w:p>
        </w:tc>
        <w:tc>
          <w:tcPr>
            <w:tcW w:w="3600" w:type="dxa"/>
            <w:gridSpan w:val="2"/>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 xml:space="preserve">TN sample acidified 24 </w:t>
            </w:r>
            <w:proofErr w:type="spellStart"/>
            <w:r w:rsidRPr="00472F80">
              <w:rPr>
                <w:rFonts w:ascii="Humnst777 BT" w:hAnsi="Humnst777 BT"/>
                <w:sz w:val="16"/>
                <w:szCs w:val="16"/>
              </w:rPr>
              <w:t>hrs</w:t>
            </w:r>
            <w:proofErr w:type="spellEnd"/>
            <w:r w:rsidRPr="00472F80">
              <w:rPr>
                <w:rFonts w:ascii="Humnst777 BT" w:hAnsi="Humnst777 BT"/>
                <w:sz w:val="16"/>
                <w:szCs w:val="16"/>
              </w:rPr>
              <w:t xml:space="preserve"> later, kept cold</w:t>
            </w: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JBT06-121517-GR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12/15/2017</w:t>
            </w:r>
          </w:p>
        </w:tc>
        <w:tc>
          <w:tcPr>
            <w:tcW w:w="72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r w:rsidRPr="001A7615">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32.5</w:t>
            </w:r>
          </w:p>
        </w:tc>
        <w:tc>
          <w:tcPr>
            <w:tcW w:w="99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31.9</w:t>
            </w:r>
          </w:p>
        </w:tc>
        <w:tc>
          <w:tcPr>
            <w:tcW w:w="90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16.94</w:t>
            </w:r>
          </w:p>
        </w:tc>
        <w:tc>
          <w:tcPr>
            <w:tcW w:w="3600" w:type="dxa"/>
            <w:gridSpan w:val="2"/>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JBT06-121917-GR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12/19/2017</w:t>
            </w:r>
          </w:p>
        </w:tc>
        <w:tc>
          <w:tcPr>
            <w:tcW w:w="72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r w:rsidRPr="001A7615">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38.6</w:t>
            </w:r>
          </w:p>
        </w:tc>
        <w:tc>
          <w:tcPr>
            <w:tcW w:w="99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23.4</w:t>
            </w:r>
          </w:p>
        </w:tc>
        <w:tc>
          <w:tcPr>
            <w:tcW w:w="90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17.56</w:t>
            </w:r>
          </w:p>
        </w:tc>
        <w:tc>
          <w:tcPr>
            <w:tcW w:w="3600" w:type="dxa"/>
            <w:gridSpan w:val="2"/>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JBT06-011218-GR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1/12/2018</w:t>
            </w:r>
          </w:p>
        </w:tc>
        <w:tc>
          <w:tcPr>
            <w:tcW w:w="72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r w:rsidRPr="001A7615">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335</w:t>
            </w:r>
          </w:p>
        </w:tc>
        <w:tc>
          <w:tcPr>
            <w:tcW w:w="990" w:type="dxa"/>
            <w:gridSpan w:val="2"/>
            <w:tcBorders>
              <w:top w:val="nil"/>
              <w:left w:val="nil"/>
              <w:bottom w:val="nil"/>
              <w:right w:val="nil"/>
            </w:tcBorders>
            <w:shd w:val="clear" w:color="auto" w:fill="auto"/>
            <w:noWrap/>
          </w:tcPr>
          <w:p w:rsidR="00472F80" w:rsidRPr="001A7615" w:rsidRDefault="004A16AB" w:rsidP="00472F80">
            <w:pPr>
              <w:pStyle w:val="TableRowLEFT"/>
              <w:jc w:val="right"/>
              <w:rPr>
                <w:rFonts w:ascii="Humnst777 BT" w:hAnsi="Humnst777 BT"/>
                <w:sz w:val="16"/>
                <w:szCs w:val="16"/>
              </w:rPr>
            </w:pPr>
            <w:r w:rsidRPr="001A7615">
              <w:rPr>
                <w:rFonts w:ascii="Humnst777 BT" w:hAnsi="Humnst777 BT"/>
                <w:sz w:val="16"/>
                <w:szCs w:val="16"/>
              </w:rPr>
              <w:t>NS</w:t>
            </w:r>
          </w:p>
          <w:p w:rsidR="004A16AB" w:rsidRPr="001A7615" w:rsidRDefault="004A16AB" w:rsidP="00472F80">
            <w:pPr>
              <w:pStyle w:val="TableRowLEFT"/>
              <w:jc w:val="right"/>
              <w:rPr>
                <w:rFonts w:ascii="Humnst777 BT" w:hAnsi="Humnst777 BT"/>
                <w:sz w:val="16"/>
                <w:szCs w:val="16"/>
              </w:rPr>
            </w:pPr>
          </w:p>
        </w:tc>
        <w:tc>
          <w:tcPr>
            <w:tcW w:w="900" w:type="dxa"/>
            <w:gridSpan w:val="2"/>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13.77</w:t>
            </w:r>
          </w:p>
        </w:tc>
        <w:tc>
          <w:tcPr>
            <w:tcW w:w="3600" w:type="dxa"/>
            <w:gridSpan w:val="2"/>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p>
        </w:tc>
      </w:tr>
      <w:tr w:rsidR="00472F80" w:rsidRPr="00472F80" w:rsidTr="00B63BB8">
        <w:trPr>
          <w:trHeight w:hRule="exact" w:val="259"/>
          <w:tblHeader/>
        </w:trPr>
        <w:tc>
          <w:tcPr>
            <w:tcW w:w="189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JBT06-011618-GR</w:t>
            </w:r>
          </w:p>
        </w:tc>
        <w:tc>
          <w:tcPr>
            <w:tcW w:w="54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26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1/16/2018</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81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52.6</w:t>
            </w:r>
          </w:p>
        </w:tc>
        <w:tc>
          <w:tcPr>
            <w:tcW w:w="99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51.5</w:t>
            </w:r>
          </w:p>
        </w:tc>
        <w:tc>
          <w:tcPr>
            <w:tcW w:w="900" w:type="dxa"/>
            <w:gridSpan w:val="2"/>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24.54</w:t>
            </w:r>
          </w:p>
        </w:tc>
        <w:tc>
          <w:tcPr>
            <w:tcW w:w="3600" w:type="dxa"/>
            <w:gridSpan w:val="2"/>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p>
        </w:tc>
      </w:tr>
      <w:tr w:rsidR="00E95DDC" w:rsidRPr="00472F80" w:rsidTr="00E95DDC">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JBT06-012418-GR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JBT06</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1/24/2018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244</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225</w:t>
            </w:r>
          </w:p>
        </w:tc>
        <w:tc>
          <w:tcPr>
            <w:tcW w:w="900" w:type="dxa"/>
            <w:gridSpan w:val="2"/>
            <w:tcBorders>
              <w:top w:val="nil"/>
              <w:left w:val="nil"/>
              <w:bottom w:val="nil"/>
              <w:right w:val="nil"/>
            </w:tcBorders>
            <w:shd w:val="clear" w:color="auto" w:fill="auto"/>
            <w:noWrap/>
            <w:vAlign w:val="bottom"/>
          </w:tcPr>
          <w:p w:rsidR="00E95DDC" w:rsidRPr="00A46B42" w:rsidRDefault="00A46B42" w:rsidP="00E95DDC">
            <w:pPr>
              <w:pStyle w:val="TableRowLEFT"/>
              <w:jc w:val="right"/>
              <w:rPr>
                <w:rFonts w:ascii="Humnst777 BT" w:hAnsi="Humnst777 BT"/>
                <w:sz w:val="16"/>
                <w:szCs w:val="16"/>
              </w:rPr>
            </w:pPr>
            <w:r>
              <w:rPr>
                <w:rFonts w:ascii="Humnst777 BT" w:hAnsi="Humnst777 BT"/>
                <w:sz w:val="16"/>
                <w:szCs w:val="16"/>
              </w:rPr>
              <w:t>NS</w:t>
            </w:r>
          </w:p>
        </w:tc>
        <w:tc>
          <w:tcPr>
            <w:tcW w:w="36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p>
        </w:tc>
      </w:tr>
      <w:tr w:rsidR="00E95DDC" w:rsidRPr="00472F80" w:rsidTr="00E95DDC">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JBT06-020118-GR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JBT06</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44.3</w:t>
            </w:r>
          </w:p>
        </w:tc>
        <w:tc>
          <w:tcPr>
            <w:tcW w:w="99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45.5</w:t>
            </w:r>
          </w:p>
        </w:tc>
        <w:tc>
          <w:tcPr>
            <w:tcW w:w="9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r w:rsidRPr="00E95DDC">
              <w:rPr>
                <w:rFonts w:ascii="Humnst777 BT" w:hAnsi="Humnst777 BT"/>
                <w:sz w:val="16"/>
                <w:szCs w:val="16"/>
              </w:rPr>
              <w:t>22.36</w:t>
            </w:r>
          </w:p>
        </w:tc>
        <w:tc>
          <w:tcPr>
            <w:tcW w:w="3600" w:type="dxa"/>
            <w:gridSpan w:val="2"/>
            <w:tcBorders>
              <w:top w:val="nil"/>
              <w:left w:val="nil"/>
              <w:bottom w:val="nil"/>
              <w:right w:val="nil"/>
            </w:tcBorders>
            <w:shd w:val="clear" w:color="auto" w:fill="auto"/>
            <w:noWrap/>
            <w:vAlign w:val="bottom"/>
          </w:tcPr>
          <w:p w:rsidR="00E95DDC" w:rsidRPr="00E95DDC" w:rsidRDefault="00E95DDC" w:rsidP="00E95DDC">
            <w:pPr>
              <w:pStyle w:val="TableRowLEFT"/>
              <w:jc w:val="right"/>
              <w:rPr>
                <w:rFonts w:ascii="Humnst777 BT" w:hAnsi="Humnst777 BT"/>
                <w:sz w:val="16"/>
                <w:szCs w:val="16"/>
              </w:rPr>
            </w:pPr>
          </w:p>
        </w:tc>
      </w:tr>
      <w:tr w:rsidR="00AC24EE" w:rsidRPr="00472F80" w:rsidTr="00B63BB8">
        <w:trPr>
          <w:trHeight w:hRule="exact" w:val="259"/>
          <w:tblHeader/>
        </w:trPr>
        <w:tc>
          <w:tcPr>
            <w:tcW w:w="189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81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9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0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3600" w:type="dxa"/>
            <w:gridSpan w:val="2"/>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r>
      <w:tr w:rsidR="00AC24EE" w:rsidRPr="00472F80" w:rsidTr="00B63BB8">
        <w:trPr>
          <w:trHeight w:hRule="exact" w:val="259"/>
          <w:tblHeader/>
        </w:trPr>
        <w:tc>
          <w:tcPr>
            <w:tcW w:w="189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81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9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0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3600" w:type="dxa"/>
            <w:gridSpan w:val="2"/>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r>
      <w:tr w:rsidR="00AC24EE" w:rsidRPr="00472F80" w:rsidTr="00B63BB8">
        <w:trPr>
          <w:trHeight w:hRule="exact" w:val="259"/>
          <w:tblHeader/>
        </w:trPr>
        <w:tc>
          <w:tcPr>
            <w:tcW w:w="189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c>
          <w:tcPr>
            <w:tcW w:w="81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9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900" w:type="dxa"/>
            <w:gridSpan w:val="2"/>
            <w:tcBorders>
              <w:top w:val="nil"/>
              <w:left w:val="nil"/>
              <w:bottom w:val="nil"/>
              <w:right w:val="nil"/>
            </w:tcBorders>
            <w:shd w:val="clear" w:color="auto" w:fill="auto"/>
            <w:noWrap/>
          </w:tcPr>
          <w:p w:rsidR="00AC24EE" w:rsidRPr="00AC24EE" w:rsidRDefault="00AC24EE" w:rsidP="00AC24EE">
            <w:pPr>
              <w:pStyle w:val="TableRowLEFT"/>
              <w:jc w:val="right"/>
              <w:rPr>
                <w:rFonts w:ascii="Humnst777 BT" w:hAnsi="Humnst777 BT"/>
                <w:color w:val="C00000"/>
                <w:sz w:val="16"/>
                <w:szCs w:val="16"/>
              </w:rPr>
            </w:pPr>
          </w:p>
        </w:tc>
        <w:tc>
          <w:tcPr>
            <w:tcW w:w="3600" w:type="dxa"/>
            <w:gridSpan w:val="2"/>
            <w:tcBorders>
              <w:top w:val="nil"/>
              <w:left w:val="nil"/>
              <w:bottom w:val="nil"/>
              <w:right w:val="nil"/>
            </w:tcBorders>
            <w:shd w:val="clear" w:color="auto" w:fill="auto"/>
            <w:noWrap/>
          </w:tcPr>
          <w:p w:rsidR="00AC24EE" w:rsidRPr="00AC24EE" w:rsidRDefault="00AC24EE" w:rsidP="00AC24EE">
            <w:pPr>
              <w:pStyle w:val="TableRowLEFT"/>
              <w:rPr>
                <w:rFonts w:ascii="Humnst777 BT" w:hAnsi="Humnst777 BT"/>
                <w:color w:val="C00000"/>
                <w:sz w:val="16"/>
                <w:szCs w:val="16"/>
              </w:rPr>
            </w:pPr>
          </w:p>
        </w:tc>
      </w:tr>
    </w:tbl>
    <w:p w:rsidR="006A17E0" w:rsidRPr="00472F80" w:rsidRDefault="006A17E0" w:rsidP="00472F80">
      <w:pPr>
        <w:pStyle w:val="TableRowLEFT"/>
        <w:rPr>
          <w:rFonts w:ascii="Humnst777 BT" w:hAnsi="Humnst777 BT"/>
          <w:sz w:val="16"/>
          <w:szCs w:val="16"/>
        </w:rPr>
      </w:pPr>
      <w:r w:rsidRPr="00472F80">
        <w:rPr>
          <w:rFonts w:ascii="Humnst777 BT" w:hAnsi="Humnst777 BT"/>
          <w:sz w:val="16"/>
          <w:szCs w:val="16"/>
        </w:rPr>
        <w:br w:type="page"/>
      </w:r>
    </w:p>
    <w:tbl>
      <w:tblPr>
        <w:tblW w:w="10530" w:type="dxa"/>
        <w:tblLayout w:type="fixed"/>
        <w:tblCellMar>
          <w:left w:w="43" w:type="dxa"/>
          <w:right w:w="43" w:type="dxa"/>
        </w:tblCellMar>
        <w:tblLook w:val="04A0" w:firstRow="1" w:lastRow="0" w:firstColumn="1" w:lastColumn="0" w:noHBand="0" w:noVBand="1"/>
      </w:tblPr>
      <w:tblGrid>
        <w:gridCol w:w="1890"/>
        <w:gridCol w:w="540"/>
        <w:gridCol w:w="1260"/>
        <w:gridCol w:w="720"/>
        <w:gridCol w:w="810"/>
        <w:gridCol w:w="990"/>
        <w:gridCol w:w="900"/>
        <w:gridCol w:w="3420"/>
      </w:tblGrid>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4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JBT07-04112017-1+2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708</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159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7.52</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45.0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14.1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4.81</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JBT07-04252017-1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103</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27.4</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5.79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280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58.0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6.72</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JBT07-05092017-1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126</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41.4</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6.17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JBT07-05092017-2+3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230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54.2</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6.59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JBT07-05162017-1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19.7</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12.9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5.21</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JBT07-05232017-1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24.4</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5.08</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21.1</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14.2</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5.29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JBT07-06072017-1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17.0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5.57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JBT07-06132017-1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13.1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5.35</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VAEL remark: TDP biased low</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39.3</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17.1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8.16</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242</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177</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45.18</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555</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357</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45.18</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204</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182</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31.59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JBT07-06262017-4</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389</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230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23.59</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79.7</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60.8</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12.67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JBT07-06302017-2+3</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700</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327</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18.55</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JBT07-07052017-1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119</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88.6</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11.62</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JBT07-07112017-1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47.3</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21.0</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11.05</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69.9</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54.9</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15.37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82.5</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37.3</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9.14</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JBT07-08012017-1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29.4</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25.1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6.96</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JBT07-08222017-1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226</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136</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3.37</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JBT07-08302017-1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52.0</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32.6</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JBT07-091217-1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169</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89.5</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JBT07-091217-2+3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106</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77.3</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JBT07-091917-1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51.8</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19.1</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3.06</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JBT07-092617-1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101</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32.3</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JBT07-101017-1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304</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125</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JBT07-101717-1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39.6</w:t>
            </w:r>
          </w:p>
        </w:tc>
        <w:tc>
          <w:tcPr>
            <w:tcW w:w="99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21.4</w:t>
            </w:r>
          </w:p>
        </w:tc>
        <w:tc>
          <w:tcPr>
            <w:tcW w:w="900" w:type="dxa"/>
            <w:tcBorders>
              <w:top w:val="nil"/>
              <w:left w:val="nil"/>
              <w:bottom w:val="nil"/>
              <w:right w:val="nil"/>
            </w:tcBorders>
            <w:shd w:val="clear" w:color="auto" w:fill="auto"/>
            <w:noWrap/>
            <w:vAlign w:val="bottom"/>
            <w:hideMark/>
          </w:tcPr>
          <w:p w:rsidR="004B51A3" w:rsidRPr="004B51A3" w:rsidRDefault="004B51A3" w:rsidP="00AC24EE">
            <w:pPr>
              <w:pStyle w:val="TableRowLEFT"/>
              <w:jc w:val="center"/>
              <w:rPr>
                <w:rFonts w:ascii="Humnst777 BT" w:hAnsi="Humnst777 BT"/>
                <w:sz w:val="16"/>
                <w:szCs w:val="16"/>
              </w:rPr>
            </w:pPr>
            <w:r w:rsidRPr="004B51A3">
              <w:rPr>
                <w:rFonts w:ascii="Humnst777 BT" w:hAnsi="Humnst777 BT"/>
                <w:sz w:val="16"/>
                <w:szCs w:val="16"/>
              </w:rPr>
              <w:t>2.04</w:t>
            </w:r>
          </w:p>
        </w:tc>
        <w:tc>
          <w:tcPr>
            <w:tcW w:w="34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JBT07-102417-1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44.0</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20.6</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JBT07-110117-3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471</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197</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JBT07-110717-3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450</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125</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JBT07-111417-1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116</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44.3</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104</w:t>
            </w:r>
          </w:p>
        </w:tc>
        <w:tc>
          <w:tcPr>
            <w:tcW w:w="99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sidRPr="004B51A3">
              <w:rPr>
                <w:rFonts w:ascii="Humnst777 BT" w:hAnsi="Humnst777 BT"/>
                <w:sz w:val="16"/>
                <w:szCs w:val="16"/>
              </w:rPr>
              <w:t>38.2</w:t>
            </w:r>
          </w:p>
        </w:tc>
        <w:tc>
          <w:tcPr>
            <w:tcW w:w="900" w:type="dxa"/>
            <w:tcBorders>
              <w:top w:val="nil"/>
              <w:left w:val="nil"/>
              <w:bottom w:val="nil"/>
              <w:right w:val="nil"/>
            </w:tcBorders>
            <w:shd w:val="clear" w:color="auto" w:fill="auto"/>
            <w:noWrap/>
            <w:vAlign w:val="bottom"/>
            <w:hideMark/>
          </w:tcPr>
          <w:p w:rsidR="00971B55" w:rsidRPr="004B51A3" w:rsidRDefault="00971B55" w:rsidP="00AC24EE">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JBT07-112917-GR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31.7</w:t>
            </w:r>
          </w:p>
        </w:tc>
        <w:tc>
          <w:tcPr>
            <w:tcW w:w="99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24.8</w:t>
            </w:r>
          </w:p>
        </w:tc>
        <w:tc>
          <w:tcPr>
            <w:tcW w:w="90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JBT07-120417-GR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28.2</w:t>
            </w:r>
          </w:p>
        </w:tc>
        <w:tc>
          <w:tcPr>
            <w:tcW w:w="99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22</w:t>
            </w:r>
          </w:p>
        </w:tc>
        <w:tc>
          <w:tcPr>
            <w:tcW w:w="90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3.2</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 xml:space="preserve">TN sample acidified 24 </w:t>
            </w:r>
            <w:proofErr w:type="spellStart"/>
            <w:r w:rsidRPr="00996B10">
              <w:rPr>
                <w:rFonts w:ascii="Humnst777 BT" w:hAnsi="Humnst777 BT"/>
                <w:sz w:val="16"/>
                <w:szCs w:val="16"/>
              </w:rPr>
              <w:t>hrs</w:t>
            </w:r>
            <w:proofErr w:type="spellEnd"/>
            <w:r w:rsidRPr="00996B10">
              <w:rPr>
                <w:rFonts w:ascii="Humnst777 BT" w:hAnsi="Humnst777 BT"/>
                <w:sz w:val="16"/>
                <w:szCs w:val="16"/>
              </w:rPr>
              <w:t xml:space="preserve"> later, kept cold</w:t>
            </w: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JBT07-121917-GR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25.7</w:t>
            </w:r>
          </w:p>
        </w:tc>
        <w:tc>
          <w:tcPr>
            <w:tcW w:w="99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19.4</w:t>
            </w:r>
          </w:p>
        </w:tc>
        <w:tc>
          <w:tcPr>
            <w:tcW w:w="90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2.96</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JBT07-011218-GR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AC24EE">
            <w:pPr>
              <w:pStyle w:val="TableRowLEFT"/>
              <w:jc w:val="center"/>
              <w:rPr>
                <w:rFonts w:ascii="Humnst777 BT" w:hAnsi="Humnst777 BT"/>
                <w:sz w:val="16"/>
                <w:szCs w:val="16"/>
              </w:rPr>
            </w:pPr>
            <w:r w:rsidRPr="00996B10">
              <w:rPr>
                <w:rFonts w:ascii="Humnst777 BT" w:hAnsi="Humnst777 BT"/>
                <w:sz w:val="16"/>
                <w:szCs w:val="16"/>
              </w:rPr>
              <w:t>433</w:t>
            </w:r>
          </w:p>
        </w:tc>
        <w:tc>
          <w:tcPr>
            <w:tcW w:w="99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361.5</w:t>
            </w:r>
          </w:p>
        </w:tc>
        <w:tc>
          <w:tcPr>
            <w:tcW w:w="900" w:type="dxa"/>
            <w:tcBorders>
              <w:top w:val="nil"/>
              <w:left w:val="nil"/>
              <w:bottom w:val="nil"/>
              <w:right w:val="nil"/>
            </w:tcBorders>
            <w:shd w:val="clear" w:color="auto" w:fill="auto"/>
            <w:noWrap/>
            <w:vAlign w:val="bottom"/>
          </w:tcPr>
          <w:p w:rsidR="00996B10" w:rsidRPr="00774EDE" w:rsidRDefault="00996B10" w:rsidP="00AC24EE">
            <w:pPr>
              <w:pStyle w:val="TableRowLEFT"/>
              <w:jc w:val="center"/>
              <w:rPr>
                <w:rFonts w:ascii="Humnst777 BT" w:hAnsi="Humnst777 BT"/>
                <w:sz w:val="16"/>
                <w:szCs w:val="16"/>
              </w:rPr>
            </w:pPr>
            <w:r w:rsidRPr="00774EDE">
              <w:rPr>
                <w:rFonts w:ascii="Humnst777 BT" w:hAnsi="Humnst777 BT"/>
                <w:sz w:val="16"/>
                <w:szCs w:val="16"/>
              </w:rPr>
              <w:t>13.47</w:t>
            </w:r>
          </w:p>
        </w:tc>
        <w:tc>
          <w:tcPr>
            <w:tcW w:w="34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Reversed TP and TDP result</w:t>
            </w: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JBT07-012518-GR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1/25/2018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53.2</w:t>
            </w:r>
          </w:p>
        </w:tc>
        <w:tc>
          <w:tcPr>
            <w:tcW w:w="99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49.2</w:t>
            </w:r>
          </w:p>
        </w:tc>
        <w:tc>
          <w:tcPr>
            <w:tcW w:w="90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JBT07</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23.4</w:t>
            </w:r>
          </w:p>
        </w:tc>
        <w:tc>
          <w:tcPr>
            <w:tcW w:w="99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23.5</w:t>
            </w:r>
          </w:p>
        </w:tc>
        <w:tc>
          <w:tcPr>
            <w:tcW w:w="90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4.24</w:t>
            </w:r>
          </w:p>
        </w:tc>
        <w:tc>
          <w:tcPr>
            <w:tcW w:w="34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AC24EE" w:rsidRPr="004B51A3" w:rsidTr="00B63BB8">
        <w:trPr>
          <w:trHeight w:hRule="exact" w:val="259"/>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34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r>
      <w:tr w:rsidR="00AC24EE" w:rsidRPr="004B51A3" w:rsidTr="00B63BB8">
        <w:trPr>
          <w:trHeight w:hRule="exact" w:val="259"/>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3420" w:type="dxa"/>
            <w:tcBorders>
              <w:top w:val="nil"/>
              <w:left w:val="nil"/>
              <w:bottom w:val="nil"/>
              <w:right w:val="nil"/>
            </w:tcBorders>
            <w:shd w:val="clear" w:color="auto" w:fill="auto"/>
            <w:noWrap/>
            <w:vAlign w:val="bottom"/>
          </w:tcPr>
          <w:p w:rsidR="00AC24EE" w:rsidRPr="00AC24EE" w:rsidRDefault="00AC24EE" w:rsidP="00AC24EE">
            <w:pPr>
              <w:pStyle w:val="TableRowLEFT"/>
              <w:jc w:val="right"/>
              <w:rPr>
                <w:rFonts w:ascii="Humnst777 BT" w:hAnsi="Humnst777 BT"/>
                <w:color w:val="C00000"/>
                <w:sz w:val="16"/>
                <w:szCs w:val="16"/>
              </w:rPr>
            </w:pPr>
          </w:p>
        </w:tc>
      </w:tr>
      <w:tr w:rsidR="00AC24EE" w:rsidRPr="004B51A3" w:rsidTr="00B63BB8">
        <w:trPr>
          <w:trHeight w:hRule="exact" w:val="259"/>
          <w:tblHeader/>
        </w:trPr>
        <w:tc>
          <w:tcPr>
            <w:tcW w:w="189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AC24EE" w:rsidRPr="00AC24EE" w:rsidRDefault="00AC24EE" w:rsidP="00AC24EE">
            <w:pPr>
              <w:pStyle w:val="TableRowLEFT"/>
              <w:jc w:val="center"/>
              <w:rPr>
                <w:rFonts w:ascii="Humnst777 BT" w:hAnsi="Humnst777 BT"/>
                <w:color w:val="C00000"/>
                <w:sz w:val="16"/>
                <w:szCs w:val="16"/>
              </w:rPr>
            </w:pPr>
          </w:p>
        </w:tc>
        <w:tc>
          <w:tcPr>
            <w:tcW w:w="3420" w:type="dxa"/>
            <w:tcBorders>
              <w:top w:val="nil"/>
              <w:left w:val="nil"/>
              <w:bottom w:val="nil"/>
              <w:right w:val="nil"/>
            </w:tcBorders>
            <w:shd w:val="clear" w:color="auto" w:fill="auto"/>
            <w:noWrap/>
            <w:vAlign w:val="bottom"/>
          </w:tcPr>
          <w:p w:rsidR="00AC24EE" w:rsidRPr="00AC24EE" w:rsidRDefault="00AC24EE" w:rsidP="00AC24EE">
            <w:pPr>
              <w:pStyle w:val="TableRowLEFT"/>
              <w:rPr>
                <w:rFonts w:ascii="Humnst777 BT" w:hAnsi="Humnst777 BT"/>
                <w:color w:val="C00000"/>
                <w:sz w:val="16"/>
                <w:szCs w:val="16"/>
              </w:rPr>
            </w:pPr>
          </w:p>
        </w:tc>
      </w:tr>
    </w:tbl>
    <w:p w:rsidR="006A17E0" w:rsidRDefault="006A17E0">
      <w:r>
        <w:rPr>
          <w:b/>
        </w:rPr>
        <w:br w:type="page"/>
      </w:r>
    </w:p>
    <w:tbl>
      <w:tblPr>
        <w:tblW w:w="10710" w:type="dxa"/>
        <w:tblLayout w:type="fixed"/>
        <w:tblCellMar>
          <w:left w:w="43" w:type="dxa"/>
          <w:right w:w="43" w:type="dxa"/>
        </w:tblCellMar>
        <w:tblLook w:val="04A0" w:firstRow="1" w:lastRow="0" w:firstColumn="1" w:lastColumn="0" w:noHBand="0" w:noVBand="1"/>
      </w:tblPr>
      <w:tblGrid>
        <w:gridCol w:w="1800"/>
        <w:gridCol w:w="540"/>
        <w:gridCol w:w="990"/>
        <w:gridCol w:w="720"/>
        <w:gridCol w:w="630"/>
        <w:gridCol w:w="630"/>
        <w:gridCol w:w="630"/>
        <w:gridCol w:w="4770"/>
      </w:tblGrid>
      <w:tr w:rsidR="006A17E0" w:rsidRPr="004B51A3" w:rsidTr="00B63BB8">
        <w:trPr>
          <w:cantSplit/>
          <w:trHeight w:hRule="exact" w:val="576"/>
          <w:tblHeader/>
        </w:trPr>
        <w:tc>
          <w:tcPr>
            <w:tcW w:w="18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477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JBT11-04112017-1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57.80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39.50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3.35</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JBT11-04182017-1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16.20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11.50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2.59</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JBT11-04252017-1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14.7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2.45</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JBT11-05022017-1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46.5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2.04</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JBT11-05092017-1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28.8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1.63</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JBT11-05092017-2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39.0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1.53</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JBT11-05162017-1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23.1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1.24</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JBT11-05232017-1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234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28.8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1.24</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JBT11-05302017-1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18.1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0.81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JBT11-06072017-1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18.6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0.91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VAEL remark: TDP biased low</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JBT11-06132017-1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49.7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17.2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1.29</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JBT11-06222017-1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68.8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26.4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0.77</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61.5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29.2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1.48</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89.8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48.0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1.59</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JBT11-06272017-3</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77.1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51.4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1.54</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JBT11-06272017-4</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81.4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44.0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30.3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17.9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24.8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17.9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1.01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JBT11-06302017-3</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24.0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1.05</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JBT11-06302017-4</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23.3</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1.06</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JBT11-07052017-1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16.8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1.16</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JBT11-07112017-1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28.1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19.5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1.30</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JBT11-07182017-1+2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64.4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33.5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1.22</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JBT11-07262017-1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26.0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15.4</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0.96</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r w:rsidRPr="00B27ACB">
              <w:rPr>
                <w:rFonts w:ascii="Humnst777 BT" w:hAnsi="Humnst777 BT"/>
                <w:sz w:val="14"/>
                <w:szCs w:val="14"/>
              </w:rPr>
              <w:t>Reversed TP and TDP result</w:t>
            </w: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JBT11-08012017-1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59.1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35.2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1.23</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JBT11-090517-1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92.6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45.2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1.13</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JBT11-091217-1+2</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420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411</w:t>
            </w:r>
          </w:p>
        </w:tc>
        <w:tc>
          <w:tcPr>
            <w:tcW w:w="630" w:type="dxa"/>
            <w:tcBorders>
              <w:top w:val="nil"/>
              <w:left w:val="nil"/>
              <w:bottom w:val="nil"/>
              <w:right w:val="nil"/>
            </w:tcBorders>
            <w:shd w:val="clear" w:color="auto" w:fill="auto"/>
            <w:noWrap/>
            <w:vAlign w:val="bottom"/>
            <w:hideMark/>
          </w:tcPr>
          <w:p w:rsidR="004B51A3"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JBT11-091917-1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77.9</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38.1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1.20</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JBT11-092617-1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127</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34.9</w:t>
            </w:r>
          </w:p>
        </w:tc>
        <w:tc>
          <w:tcPr>
            <w:tcW w:w="630" w:type="dxa"/>
            <w:tcBorders>
              <w:top w:val="nil"/>
              <w:left w:val="nil"/>
              <w:bottom w:val="nil"/>
              <w:right w:val="nil"/>
            </w:tcBorders>
            <w:shd w:val="clear" w:color="auto" w:fill="auto"/>
            <w:noWrap/>
            <w:vAlign w:val="bottom"/>
            <w:hideMark/>
          </w:tcPr>
          <w:p w:rsidR="004B51A3"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JBT11-100317-1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26.0</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14.1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0.19</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JBT11-101117-1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256</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203</w:t>
            </w:r>
          </w:p>
        </w:tc>
        <w:tc>
          <w:tcPr>
            <w:tcW w:w="630" w:type="dxa"/>
            <w:tcBorders>
              <w:top w:val="nil"/>
              <w:left w:val="nil"/>
              <w:bottom w:val="nil"/>
              <w:right w:val="nil"/>
            </w:tcBorders>
            <w:shd w:val="clear" w:color="auto" w:fill="auto"/>
            <w:noWrap/>
            <w:vAlign w:val="bottom"/>
            <w:hideMark/>
          </w:tcPr>
          <w:p w:rsidR="004B51A3"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4B51A3"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JBT11-101717-1</w:t>
            </w:r>
          </w:p>
        </w:tc>
        <w:tc>
          <w:tcPr>
            <w:tcW w:w="54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92.5</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77.8</w:t>
            </w:r>
          </w:p>
        </w:tc>
        <w:tc>
          <w:tcPr>
            <w:tcW w:w="630" w:type="dxa"/>
            <w:tcBorders>
              <w:top w:val="nil"/>
              <w:left w:val="nil"/>
              <w:bottom w:val="nil"/>
              <w:right w:val="nil"/>
            </w:tcBorders>
            <w:shd w:val="clear" w:color="auto" w:fill="auto"/>
            <w:noWrap/>
            <w:vAlign w:val="bottom"/>
            <w:hideMark/>
          </w:tcPr>
          <w:p w:rsidR="004B51A3" w:rsidRPr="00B27ACB" w:rsidRDefault="004B51A3" w:rsidP="00B27ACB">
            <w:pPr>
              <w:pStyle w:val="TableRowLEFT"/>
              <w:jc w:val="center"/>
              <w:rPr>
                <w:rFonts w:ascii="Humnst777 BT" w:hAnsi="Humnst777 BT"/>
                <w:sz w:val="15"/>
              </w:rPr>
            </w:pPr>
            <w:r w:rsidRPr="00B27ACB">
              <w:rPr>
                <w:rFonts w:ascii="Humnst777 BT" w:hAnsi="Humnst777 BT"/>
                <w:sz w:val="15"/>
              </w:rPr>
              <w:t>0.81</w:t>
            </w:r>
          </w:p>
        </w:tc>
        <w:tc>
          <w:tcPr>
            <w:tcW w:w="477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4"/>
                <w:szCs w:val="14"/>
              </w:rPr>
            </w:pPr>
          </w:p>
        </w:tc>
      </w:tr>
      <w:tr w:rsidR="00971B55"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JBT11-102417-1</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66.7</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25.0</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JBT11-110117-1</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79.3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44.0</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JBT11-110717-3</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84.3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58.3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4"/>
                <w:szCs w:val="14"/>
              </w:rPr>
            </w:pPr>
          </w:p>
        </w:tc>
      </w:tr>
      <w:tr w:rsidR="00971B55" w:rsidRPr="004B51A3"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JBT11-112017-3</w:t>
            </w:r>
          </w:p>
        </w:tc>
        <w:tc>
          <w:tcPr>
            <w:tcW w:w="54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15.9</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8.4</w:t>
            </w:r>
          </w:p>
        </w:tc>
        <w:tc>
          <w:tcPr>
            <w:tcW w:w="630" w:type="dxa"/>
            <w:tcBorders>
              <w:top w:val="nil"/>
              <w:left w:val="nil"/>
              <w:bottom w:val="nil"/>
              <w:right w:val="nil"/>
            </w:tcBorders>
            <w:shd w:val="clear" w:color="auto" w:fill="auto"/>
            <w:noWrap/>
            <w:vAlign w:val="bottom"/>
            <w:hideMark/>
          </w:tcPr>
          <w:p w:rsidR="00971B55" w:rsidRPr="00B27ACB" w:rsidRDefault="00971B55"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hideMark/>
          </w:tcPr>
          <w:p w:rsidR="00971B55" w:rsidRPr="00B27ACB" w:rsidRDefault="00971B55" w:rsidP="00996B10">
            <w:pPr>
              <w:pStyle w:val="TableRowLEFT"/>
              <w:rPr>
                <w:rFonts w:ascii="Humnst777 BT" w:hAnsi="Humnst777 BT"/>
                <w:sz w:val="14"/>
                <w:szCs w:val="14"/>
              </w:rPr>
            </w:pPr>
            <w:r w:rsidRPr="00B27ACB">
              <w:rPr>
                <w:rFonts w:ascii="Humnst777 BT" w:hAnsi="Humnst777 BT"/>
                <w:sz w:val="14"/>
                <w:szCs w:val="14"/>
              </w:rPr>
              <w:t>Carboy frozen-processed in office; VAEL remark: TDP biased high</w:t>
            </w:r>
          </w:p>
        </w:tc>
      </w:tr>
      <w:tr w:rsidR="00996B10" w:rsidRPr="004B51A3" w:rsidTr="00B63BB8">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JBT11-112917-GR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11/29/2017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20.1</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12.5</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p>
        </w:tc>
      </w:tr>
      <w:tr w:rsidR="00996B10" w:rsidRPr="004B51A3" w:rsidTr="00B63BB8">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JBT11-120417-GR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12/4/2017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16.2</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12.2</w:t>
            </w:r>
          </w:p>
        </w:tc>
        <w:tc>
          <w:tcPr>
            <w:tcW w:w="630" w:type="dxa"/>
            <w:tcBorders>
              <w:top w:val="nil"/>
              <w:left w:val="nil"/>
              <w:bottom w:val="nil"/>
              <w:right w:val="nil"/>
            </w:tcBorders>
            <w:shd w:val="clear" w:color="auto" w:fill="auto"/>
            <w:noWrap/>
            <w:vAlign w:val="bottom"/>
          </w:tcPr>
          <w:p w:rsidR="00996B10" w:rsidRPr="00B27ACB" w:rsidRDefault="00996B10" w:rsidP="00B27ACB">
            <w:pPr>
              <w:pStyle w:val="TableRowLEFT"/>
              <w:jc w:val="center"/>
              <w:rPr>
                <w:rFonts w:ascii="Humnst777 BT" w:hAnsi="Humnst777 BT"/>
                <w:sz w:val="15"/>
              </w:rPr>
            </w:pPr>
            <w:r w:rsidRPr="00B27ACB">
              <w:rPr>
                <w:rFonts w:ascii="Humnst777 BT" w:hAnsi="Humnst777 BT"/>
                <w:sz w:val="15"/>
              </w:rPr>
              <w:t>1.31</w:t>
            </w:r>
          </w:p>
        </w:tc>
        <w:tc>
          <w:tcPr>
            <w:tcW w:w="477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r w:rsidRPr="00B27ACB">
              <w:rPr>
                <w:rFonts w:ascii="Humnst777 BT" w:hAnsi="Humnst777 BT"/>
                <w:sz w:val="14"/>
                <w:szCs w:val="14"/>
              </w:rPr>
              <w:t xml:space="preserve">TN sample acidified 24 </w:t>
            </w:r>
            <w:proofErr w:type="spellStart"/>
            <w:r w:rsidRPr="00B27ACB">
              <w:rPr>
                <w:rFonts w:ascii="Humnst777 BT" w:hAnsi="Humnst777 BT"/>
                <w:sz w:val="14"/>
                <w:szCs w:val="14"/>
              </w:rPr>
              <w:t>hrs</w:t>
            </w:r>
            <w:proofErr w:type="spellEnd"/>
            <w:r w:rsidRPr="00B27ACB">
              <w:rPr>
                <w:rFonts w:ascii="Humnst777 BT" w:hAnsi="Humnst777 BT"/>
                <w:sz w:val="14"/>
                <w:szCs w:val="14"/>
              </w:rPr>
              <w:t xml:space="preserve"> later, kept cold</w:t>
            </w:r>
          </w:p>
        </w:tc>
      </w:tr>
      <w:tr w:rsidR="00996B10" w:rsidRPr="004B51A3" w:rsidTr="00B63BB8">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JBT11-121517-GR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12/15/2017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14.3</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11.9</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1.55</w:t>
            </w:r>
          </w:p>
        </w:tc>
        <w:tc>
          <w:tcPr>
            <w:tcW w:w="477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p>
        </w:tc>
      </w:tr>
      <w:tr w:rsidR="00996B10" w:rsidRPr="004B51A3" w:rsidTr="00B63BB8">
        <w:trPr>
          <w:trHeight w:hRule="exact" w:val="230"/>
          <w:tblHeader/>
        </w:trPr>
        <w:tc>
          <w:tcPr>
            <w:tcW w:w="180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JBT11-121917-GR</w:t>
            </w:r>
          </w:p>
        </w:tc>
        <w:tc>
          <w:tcPr>
            <w:tcW w:w="54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JBT11</w:t>
            </w:r>
          </w:p>
        </w:tc>
        <w:tc>
          <w:tcPr>
            <w:tcW w:w="99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12/19/2017</w:t>
            </w:r>
          </w:p>
        </w:tc>
        <w:tc>
          <w:tcPr>
            <w:tcW w:w="72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5"/>
              </w:rPr>
            </w:pPr>
            <w:r w:rsidRPr="00B27ACB">
              <w:rPr>
                <w:rFonts w:ascii="Humnst777 BT" w:hAnsi="Humnst777 BT"/>
                <w:sz w:val="15"/>
              </w:rPr>
              <w:t>GR</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14</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12</w:t>
            </w:r>
          </w:p>
        </w:tc>
        <w:tc>
          <w:tcPr>
            <w:tcW w:w="63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5"/>
              </w:rPr>
            </w:pPr>
            <w:r w:rsidRPr="00774EDE">
              <w:rPr>
                <w:rFonts w:ascii="Humnst777 BT" w:hAnsi="Humnst777 BT"/>
                <w:sz w:val="15"/>
              </w:rPr>
              <w:t>1.49</w:t>
            </w:r>
          </w:p>
        </w:tc>
        <w:tc>
          <w:tcPr>
            <w:tcW w:w="4770" w:type="dxa"/>
            <w:tcBorders>
              <w:top w:val="nil"/>
              <w:left w:val="nil"/>
              <w:bottom w:val="nil"/>
              <w:right w:val="nil"/>
            </w:tcBorders>
            <w:shd w:val="clear" w:color="auto" w:fill="auto"/>
            <w:noWrap/>
            <w:vAlign w:val="bottom"/>
          </w:tcPr>
          <w:p w:rsidR="00996B10" w:rsidRPr="00B27ACB" w:rsidRDefault="00996B10" w:rsidP="00996B10">
            <w:pPr>
              <w:pStyle w:val="TableRowLEFT"/>
              <w:rPr>
                <w:rFonts w:ascii="Humnst777 BT" w:hAnsi="Humnst777 BT"/>
                <w:sz w:val="14"/>
                <w:szCs w:val="14"/>
              </w:rPr>
            </w:pPr>
          </w:p>
        </w:tc>
      </w:tr>
      <w:tr w:rsidR="00E95DDC" w:rsidRPr="004B51A3" w:rsidTr="00B63BB8">
        <w:trPr>
          <w:trHeight w:hRule="exact" w:val="230"/>
          <w:tblHeader/>
        </w:trPr>
        <w:tc>
          <w:tcPr>
            <w:tcW w:w="18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1/24/2018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44.9</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36.6</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B27ACB">
              <w:rPr>
                <w:rFonts w:ascii="Humnst777 BT" w:hAnsi="Humnst777 BT"/>
                <w:sz w:val="15"/>
              </w:rPr>
              <w:t>NS</w:t>
            </w:r>
          </w:p>
        </w:tc>
        <w:tc>
          <w:tcPr>
            <w:tcW w:w="4770" w:type="dxa"/>
            <w:tcBorders>
              <w:top w:val="nil"/>
              <w:left w:val="nil"/>
              <w:bottom w:val="nil"/>
              <w:right w:val="nil"/>
            </w:tcBorders>
            <w:shd w:val="clear" w:color="auto" w:fill="auto"/>
            <w:noWrap/>
            <w:vAlign w:val="bottom"/>
          </w:tcPr>
          <w:p w:rsidR="00E95DDC" w:rsidRDefault="00E95DDC" w:rsidP="00E95DDC">
            <w:pPr>
              <w:rPr>
                <w:sz w:val="20"/>
                <w:szCs w:val="20"/>
              </w:rPr>
            </w:pPr>
          </w:p>
        </w:tc>
      </w:tr>
      <w:tr w:rsidR="00E95DDC" w:rsidRPr="004B51A3" w:rsidTr="00B63BB8">
        <w:trPr>
          <w:trHeight w:hRule="exact" w:val="230"/>
          <w:tblHeader/>
        </w:trPr>
        <w:tc>
          <w:tcPr>
            <w:tcW w:w="18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JBT11</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5"/>
              </w:rPr>
            </w:pPr>
            <w:r w:rsidRPr="00E95DDC">
              <w:rPr>
                <w:rFonts w:ascii="Humnst777 BT" w:hAnsi="Humnst777 BT"/>
                <w:sz w:val="15"/>
              </w:rPr>
              <w:t>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25.8</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12.2</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5"/>
              </w:rPr>
            </w:pPr>
            <w:r w:rsidRPr="00E95DDC">
              <w:rPr>
                <w:rFonts w:ascii="Humnst777 BT" w:hAnsi="Humnst777 BT"/>
                <w:sz w:val="15"/>
              </w:rPr>
              <w:t>1.42</w:t>
            </w:r>
          </w:p>
        </w:tc>
        <w:tc>
          <w:tcPr>
            <w:tcW w:w="4770" w:type="dxa"/>
            <w:tcBorders>
              <w:top w:val="nil"/>
              <w:left w:val="nil"/>
              <w:bottom w:val="nil"/>
              <w:right w:val="nil"/>
            </w:tcBorders>
            <w:shd w:val="clear" w:color="auto" w:fill="auto"/>
            <w:noWrap/>
            <w:vAlign w:val="bottom"/>
          </w:tcPr>
          <w:p w:rsidR="00E95DDC" w:rsidRDefault="00E95DDC" w:rsidP="00E95DDC">
            <w:pPr>
              <w:jc w:val="right"/>
              <w:rPr>
                <w:rFonts w:ascii="Calibri" w:hAnsi="Calibri"/>
                <w:color w:val="000000"/>
              </w:rPr>
            </w:pPr>
          </w:p>
        </w:tc>
      </w:tr>
      <w:tr w:rsidR="00AC24EE" w:rsidRPr="004B51A3" w:rsidTr="00B63BB8">
        <w:trPr>
          <w:trHeight w:hRule="exact" w:val="230"/>
          <w:tblHeader/>
        </w:trPr>
        <w:tc>
          <w:tcPr>
            <w:tcW w:w="180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99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477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4"/>
                <w:szCs w:val="14"/>
              </w:rPr>
            </w:pPr>
          </w:p>
        </w:tc>
      </w:tr>
      <w:tr w:rsidR="00AC24EE" w:rsidRPr="004B51A3" w:rsidTr="00B63BB8">
        <w:trPr>
          <w:trHeight w:hRule="exact" w:val="230"/>
          <w:tblHeader/>
        </w:trPr>
        <w:tc>
          <w:tcPr>
            <w:tcW w:w="180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99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477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4"/>
                <w:szCs w:val="14"/>
              </w:rPr>
            </w:pPr>
          </w:p>
        </w:tc>
      </w:tr>
      <w:tr w:rsidR="00AC24EE" w:rsidRPr="004B51A3" w:rsidTr="00B63BB8">
        <w:trPr>
          <w:trHeight w:hRule="exact" w:val="230"/>
          <w:tblHeader/>
        </w:trPr>
        <w:tc>
          <w:tcPr>
            <w:tcW w:w="180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54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99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AC24EE" w:rsidRPr="00B27ACB" w:rsidRDefault="00AC24EE" w:rsidP="00B27ACB">
            <w:pPr>
              <w:pStyle w:val="TableRowLEFT"/>
              <w:jc w:val="center"/>
              <w:rPr>
                <w:rFonts w:ascii="Humnst777 BT" w:hAnsi="Humnst777 BT"/>
                <w:color w:val="C00000"/>
                <w:sz w:val="15"/>
              </w:rPr>
            </w:pPr>
          </w:p>
        </w:tc>
        <w:tc>
          <w:tcPr>
            <w:tcW w:w="4770" w:type="dxa"/>
            <w:tcBorders>
              <w:top w:val="nil"/>
              <w:left w:val="nil"/>
              <w:bottom w:val="nil"/>
              <w:right w:val="nil"/>
            </w:tcBorders>
            <w:shd w:val="clear" w:color="auto" w:fill="auto"/>
            <w:noWrap/>
            <w:vAlign w:val="bottom"/>
          </w:tcPr>
          <w:p w:rsidR="00AC24EE" w:rsidRPr="00B27ACB" w:rsidRDefault="00AC24EE" w:rsidP="00AC24EE">
            <w:pPr>
              <w:pStyle w:val="TableRowLEFT"/>
              <w:rPr>
                <w:rFonts w:ascii="Humnst777 BT" w:hAnsi="Humnst777 BT"/>
                <w:color w:val="C00000"/>
                <w:sz w:val="14"/>
                <w:szCs w:val="14"/>
              </w:rPr>
            </w:pPr>
          </w:p>
        </w:tc>
      </w:tr>
    </w:tbl>
    <w:p w:rsidR="006A17E0" w:rsidRDefault="006A17E0">
      <w:r>
        <w:rPr>
          <w:b/>
        </w:rPr>
        <w:br w:type="page"/>
      </w:r>
    </w:p>
    <w:tbl>
      <w:tblPr>
        <w:tblW w:w="10710" w:type="dxa"/>
        <w:tblLayout w:type="fixed"/>
        <w:tblCellMar>
          <w:left w:w="43" w:type="dxa"/>
          <w:right w:w="43" w:type="dxa"/>
        </w:tblCellMar>
        <w:tblLook w:val="04A0" w:firstRow="1" w:lastRow="0" w:firstColumn="1" w:lastColumn="0" w:noHBand="0" w:noVBand="1"/>
      </w:tblPr>
      <w:tblGrid>
        <w:gridCol w:w="1890"/>
        <w:gridCol w:w="540"/>
        <w:gridCol w:w="1260"/>
        <w:gridCol w:w="720"/>
        <w:gridCol w:w="810"/>
        <w:gridCol w:w="990"/>
        <w:gridCol w:w="900"/>
        <w:gridCol w:w="3600"/>
      </w:tblGrid>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6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JBT13-04182017-1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63.8</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23.2</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6.12</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JBT13-04252017-1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113</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26.1</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6.44</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JBT13-05022017-1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560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41.1</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5.25</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JBT13-05092017-1+2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35.7</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6.10</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JBT13-05162017-1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35295</w:t>
            </w:r>
          </w:p>
        </w:tc>
        <w:tc>
          <w:tcPr>
            <w:tcW w:w="990" w:type="dxa"/>
            <w:tcBorders>
              <w:top w:val="nil"/>
              <w:left w:val="nil"/>
              <w:bottom w:val="nil"/>
              <w:right w:val="nil"/>
            </w:tcBorders>
            <w:shd w:val="clear" w:color="auto" w:fill="auto"/>
            <w:noWrap/>
            <w:vAlign w:val="bottom"/>
            <w:hideMark/>
          </w:tcPr>
          <w:p w:rsidR="004B51A3" w:rsidRPr="004B51A3" w:rsidRDefault="00571DA8" w:rsidP="00B27ACB">
            <w:pPr>
              <w:pStyle w:val="TableRowLEFT"/>
              <w:jc w:val="center"/>
              <w:rPr>
                <w:rFonts w:ascii="Humnst777 BT" w:hAnsi="Humnst777 BT"/>
                <w:sz w:val="16"/>
                <w:szCs w:val="16"/>
              </w:rPr>
            </w:pPr>
            <w:r>
              <w:rPr>
                <w:rFonts w:ascii="Humnst777 BT" w:hAnsi="Humnst777 BT"/>
                <w:sz w:val="16"/>
                <w:szCs w:val="16"/>
              </w:rPr>
              <w:t>NS</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217.21</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TDP vial lost in transit; samples dark brown</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JBT13-05232017-1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3720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2525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17.20</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2975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2070</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14.08</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Sample is cloudy; lots of sediment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JBT13-06072017-1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3585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2240</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19.08</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Sample is cloudy; lots of sediment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JBT13-06132017-1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815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490</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7.97</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912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585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8.94</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JBT13-06272017-1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525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218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21.83</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JBT13-06272017-2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385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137</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12.71</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JBT13-07052017-1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312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143</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28.87</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JBT13-07052017-2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87.1</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70.5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14.03</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JBT13-07112017-1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350</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191</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12.15</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JBT13-07182017-1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95.3</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94.8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16.97</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JBT13-07262017-1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127</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118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10.20</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JBT13-08082017-1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248</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148</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JBT13-08152017-1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336</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196</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5.29</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JBT13-08222017-1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275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139</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7.74</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JBT13-08302017-1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272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94.1</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JBT13-090517-1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139</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70.8</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2.87</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JBT13-091217-1+2</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202</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149</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JBT13-091917-1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105</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57.7</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5.94</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JBT13-092617-1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86.8</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46.4</w:t>
            </w:r>
          </w:p>
        </w:tc>
        <w:tc>
          <w:tcPr>
            <w:tcW w:w="900" w:type="dxa"/>
            <w:tcBorders>
              <w:top w:val="nil"/>
              <w:left w:val="nil"/>
              <w:bottom w:val="nil"/>
              <w:right w:val="nil"/>
            </w:tcBorders>
            <w:shd w:val="clear" w:color="auto" w:fill="auto"/>
            <w:noWrap/>
            <w:vAlign w:val="bottom"/>
            <w:hideMark/>
          </w:tcPr>
          <w:p w:rsidR="004B51A3"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JBT13-100317-1</w:t>
            </w:r>
          </w:p>
        </w:tc>
        <w:tc>
          <w:tcPr>
            <w:tcW w:w="54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99.1</w:t>
            </w:r>
          </w:p>
        </w:tc>
        <w:tc>
          <w:tcPr>
            <w:tcW w:w="99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61.5</w:t>
            </w:r>
          </w:p>
        </w:tc>
        <w:tc>
          <w:tcPr>
            <w:tcW w:w="900" w:type="dxa"/>
            <w:tcBorders>
              <w:top w:val="nil"/>
              <w:left w:val="nil"/>
              <w:bottom w:val="nil"/>
              <w:right w:val="nil"/>
            </w:tcBorders>
            <w:shd w:val="clear" w:color="auto" w:fill="auto"/>
            <w:noWrap/>
            <w:vAlign w:val="bottom"/>
            <w:hideMark/>
          </w:tcPr>
          <w:p w:rsidR="004B51A3" w:rsidRPr="004B51A3" w:rsidRDefault="004B51A3" w:rsidP="00B27ACB">
            <w:pPr>
              <w:pStyle w:val="TableRowLEFT"/>
              <w:jc w:val="center"/>
              <w:rPr>
                <w:rFonts w:ascii="Humnst777 BT" w:hAnsi="Humnst777 BT"/>
                <w:sz w:val="16"/>
                <w:szCs w:val="16"/>
              </w:rPr>
            </w:pPr>
            <w:r w:rsidRPr="004B51A3">
              <w:rPr>
                <w:rFonts w:ascii="Humnst777 BT" w:hAnsi="Humnst777 BT"/>
                <w:sz w:val="16"/>
                <w:szCs w:val="16"/>
              </w:rPr>
              <w:t>1.86</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JBT13-101117-1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612</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172</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TDP filtered at VAEL on 10/12/17</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JBT13-101717-1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178</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115</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JBT13-102417-1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63.2</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36.5</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JBT13-110117-1+2</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172</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77.6</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JBT13-110717-3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141</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85.6</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JBT13-111417-1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66.4</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49.8</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JBT13-112017-1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64.1</w:t>
            </w:r>
          </w:p>
        </w:tc>
        <w:tc>
          <w:tcPr>
            <w:tcW w:w="99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sidRPr="004B51A3">
              <w:rPr>
                <w:rFonts w:ascii="Humnst777 BT" w:hAnsi="Humnst777 BT"/>
                <w:sz w:val="16"/>
                <w:szCs w:val="16"/>
              </w:rPr>
              <w:t>42.8</w:t>
            </w:r>
          </w:p>
        </w:tc>
        <w:tc>
          <w:tcPr>
            <w:tcW w:w="900" w:type="dxa"/>
            <w:tcBorders>
              <w:top w:val="nil"/>
              <w:left w:val="nil"/>
              <w:bottom w:val="nil"/>
              <w:right w:val="nil"/>
            </w:tcBorders>
            <w:shd w:val="clear" w:color="auto" w:fill="auto"/>
            <w:noWrap/>
            <w:vAlign w:val="bottom"/>
            <w:hideMark/>
          </w:tcPr>
          <w:p w:rsidR="00971B55" w:rsidRPr="004B51A3" w:rsidRDefault="00971B55"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JBT13-112917-GR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35.8</w:t>
            </w:r>
          </w:p>
        </w:tc>
        <w:tc>
          <w:tcPr>
            <w:tcW w:w="99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24.5</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996B10" w:rsidRDefault="00996B10" w:rsidP="00996B10">
            <w:pPr>
              <w:rPr>
                <w:sz w:val="20"/>
                <w:szCs w:val="20"/>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JBT13-120417-GR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36.8</w:t>
            </w:r>
          </w:p>
        </w:tc>
        <w:tc>
          <w:tcPr>
            <w:tcW w:w="99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6"/>
                <w:szCs w:val="16"/>
              </w:rPr>
            </w:pPr>
            <w:r w:rsidRPr="00774EDE">
              <w:rPr>
                <w:rFonts w:ascii="Humnst777 BT" w:hAnsi="Humnst777 BT"/>
                <w:sz w:val="16"/>
                <w:szCs w:val="16"/>
              </w:rPr>
              <w:t>26</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5.72</w:t>
            </w:r>
          </w:p>
        </w:tc>
        <w:tc>
          <w:tcPr>
            <w:tcW w:w="360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 xml:space="preserve">TN sample acidified 24 </w:t>
            </w:r>
            <w:proofErr w:type="spellStart"/>
            <w:r w:rsidRPr="00996B10">
              <w:rPr>
                <w:rFonts w:ascii="Humnst777 BT" w:hAnsi="Humnst777 BT"/>
                <w:sz w:val="16"/>
                <w:szCs w:val="16"/>
              </w:rPr>
              <w:t>hrs</w:t>
            </w:r>
            <w:proofErr w:type="spellEnd"/>
            <w:r w:rsidRPr="00996B10">
              <w:rPr>
                <w:rFonts w:ascii="Humnst777 BT" w:hAnsi="Humnst777 BT"/>
                <w:sz w:val="16"/>
                <w:szCs w:val="16"/>
              </w:rPr>
              <w:t xml:space="preserve"> later, kept cold</w:t>
            </w: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JBT13-121517-GR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12/15/2017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182</w:t>
            </w:r>
          </w:p>
        </w:tc>
        <w:tc>
          <w:tcPr>
            <w:tcW w:w="99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6"/>
                <w:szCs w:val="16"/>
              </w:rPr>
            </w:pPr>
            <w:r w:rsidRPr="00774EDE">
              <w:rPr>
                <w:rFonts w:ascii="Humnst777 BT" w:hAnsi="Humnst777 BT"/>
                <w:sz w:val="16"/>
                <w:szCs w:val="16"/>
              </w:rPr>
              <w:t>24</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6.65</w:t>
            </w:r>
          </w:p>
        </w:tc>
        <w:tc>
          <w:tcPr>
            <w:tcW w:w="360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JBT13-121917-GR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38.9</w:t>
            </w:r>
          </w:p>
        </w:tc>
        <w:tc>
          <w:tcPr>
            <w:tcW w:w="99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6"/>
                <w:szCs w:val="16"/>
              </w:rPr>
            </w:pPr>
            <w:r w:rsidRPr="00774EDE">
              <w:rPr>
                <w:rFonts w:ascii="Humnst777 BT" w:hAnsi="Humnst777 BT"/>
                <w:sz w:val="16"/>
                <w:szCs w:val="16"/>
              </w:rPr>
              <w:t>24.5</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6.12</w:t>
            </w:r>
          </w:p>
        </w:tc>
        <w:tc>
          <w:tcPr>
            <w:tcW w:w="360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JBT13-010918-GR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1/9/2018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36.8</w:t>
            </w:r>
          </w:p>
        </w:tc>
        <w:tc>
          <w:tcPr>
            <w:tcW w:w="99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6"/>
                <w:szCs w:val="16"/>
              </w:rPr>
            </w:pPr>
            <w:r w:rsidRPr="00774EDE">
              <w:rPr>
                <w:rFonts w:ascii="Humnst777 BT" w:hAnsi="Humnst777 BT"/>
                <w:sz w:val="16"/>
                <w:szCs w:val="16"/>
              </w:rPr>
              <w:t>27.1</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B63BB8">
        <w:trPr>
          <w:trHeight w:hRule="exact" w:val="259"/>
          <w:tblHeader/>
        </w:trPr>
        <w:tc>
          <w:tcPr>
            <w:tcW w:w="189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JBT13-011618-GR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1/16/2018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79.8</w:t>
            </w:r>
          </w:p>
        </w:tc>
        <w:tc>
          <w:tcPr>
            <w:tcW w:w="990" w:type="dxa"/>
            <w:tcBorders>
              <w:top w:val="nil"/>
              <w:left w:val="nil"/>
              <w:bottom w:val="nil"/>
              <w:right w:val="nil"/>
            </w:tcBorders>
            <w:shd w:val="clear" w:color="auto" w:fill="auto"/>
            <w:noWrap/>
            <w:vAlign w:val="bottom"/>
          </w:tcPr>
          <w:p w:rsidR="00996B10" w:rsidRPr="00774EDE" w:rsidRDefault="00996B10" w:rsidP="00B27ACB">
            <w:pPr>
              <w:pStyle w:val="TableRowLEFT"/>
              <w:jc w:val="center"/>
              <w:rPr>
                <w:rFonts w:ascii="Humnst777 BT" w:hAnsi="Humnst777 BT"/>
                <w:sz w:val="16"/>
                <w:szCs w:val="16"/>
              </w:rPr>
            </w:pPr>
            <w:r w:rsidRPr="00774EDE">
              <w:rPr>
                <w:rFonts w:ascii="Humnst777 BT" w:hAnsi="Humnst777 BT"/>
                <w:sz w:val="16"/>
                <w:szCs w:val="16"/>
              </w:rPr>
              <w:t>24</w:t>
            </w:r>
          </w:p>
        </w:tc>
        <w:tc>
          <w:tcPr>
            <w:tcW w:w="900" w:type="dxa"/>
            <w:tcBorders>
              <w:top w:val="nil"/>
              <w:left w:val="nil"/>
              <w:bottom w:val="nil"/>
              <w:right w:val="nil"/>
            </w:tcBorders>
            <w:shd w:val="clear" w:color="auto" w:fill="auto"/>
            <w:noWrap/>
            <w:vAlign w:val="bottom"/>
          </w:tcPr>
          <w:p w:rsidR="00996B10" w:rsidRPr="00996B10" w:rsidRDefault="00996B10" w:rsidP="00B27ACB">
            <w:pPr>
              <w:pStyle w:val="TableRowLEFT"/>
              <w:jc w:val="center"/>
              <w:rPr>
                <w:rFonts w:ascii="Humnst777 BT" w:hAnsi="Humnst777 BT"/>
                <w:sz w:val="16"/>
                <w:szCs w:val="16"/>
              </w:rPr>
            </w:pPr>
            <w:r w:rsidRPr="00996B10">
              <w:rPr>
                <w:rFonts w:ascii="Humnst777 BT" w:hAnsi="Humnst777 BT"/>
                <w:sz w:val="16"/>
                <w:szCs w:val="16"/>
              </w:rPr>
              <w:t>6.47</w:t>
            </w:r>
          </w:p>
        </w:tc>
        <w:tc>
          <w:tcPr>
            <w:tcW w:w="360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JBT13-012418-GR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1/24/2018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129</w:t>
            </w:r>
          </w:p>
        </w:tc>
        <w:tc>
          <w:tcPr>
            <w:tcW w:w="99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74.2</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JBT13-020118-GR</w:t>
            </w:r>
          </w:p>
        </w:tc>
        <w:tc>
          <w:tcPr>
            <w:tcW w:w="54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JBT13</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31.9</w:t>
            </w:r>
          </w:p>
        </w:tc>
        <w:tc>
          <w:tcPr>
            <w:tcW w:w="990" w:type="dxa"/>
            <w:tcBorders>
              <w:top w:val="nil"/>
              <w:left w:val="nil"/>
              <w:bottom w:val="nil"/>
              <w:right w:val="nil"/>
            </w:tcBorders>
            <w:shd w:val="clear" w:color="auto" w:fill="auto"/>
            <w:noWrap/>
            <w:vAlign w:val="bottom"/>
          </w:tcPr>
          <w:p w:rsidR="00E95DDC" w:rsidRPr="00774EDE" w:rsidRDefault="00E95DDC" w:rsidP="00E95DDC">
            <w:pPr>
              <w:pStyle w:val="TableRowLEFT"/>
              <w:jc w:val="center"/>
              <w:rPr>
                <w:rFonts w:ascii="Humnst777 BT" w:hAnsi="Humnst777 BT"/>
                <w:sz w:val="16"/>
                <w:szCs w:val="16"/>
              </w:rPr>
            </w:pPr>
            <w:r w:rsidRPr="00774EDE">
              <w:rPr>
                <w:rFonts w:ascii="Humnst777 BT" w:hAnsi="Humnst777 BT"/>
                <w:sz w:val="16"/>
                <w:szCs w:val="16"/>
              </w:rPr>
              <w:t>25.4</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2.51</w:t>
            </w:r>
          </w:p>
        </w:tc>
        <w:tc>
          <w:tcPr>
            <w:tcW w:w="36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B27ACB" w:rsidRPr="004B51A3" w:rsidTr="00B63BB8">
        <w:trPr>
          <w:trHeight w:hRule="exact" w:val="259"/>
          <w:tblHeader/>
        </w:trPr>
        <w:tc>
          <w:tcPr>
            <w:tcW w:w="189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6"/>
                <w:szCs w:val="16"/>
              </w:rPr>
            </w:pPr>
          </w:p>
        </w:tc>
        <w:tc>
          <w:tcPr>
            <w:tcW w:w="54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B27ACB" w:rsidRPr="00B27ACB" w:rsidRDefault="00B27ACB" w:rsidP="00B27ACB">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B27ACB" w:rsidRPr="00B27ACB" w:rsidRDefault="00B27ACB" w:rsidP="00B27ACB">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B27ACB" w:rsidRPr="00B27ACB" w:rsidRDefault="00B27ACB" w:rsidP="00B27ACB">
            <w:pPr>
              <w:pStyle w:val="TableRowLEFT"/>
              <w:jc w:val="center"/>
              <w:rPr>
                <w:rFonts w:ascii="Humnst777 BT" w:hAnsi="Humnst777 BT"/>
                <w:color w:val="C00000"/>
                <w:sz w:val="16"/>
                <w:szCs w:val="16"/>
              </w:rPr>
            </w:pPr>
          </w:p>
        </w:tc>
        <w:tc>
          <w:tcPr>
            <w:tcW w:w="36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6"/>
                <w:szCs w:val="16"/>
              </w:rPr>
            </w:pPr>
          </w:p>
        </w:tc>
      </w:tr>
    </w:tbl>
    <w:p w:rsidR="006A17E0" w:rsidRDefault="006A17E0">
      <w:r>
        <w:rPr>
          <w:b/>
        </w:rPr>
        <w:br w:type="page"/>
      </w:r>
    </w:p>
    <w:tbl>
      <w:tblPr>
        <w:tblW w:w="10620" w:type="dxa"/>
        <w:tblLayout w:type="fixed"/>
        <w:tblCellMar>
          <w:left w:w="43" w:type="dxa"/>
          <w:right w:w="43" w:type="dxa"/>
        </w:tblCellMar>
        <w:tblLook w:val="04A0" w:firstRow="1" w:lastRow="0" w:firstColumn="1" w:lastColumn="0" w:noHBand="0" w:noVBand="1"/>
      </w:tblPr>
      <w:tblGrid>
        <w:gridCol w:w="1800"/>
        <w:gridCol w:w="630"/>
        <w:gridCol w:w="1260"/>
        <w:gridCol w:w="720"/>
        <w:gridCol w:w="810"/>
        <w:gridCol w:w="974"/>
        <w:gridCol w:w="916"/>
        <w:gridCol w:w="3510"/>
      </w:tblGrid>
      <w:tr w:rsidR="006A17E0" w:rsidRPr="004B51A3" w:rsidTr="00B63BB8">
        <w:trPr>
          <w:cantSplit/>
          <w:trHeight w:hRule="exact" w:val="576"/>
          <w:tblHeader/>
        </w:trPr>
        <w:tc>
          <w:tcPr>
            <w:tcW w:w="18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74"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16"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JBT14-04112017-1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248</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66.5</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7.43</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JBT14-04182017-1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70.5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33.2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8.25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JBT14-04252017-1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51.5</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7.62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JBT14-04252017-2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46.3</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35.2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8.22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JBT14-05022017-1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342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59.3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7.20</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JBT14-05092017-1+2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177</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51.1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7.12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JBT14-05162017-1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4335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1640</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51.21</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Samples dark brown; TDP filtered at VAEL</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JBT14-05232017-1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5/23/2017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690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183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9.66</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JBT14-05302017-1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78.2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75.7</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7.72</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JBT14-06072017-1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138</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19.95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JBT14-06132017-1+2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73.6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60.1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9.89</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JBT14-06222017-1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189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132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11.88</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JBT14-06272017-1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482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208</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31.95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JBT14-06272017-2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618</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345</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22.75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JBT14-06272017-3</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3</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246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216</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19.91</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JBT14-06302017-1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436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210</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56.87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JBT14-06302017-2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6/30/2017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220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162</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34.23</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JBT14-07052017-1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95.9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86.4</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16.81</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JBT14-07052017-2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90.4</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74.1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14.07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JBT14-07112017-1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103</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87.4</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13.35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JBT14-07182017-1+2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102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88.3</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14.87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Reversed TP and TDP result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JBT14-07262017-1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79.3</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69.4</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12.90</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Reversed TP and TDP result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JBT14-08012017-1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73.6</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59.7</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11.80</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Reversed TP and TDP result</w:t>
            </w: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JBT14-08302017-1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8/30/2017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350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239</w:t>
            </w:r>
          </w:p>
        </w:tc>
        <w:tc>
          <w:tcPr>
            <w:tcW w:w="916" w:type="dxa"/>
            <w:tcBorders>
              <w:top w:val="nil"/>
              <w:left w:val="nil"/>
              <w:bottom w:val="nil"/>
              <w:right w:val="nil"/>
            </w:tcBorders>
            <w:shd w:val="clear" w:color="auto" w:fill="auto"/>
            <w:noWrap/>
            <w:vAlign w:val="bottom"/>
            <w:hideMark/>
          </w:tcPr>
          <w:p w:rsidR="004B51A3"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JBT14-090517-1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309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251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4.97</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JBT14-091217-1+2</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1+2</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162</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107</w:t>
            </w:r>
          </w:p>
        </w:tc>
        <w:tc>
          <w:tcPr>
            <w:tcW w:w="916" w:type="dxa"/>
            <w:tcBorders>
              <w:top w:val="nil"/>
              <w:left w:val="nil"/>
              <w:bottom w:val="nil"/>
              <w:right w:val="nil"/>
            </w:tcBorders>
            <w:shd w:val="clear" w:color="auto" w:fill="auto"/>
            <w:noWrap/>
            <w:vAlign w:val="bottom"/>
            <w:hideMark/>
          </w:tcPr>
          <w:p w:rsidR="004B51A3"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JBT14-091917-1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52.9</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26.1</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7.84</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JBT14-092617-1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37.5</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29.0</w:t>
            </w:r>
          </w:p>
        </w:tc>
        <w:tc>
          <w:tcPr>
            <w:tcW w:w="916" w:type="dxa"/>
            <w:tcBorders>
              <w:top w:val="nil"/>
              <w:left w:val="nil"/>
              <w:bottom w:val="nil"/>
              <w:right w:val="nil"/>
            </w:tcBorders>
            <w:shd w:val="clear" w:color="auto" w:fill="auto"/>
            <w:noWrap/>
            <w:vAlign w:val="bottom"/>
            <w:hideMark/>
          </w:tcPr>
          <w:p w:rsidR="004B51A3"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4B51A3"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JBT14-100317-1</w:t>
            </w:r>
          </w:p>
        </w:tc>
        <w:tc>
          <w:tcPr>
            <w:tcW w:w="63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82.0</w:t>
            </w:r>
          </w:p>
        </w:tc>
        <w:tc>
          <w:tcPr>
            <w:tcW w:w="974"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67.7</w:t>
            </w:r>
          </w:p>
        </w:tc>
        <w:tc>
          <w:tcPr>
            <w:tcW w:w="916" w:type="dxa"/>
            <w:tcBorders>
              <w:top w:val="nil"/>
              <w:left w:val="nil"/>
              <w:bottom w:val="nil"/>
              <w:right w:val="nil"/>
            </w:tcBorders>
            <w:shd w:val="clear" w:color="auto" w:fill="auto"/>
            <w:noWrap/>
            <w:vAlign w:val="bottom"/>
            <w:hideMark/>
          </w:tcPr>
          <w:p w:rsidR="004B51A3" w:rsidRPr="00B27ACB" w:rsidRDefault="004B51A3" w:rsidP="00443626">
            <w:pPr>
              <w:pStyle w:val="TableRowLEFT"/>
              <w:jc w:val="center"/>
              <w:rPr>
                <w:rFonts w:ascii="Humnst777 BT" w:hAnsi="Humnst777 BT"/>
                <w:sz w:val="15"/>
              </w:rPr>
            </w:pPr>
            <w:r w:rsidRPr="00B27ACB">
              <w:rPr>
                <w:rFonts w:ascii="Humnst777 BT" w:hAnsi="Humnst777 BT"/>
                <w:sz w:val="15"/>
              </w:rPr>
              <w:t>4.95</w:t>
            </w:r>
          </w:p>
        </w:tc>
        <w:tc>
          <w:tcPr>
            <w:tcW w:w="3510" w:type="dxa"/>
            <w:tcBorders>
              <w:top w:val="nil"/>
              <w:left w:val="nil"/>
              <w:bottom w:val="nil"/>
              <w:right w:val="nil"/>
            </w:tcBorders>
            <w:shd w:val="clear" w:color="auto" w:fill="auto"/>
            <w:noWrap/>
            <w:vAlign w:val="bottom"/>
            <w:hideMark/>
          </w:tcPr>
          <w:p w:rsidR="004B51A3" w:rsidRPr="00B27ACB" w:rsidRDefault="004B51A3" w:rsidP="004B51A3">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JBT14-101117-1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776</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150</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JBT14-101117-3</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341</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184</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JBT14-101117-4</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4</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134</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91.0</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JBT14-101717-1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67.3</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49.5</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JBT14-102417-1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54.4</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39.0</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JBT14-110117-3</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152</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71.7</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JBT14-110717-3+4</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3+4</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161</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98.4</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JBT14-111417-1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11/14/2017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107</w:t>
            </w:r>
          </w:p>
        </w:tc>
        <w:tc>
          <w:tcPr>
            <w:tcW w:w="974"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42.7</w:t>
            </w:r>
          </w:p>
        </w:tc>
        <w:tc>
          <w:tcPr>
            <w:tcW w:w="916" w:type="dxa"/>
            <w:tcBorders>
              <w:top w:val="nil"/>
              <w:left w:val="nil"/>
              <w:bottom w:val="nil"/>
              <w:right w:val="nil"/>
            </w:tcBorders>
            <w:shd w:val="clear" w:color="auto" w:fill="auto"/>
            <w:noWrap/>
            <w:vAlign w:val="bottom"/>
            <w:hideMark/>
          </w:tcPr>
          <w:p w:rsidR="00971B55" w:rsidRPr="00B27ACB" w:rsidRDefault="00971B55" w:rsidP="00443626">
            <w:pPr>
              <w:pStyle w:val="TableRowLEFT"/>
              <w:jc w:val="center"/>
              <w:rPr>
                <w:rFonts w:ascii="Humnst777 BT" w:hAnsi="Humnst777 BT"/>
                <w:sz w:val="15"/>
              </w:rPr>
            </w:pPr>
            <w:r w:rsidRPr="00B27ACB">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Carboy partially frozen--only liquid sampled</w:t>
            </w:r>
          </w:p>
        </w:tc>
      </w:tr>
      <w:tr w:rsidR="00971B55" w:rsidRPr="00B27ACB" w:rsidTr="00B63BB8">
        <w:trPr>
          <w:trHeight w:hRule="exact" w:val="230"/>
          <w:tblHeader/>
        </w:trPr>
        <w:tc>
          <w:tcPr>
            <w:tcW w:w="180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JBT14-112017-1</w:t>
            </w:r>
          </w:p>
        </w:tc>
        <w:tc>
          <w:tcPr>
            <w:tcW w:w="63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1</w:t>
            </w:r>
          </w:p>
        </w:tc>
        <w:tc>
          <w:tcPr>
            <w:tcW w:w="810" w:type="dxa"/>
            <w:tcBorders>
              <w:top w:val="nil"/>
              <w:left w:val="nil"/>
              <w:bottom w:val="nil"/>
              <w:right w:val="nil"/>
            </w:tcBorders>
            <w:shd w:val="clear" w:color="auto" w:fill="auto"/>
            <w:noWrap/>
            <w:vAlign w:val="bottom"/>
            <w:hideMark/>
          </w:tcPr>
          <w:p w:rsidR="00971B55" w:rsidRPr="00774EDE" w:rsidRDefault="00971B55" w:rsidP="00443626">
            <w:pPr>
              <w:pStyle w:val="TableRowLEFT"/>
              <w:jc w:val="center"/>
              <w:rPr>
                <w:rFonts w:ascii="Humnst777 BT" w:hAnsi="Humnst777 BT"/>
                <w:sz w:val="15"/>
              </w:rPr>
            </w:pPr>
            <w:r w:rsidRPr="00774EDE">
              <w:rPr>
                <w:rFonts w:ascii="Humnst777 BT" w:hAnsi="Humnst777 BT"/>
                <w:sz w:val="15"/>
              </w:rPr>
              <w:t>55.1</w:t>
            </w:r>
          </w:p>
        </w:tc>
        <w:tc>
          <w:tcPr>
            <w:tcW w:w="974" w:type="dxa"/>
            <w:tcBorders>
              <w:top w:val="nil"/>
              <w:left w:val="nil"/>
              <w:bottom w:val="nil"/>
              <w:right w:val="nil"/>
            </w:tcBorders>
            <w:shd w:val="clear" w:color="auto" w:fill="auto"/>
            <w:noWrap/>
            <w:vAlign w:val="bottom"/>
            <w:hideMark/>
          </w:tcPr>
          <w:p w:rsidR="00971B55" w:rsidRPr="00774EDE" w:rsidRDefault="00971B55" w:rsidP="00443626">
            <w:pPr>
              <w:pStyle w:val="TableRowLEFT"/>
              <w:jc w:val="center"/>
              <w:rPr>
                <w:rFonts w:ascii="Humnst777 BT" w:hAnsi="Humnst777 BT"/>
                <w:sz w:val="15"/>
              </w:rPr>
            </w:pPr>
            <w:r w:rsidRPr="00774EDE">
              <w:rPr>
                <w:rFonts w:ascii="Humnst777 BT" w:hAnsi="Humnst777 BT"/>
                <w:sz w:val="15"/>
              </w:rPr>
              <w:t>43.1</w:t>
            </w:r>
          </w:p>
        </w:tc>
        <w:tc>
          <w:tcPr>
            <w:tcW w:w="916" w:type="dxa"/>
            <w:tcBorders>
              <w:top w:val="nil"/>
              <w:left w:val="nil"/>
              <w:bottom w:val="nil"/>
              <w:right w:val="nil"/>
            </w:tcBorders>
            <w:shd w:val="clear" w:color="auto" w:fill="auto"/>
            <w:noWrap/>
            <w:vAlign w:val="bottom"/>
            <w:hideMark/>
          </w:tcPr>
          <w:p w:rsidR="00971B55" w:rsidRPr="00774EDE" w:rsidRDefault="00971B55" w:rsidP="00443626">
            <w:pPr>
              <w:pStyle w:val="TableRowLEFT"/>
              <w:jc w:val="center"/>
              <w:rPr>
                <w:rFonts w:ascii="Humnst777 BT" w:hAnsi="Humnst777 BT"/>
                <w:sz w:val="15"/>
              </w:rPr>
            </w:pPr>
            <w:r w:rsidRPr="00774EDE">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B27ACB" w:rsidRDefault="00971B55" w:rsidP="00971B55">
            <w:pPr>
              <w:pStyle w:val="TableRowLEFT"/>
              <w:rPr>
                <w:rFonts w:ascii="Humnst777 BT" w:hAnsi="Humnst777 BT"/>
                <w:sz w:val="15"/>
              </w:rPr>
            </w:pPr>
            <w:r w:rsidRPr="00B27ACB">
              <w:rPr>
                <w:rFonts w:ascii="Humnst777 BT" w:hAnsi="Humnst777 BT"/>
                <w:sz w:val="15"/>
              </w:rPr>
              <w:t>Carboy frozen--processed in office</w:t>
            </w: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JBT14-112917-GR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11/29/2017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38</w:t>
            </w:r>
          </w:p>
        </w:tc>
        <w:tc>
          <w:tcPr>
            <w:tcW w:w="974"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28.3</w:t>
            </w:r>
          </w:p>
        </w:tc>
        <w:tc>
          <w:tcPr>
            <w:tcW w:w="916"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NS</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JBT14-120417-GR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12/4/2017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73.7</w:t>
            </w:r>
          </w:p>
        </w:tc>
        <w:tc>
          <w:tcPr>
            <w:tcW w:w="974"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27.7</w:t>
            </w:r>
          </w:p>
        </w:tc>
        <w:tc>
          <w:tcPr>
            <w:tcW w:w="916"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8.28</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 xml:space="preserve">TN sample acidified 24 </w:t>
            </w:r>
            <w:proofErr w:type="spellStart"/>
            <w:r w:rsidRPr="00B27ACB">
              <w:rPr>
                <w:rFonts w:ascii="Humnst777 BT" w:hAnsi="Humnst777 BT"/>
                <w:sz w:val="15"/>
              </w:rPr>
              <w:t>hrs</w:t>
            </w:r>
            <w:proofErr w:type="spellEnd"/>
            <w:r w:rsidRPr="00B27ACB">
              <w:rPr>
                <w:rFonts w:ascii="Humnst777 BT" w:hAnsi="Humnst777 BT"/>
                <w:sz w:val="15"/>
              </w:rPr>
              <w:t xml:space="preserve"> later, kept cold</w:t>
            </w: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JBT14-121517-GR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12/15/2017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56.7</w:t>
            </w:r>
          </w:p>
        </w:tc>
        <w:tc>
          <w:tcPr>
            <w:tcW w:w="974"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17.2</w:t>
            </w:r>
          </w:p>
        </w:tc>
        <w:tc>
          <w:tcPr>
            <w:tcW w:w="916"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8.1</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p>
        </w:tc>
      </w:tr>
      <w:tr w:rsidR="00DF2D4F" w:rsidRPr="00B27ACB" w:rsidTr="00B63BB8">
        <w:trPr>
          <w:trHeight w:hRule="exact" w:val="230"/>
          <w:tblHeader/>
        </w:trPr>
        <w:tc>
          <w:tcPr>
            <w:tcW w:w="180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JBT14-121917-GR</w:t>
            </w:r>
          </w:p>
        </w:tc>
        <w:tc>
          <w:tcPr>
            <w:tcW w:w="63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JBT14</w:t>
            </w:r>
          </w:p>
        </w:tc>
        <w:tc>
          <w:tcPr>
            <w:tcW w:w="126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12/19/2017</w:t>
            </w:r>
          </w:p>
        </w:tc>
        <w:tc>
          <w:tcPr>
            <w:tcW w:w="72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r w:rsidRPr="00B27ACB">
              <w:rPr>
                <w:rFonts w:ascii="Humnst777 BT" w:hAnsi="Humnst777 BT"/>
                <w:sz w:val="15"/>
              </w:rPr>
              <w:t>GR</w:t>
            </w:r>
          </w:p>
        </w:tc>
        <w:tc>
          <w:tcPr>
            <w:tcW w:w="810"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25</w:t>
            </w:r>
          </w:p>
        </w:tc>
        <w:tc>
          <w:tcPr>
            <w:tcW w:w="974"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23.6</w:t>
            </w:r>
          </w:p>
        </w:tc>
        <w:tc>
          <w:tcPr>
            <w:tcW w:w="916" w:type="dxa"/>
            <w:tcBorders>
              <w:top w:val="nil"/>
              <w:left w:val="nil"/>
              <w:bottom w:val="nil"/>
              <w:right w:val="nil"/>
            </w:tcBorders>
            <w:shd w:val="clear" w:color="auto" w:fill="auto"/>
            <w:noWrap/>
            <w:vAlign w:val="bottom"/>
          </w:tcPr>
          <w:p w:rsidR="00DF2D4F" w:rsidRPr="00774EDE" w:rsidRDefault="00DF2D4F" w:rsidP="00443626">
            <w:pPr>
              <w:pStyle w:val="TableRowLEFT"/>
              <w:jc w:val="center"/>
              <w:rPr>
                <w:rFonts w:ascii="Humnst777 BT" w:hAnsi="Humnst777 BT"/>
                <w:sz w:val="15"/>
              </w:rPr>
            </w:pPr>
            <w:r w:rsidRPr="00774EDE">
              <w:rPr>
                <w:rFonts w:ascii="Humnst777 BT" w:hAnsi="Humnst777 BT"/>
                <w:sz w:val="15"/>
              </w:rPr>
              <w:t>8.22</w:t>
            </w:r>
          </w:p>
        </w:tc>
        <w:tc>
          <w:tcPr>
            <w:tcW w:w="3510" w:type="dxa"/>
            <w:tcBorders>
              <w:top w:val="nil"/>
              <w:left w:val="nil"/>
              <w:bottom w:val="nil"/>
              <w:right w:val="nil"/>
            </w:tcBorders>
            <w:shd w:val="clear" w:color="auto" w:fill="auto"/>
            <w:noWrap/>
            <w:vAlign w:val="bottom"/>
          </w:tcPr>
          <w:p w:rsidR="00DF2D4F" w:rsidRPr="00B27ACB" w:rsidRDefault="00DF2D4F" w:rsidP="00DF2D4F">
            <w:pPr>
              <w:pStyle w:val="TableRowLEFT"/>
              <w:rPr>
                <w:rFonts w:ascii="Humnst777 BT" w:hAnsi="Humnst777 BT"/>
                <w:sz w:val="15"/>
              </w:rPr>
            </w:pPr>
          </w:p>
        </w:tc>
      </w:tr>
      <w:tr w:rsidR="00B27ACB" w:rsidRPr="00B27ACB" w:rsidTr="00B63BB8">
        <w:trPr>
          <w:trHeight w:hRule="exact" w:val="230"/>
          <w:tblHeader/>
        </w:trPr>
        <w:tc>
          <w:tcPr>
            <w:tcW w:w="18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810"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74"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16"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351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r>
      <w:tr w:rsidR="00B27ACB" w:rsidRPr="00B27ACB" w:rsidTr="00B63BB8">
        <w:trPr>
          <w:trHeight w:hRule="exact" w:val="230"/>
          <w:tblHeader/>
        </w:trPr>
        <w:tc>
          <w:tcPr>
            <w:tcW w:w="18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810"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74"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16"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351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r>
      <w:tr w:rsidR="00B27ACB" w:rsidRPr="00B27ACB" w:rsidTr="00B63BB8">
        <w:trPr>
          <w:trHeight w:hRule="exact" w:val="230"/>
          <w:tblHeader/>
        </w:trPr>
        <w:tc>
          <w:tcPr>
            <w:tcW w:w="18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810"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74"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16"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351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r>
      <w:tr w:rsidR="00B27ACB" w:rsidRPr="00B27ACB" w:rsidTr="00B63BB8">
        <w:trPr>
          <w:trHeight w:hRule="exact" w:val="230"/>
          <w:tblHeader/>
        </w:trPr>
        <w:tc>
          <w:tcPr>
            <w:tcW w:w="180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63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126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72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c>
          <w:tcPr>
            <w:tcW w:w="810"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74"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916" w:type="dxa"/>
            <w:tcBorders>
              <w:top w:val="nil"/>
              <w:left w:val="nil"/>
              <w:bottom w:val="nil"/>
              <w:right w:val="nil"/>
            </w:tcBorders>
            <w:shd w:val="clear" w:color="auto" w:fill="auto"/>
            <w:noWrap/>
            <w:vAlign w:val="bottom"/>
          </w:tcPr>
          <w:p w:rsidR="00B27ACB" w:rsidRPr="00B27ACB" w:rsidRDefault="00B27ACB" w:rsidP="00443626">
            <w:pPr>
              <w:pStyle w:val="TableRowLEFT"/>
              <w:jc w:val="center"/>
              <w:rPr>
                <w:rFonts w:ascii="Humnst777 BT" w:hAnsi="Humnst777 BT"/>
                <w:color w:val="C00000"/>
                <w:sz w:val="15"/>
              </w:rPr>
            </w:pPr>
          </w:p>
        </w:tc>
        <w:tc>
          <w:tcPr>
            <w:tcW w:w="3510" w:type="dxa"/>
            <w:tcBorders>
              <w:top w:val="nil"/>
              <w:left w:val="nil"/>
              <w:bottom w:val="nil"/>
              <w:right w:val="nil"/>
            </w:tcBorders>
            <w:shd w:val="clear" w:color="auto" w:fill="auto"/>
            <w:noWrap/>
            <w:vAlign w:val="bottom"/>
          </w:tcPr>
          <w:p w:rsidR="00B27ACB" w:rsidRPr="00B27ACB" w:rsidRDefault="00B27ACB" w:rsidP="00B27ACB">
            <w:pPr>
              <w:pStyle w:val="TableRowLEFT"/>
              <w:rPr>
                <w:rFonts w:ascii="Humnst777 BT" w:hAnsi="Humnst777 BT"/>
                <w:color w:val="C00000"/>
                <w:sz w:val="15"/>
              </w:rPr>
            </w:pPr>
          </w:p>
        </w:tc>
      </w:tr>
    </w:tbl>
    <w:p w:rsidR="006A17E0" w:rsidRPr="00B27ACB" w:rsidRDefault="006A17E0">
      <w:pPr>
        <w:rPr>
          <w:sz w:val="15"/>
          <w:szCs w:val="15"/>
        </w:rPr>
      </w:pPr>
      <w:r w:rsidRPr="00B27ACB">
        <w:rPr>
          <w:b/>
          <w:sz w:val="15"/>
          <w:szCs w:val="15"/>
        </w:rPr>
        <w:br w:type="page"/>
      </w:r>
    </w:p>
    <w:tbl>
      <w:tblPr>
        <w:tblW w:w="10800" w:type="dxa"/>
        <w:tblLayout w:type="fixed"/>
        <w:tblCellMar>
          <w:left w:w="43" w:type="dxa"/>
          <w:right w:w="43" w:type="dxa"/>
        </w:tblCellMar>
        <w:tblLook w:val="04A0" w:firstRow="1" w:lastRow="0" w:firstColumn="1" w:lastColumn="0" w:noHBand="0" w:noVBand="1"/>
      </w:tblPr>
      <w:tblGrid>
        <w:gridCol w:w="1890"/>
        <w:gridCol w:w="630"/>
        <w:gridCol w:w="1260"/>
        <w:gridCol w:w="720"/>
        <w:gridCol w:w="810"/>
        <w:gridCol w:w="990"/>
        <w:gridCol w:w="900"/>
        <w:gridCol w:w="3600"/>
      </w:tblGrid>
      <w:tr w:rsidR="006A17E0" w:rsidRPr="004B51A3" w:rsidTr="00B63BB8">
        <w:trPr>
          <w:cantSplit/>
          <w:trHeight w:hRule="exact" w:val="576"/>
          <w:tblHeader/>
        </w:trPr>
        <w:tc>
          <w:tcPr>
            <w:tcW w:w="18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26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6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JBT16-04112017-1+2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105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72.7</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5.77</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JBT16-04182017-1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28.2</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22.4</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5.12</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JBT16-04252017-1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21.5</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4.48</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JBT16-05022017-1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256</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25.5</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3.89</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JBT16-05092017-1+2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31.3</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13.7</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2.79</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JBT16-05162017-1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19.4</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13.3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2.89</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JBT16-05232017-1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26.2</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17.0</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2.96</w:t>
            </w:r>
          </w:p>
        </w:tc>
        <w:tc>
          <w:tcPr>
            <w:tcW w:w="36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JBT16-05302017-1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26.7</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17.7</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2.62</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JBT16-06072017-1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25.9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9.6</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3.68</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r w:rsidRPr="00B63BB8">
              <w:rPr>
                <w:rFonts w:ascii="Humnst777 BT" w:hAnsi="Humnst777 BT"/>
                <w:sz w:val="15"/>
              </w:rPr>
              <w:t>VAEL remark: TDP biased low</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JBT16-06132017-1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29.4</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17.4</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3.44</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JBT16-06222017-1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85.9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32.9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5.81</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JBT16-06262017-1+2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89.2</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44.1</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21.99</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JBT16-07052017-1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41.0</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28.9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14.85</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JBT16-07052017-2+3</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34.3</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27.6</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12.43</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JBT16-07112017-1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32.8</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29.8</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9.75</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JBT16-07182017-1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35.4</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22.3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8.40</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JBT16-07262017-1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51.7</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45.9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8.87</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JBT16-08012017-1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54.7</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39.1</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8.52</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JBT16-08152017-1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159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32.6</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6.41</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JBT16-08222017-1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81.9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59.9</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6.67</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JBT16-08302017-1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59.6</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36.8</w:t>
            </w:r>
          </w:p>
        </w:tc>
        <w:tc>
          <w:tcPr>
            <w:tcW w:w="900" w:type="dxa"/>
            <w:tcBorders>
              <w:top w:val="nil"/>
              <w:left w:val="nil"/>
              <w:bottom w:val="nil"/>
              <w:right w:val="nil"/>
            </w:tcBorders>
            <w:shd w:val="clear" w:color="auto" w:fill="auto"/>
            <w:noWrap/>
            <w:vAlign w:val="bottom"/>
            <w:hideMark/>
          </w:tcPr>
          <w:p w:rsidR="004B51A3"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JBT16-091217-1+2</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84.1</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48.5</w:t>
            </w:r>
          </w:p>
        </w:tc>
        <w:tc>
          <w:tcPr>
            <w:tcW w:w="900" w:type="dxa"/>
            <w:tcBorders>
              <w:top w:val="nil"/>
              <w:left w:val="nil"/>
              <w:bottom w:val="nil"/>
              <w:right w:val="nil"/>
            </w:tcBorders>
            <w:shd w:val="clear" w:color="auto" w:fill="auto"/>
            <w:noWrap/>
            <w:vAlign w:val="bottom"/>
            <w:hideMark/>
          </w:tcPr>
          <w:p w:rsidR="004B51A3"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JBT16-091917-1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63.5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35.3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5.66</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JBT16-101017-1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1025</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630</w:t>
            </w:r>
          </w:p>
        </w:tc>
        <w:tc>
          <w:tcPr>
            <w:tcW w:w="900" w:type="dxa"/>
            <w:tcBorders>
              <w:top w:val="nil"/>
              <w:left w:val="nil"/>
              <w:bottom w:val="nil"/>
              <w:right w:val="nil"/>
            </w:tcBorders>
            <w:shd w:val="clear" w:color="auto" w:fill="auto"/>
            <w:noWrap/>
            <w:vAlign w:val="bottom"/>
            <w:hideMark/>
          </w:tcPr>
          <w:p w:rsidR="004B51A3"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r w:rsidRPr="00B63BB8">
              <w:rPr>
                <w:rFonts w:ascii="Humnst777 BT" w:hAnsi="Humnst777 BT"/>
                <w:sz w:val="15"/>
              </w:rPr>
              <w:t>TDP filtered at VAEL on 10/12/17</w:t>
            </w:r>
          </w:p>
        </w:tc>
      </w:tr>
      <w:tr w:rsidR="004B51A3"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JBT16-101717-1</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169</w:t>
            </w:r>
          </w:p>
        </w:tc>
        <w:tc>
          <w:tcPr>
            <w:tcW w:w="99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133</w:t>
            </w:r>
          </w:p>
        </w:tc>
        <w:tc>
          <w:tcPr>
            <w:tcW w:w="900" w:type="dxa"/>
            <w:tcBorders>
              <w:top w:val="nil"/>
              <w:left w:val="nil"/>
              <w:bottom w:val="nil"/>
              <w:right w:val="nil"/>
            </w:tcBorders>
            <w:shd w:val="clear" w:color="auto" w:fill="auto"/>
            <w:noWrap/>
            <w:vAlign w:val="bottom"/>
            <w:hideMark/>
          </w:tcPr>
          <w:p w:rsidR="004B51A3" w:rsidRPr="004B51A3" w:rsidRDefault="004B51A3" w:rsidP="00B63BB8">
            <w:pPr>
              <w:pStyle w:val="TableRowLEFT"/>
              <w:jc w:val="center"/>
              <w:rPr>
                <w:rFonts w:ascii="Humnst777 BT" w:hAnsi="Humnst777 BT"/>
                <w:sz w:val="16"/>
                <w:szCs w:val="16"/>
              </w:rPr>
            </w:pPr>
            <w:r w:rsidRPr="004B51A3">
              <w:rPr>
                <w:rFonts w:ascii="Humnst777 BT" w:hAnsi="Humnst777 BT"/>
                <w:sz w:val="16"/>
                <w:szCs w:val="16"/>
              </w:rPr>
              <w:t>7.09</w:t>
            </w:r>
          </w:p>
        </w:tc>
        <w:tc>
          <w:tcPr>
            <w:tcW w:w="360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5"/>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JBT16-110117-1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161</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115</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JBT16-110717-3</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120</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106</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JBT16-111417-1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44.5</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31.5</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r w:rsidRPr="00B63BB8">
              <w:rPr>
                <w:rFonts w:ascii="Humnst777 BT" w:hAnsi="Humnst777 BT"/>
                <w:sz w:val="15"/>
              </w:rPr>
              <w:t>Carboy partially frozen--only liquid sampled</w:t>
            </w:r>
          </w:p>
        </w:tc>
      </w:tr>
      <w:tr w:rsidR="00971B55" w:rsidRPr="004B51A3" w:rsidTr="00B63BB8">
        <w:trPr>
          <w:trHeight w:hRule="exact" w:val="259"/>
          <w:tblHeader/>
        </w:trPr>
        <w:tc>
          <w:tcPr>
            <w:tcW w:w="18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JBT16-112017-1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26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81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18.0</w:t>
            </w:r>
          </w:p>
        </w:tc>
        <w:tc>
          <w:tcPr>
            <w:tcW w:w="99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sidRPr="004B51A3">
              <w:rPr>
                <w:rFonts w:ascii="Humnst777 BT" w:hAnsi="Humnst777 BT"/>
                <w:sz w:val="16"/>
                <w:szCs w:val="16"/>
              </w:rPr>
              <w:t>10.5</w:t>
            </w:r>
          </w:p>
        </w:tc>
        <w:tc>
          <w:tcPr>
            <w:tcW w:w="900" w:type="dxa"/>
            <w:tcBorders>
              <w:top w:val="nil"/>
              <w:left w:val="nil"/>
              <w:bottom w:val="nil"/>
              <w:right w:val="nil"/>
            </w:tcBorders>
            <w:shd w:val="clear" w:color="auto" w:fill="auto"/>
            <w:noWrap/>
            <w:vAlign w:val="bottom"/>
            <w:hideMark/>
          </w:tcPr>
          <w:p w:rsidR="00971B55" w:rsidRPr="004B51A3" w:rsidRDefault="00971B55"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5"/>
              </w:rPr>
            </w:pPr>
            <w:r w:rsidRPr="00B63BB8">
              <w:rPr>
                <w:rFonts w:ascii="Humnst777 BT" w:hAnsi="Humnst777 BT"/>
                <w:sz w:val="15"/>
              </w:rPr>
              <w:t>Carboy frozen--processed in office</w:t>
            </w: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JBT16-112917-GR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53.7</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10.7</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DF2D4F" w:rsidRPr="00B63BB8" w:rsidRDefault="00DF2D4F" w:rsidP="00DF2D4F">
            <w:pPr>
              <w:pStyle w:val="TableRowLEFT"/>
              <w:rPr>
                <w:rFonts w:ascii="Humnst777 BT" w:hAnsi="Humnst777 BT"/>
                <w:sz w:val="15"/>
              </w:rPr>
            </w:pP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JBT16-120417-GR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40.5</w:t>
            </w:r>
          </w:p>
        </w:tc>
        <w:tc>
          <w:tcPr>
            <w:tcW w:w="99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9.6</w:t>
            </w:r>
          </w:p>
        </w:tc>
        <w:tc>
          <w:tcPr>
            <w:tcW w:w="90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6.96</w:t>
            </w:r>
          </w:p>
        </w:tc>
        <w:tc>
          <w:tcPr>
            <w:tcW w:w="3600" w:type="dxa"/>
            <w:tcBorders>
              <w:top w:val="nil"/>
              <w:left w:val="nil"/>
              <w:bottom w:val="nil"/>
              <w:right w:val="nil"/>
            </w:tcBorders>
            <w:shd w:val="clear" w:color="auto" w:fill="auto"/>
            <w:noWrap/>
            <w:vAlign w:val="bottom"/>
          </w:tcPr>
          <w:p w:rsidR="00DF2D4F" w:rsidRPr="00B63BB8" w:rsidRDefault="00DF2D4F" w:rsidP="00DF2D4F">
            <w:pPr>
              <w:pStyle w:val="TableRowLEFT"/>
              <w:rPr>
                <w:rFonts w:ascii="Humnst777 BT" w:hAnsi="Humnst777 BT"/>
                <w:sz w:val="15"/>
              </w:rPr>
            </w:pPr>
            <w:r w:rsidRPr="00B63BB8">
              <w:rPr>
                <w:rFonts w:ascii="Humnst777 BT" w:hAnsi="Humnst777 BT"/>
                <w:sz w:val="15"/>
              </w:rPr>
              <w:t xml:space="preserve">TN sample acidified 24 </w:t>
            </w:r>
            <w:proofErr w:type="spellStart"/>
            <w:r w:rsidRPr="00B63BB8">
              <w:rPr>
                <w:rFonts w:ascii="Humnst777 BT" w:hAnsi="Humnst777 BT"/>
                <w:sz w:val="15"/>
              </w:rPr>
              <w:t>hrs</w:t>
            </w:r>
            <w:proofErr w:type="spellEnd"/>
            <w:r w:rsidRPr="00B63BB8">
              <w:rPr>
                <w:rFonts w:ascii="Humnst777 BT" w:hAnsi="Humnst777 BT"/>
                <w:sz w:val="15"/>
              </w:rPr>
              <w:t xml:space="preserve"> later, kept cold</w:t>
            </w: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JBT16-121517-GR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12/15/2017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12</w:t>
            </w:r>
            <w:r w:rsidR="0014458E" w:rsidRPr="00774EDE">
              <w:rPr>
                <w:rFonts w:ascii="Humnst777 BT" w:hAnsi="Humnst777 BT"/>
                <w:sz w:val="16"/>
                <w:szCs w:val="16"/>
              </w:rPr>
              <w:t>.0</w:t>
            </w:r>
          </w:p>
        </w:tc>
        <w:tc>
          <w:tcPr>
            <w:tcW w:w="990" w:type="dxa"/>
            <w:tcBorders>
              <w:top w:val="nil"/>
              <w:left w:val="nil"/>
              <w:bottom w:val="nil"/>
              <w:right w:val="nil"/>
            </w:tcBorders>
            <w:shd w:val="clear" w:color="auto" w:fill="auto"/>
            <w:noWrap/>
            <w:vAlign w:val="bottom"/>
          </w:tcPr>
          <w:p w:rsidR="00DF2D4F" w:rsidRPr="00774EDE" w:rsidRDefault="00DF2D4F" w:rsidP="0014458E">
            <w:pPr>
              <w:pStyle w:val="TableRowLEFT"/>
              <w:jc w:val="center"/>
              <w:rPr>
                <w:rFonts w:ascii="Humnst777 BT" w:hAnsi="Humnst777 BT"/>
                <w:sz w:val="16"/>
                <w:szCs w:val="16"/>
              </w:rPr>
            </w:pPr>
            <w:r w:rsidRPr="00774EDE">
              <w:rPr>
                <w:rFonts w:ascii="Humnst777 BT" w:hAnsi="Humnst777 BT"/>
                <w:sz w:val="16"/>
                <w:szCs w:val="16"/>
              </w:rPr>
              <w:t>9.9</w:t>
            </w:r>
          </w:p>
        </w:tc>
        <w:tc>
          <w:tcPr>
            <w:tcW w:w="90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6.5</w:t>
            </w:r>
          </w:p>
        </w:tc>
        <w:tc>
          <w:tcPr>
            <w:tcW w:w="3600" w:type="dxa"/>
            <w:tcBorders>
              <w:top w:val="nil"/>
              <w:left w:val="nil"/>
              <w:bottom w:val="nil"/>
              <w:right w:val="nil"/>
            </w:tcBorders>
            <w:shd w:val="clear" w:color="auto" w:fill="auto"/>
            <w:noWrap/>
            <w:vAlign w:val="bottom"/>
          </w:tcPr>
          <w:p w:rsidR="00DF2D4F" w:rsidRPr="00B63BB8" w:rsidRDefault="00DF2D4F" w:rsidP="00DF2D4F">
            <w:pPr>
              <w:pStyle w:val="TableRowLEFT"/>
              <w:rPr>
                <w:rFonts w:ascii="Humnst777 BT" w:hAnsi="Humnst777 BT"/>
                <w:sz w:val="15"/>
              </w:rPr>
            </w:pP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JBT16-121917-GR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774EDE" w:rsidRDefault="00DF2D4F" w:rsidP="00774EDE">
            <w:pPr>
              <w:pStyle w:val="TableRowLEFT"/>
              <w:jc w:val="center"/>
              <w:rPr>
                <w:rFonts w:ascii="Humnst777 BT" w:hAnsi="Humnst777 BT"/>
                <w:sz w:val="16"/>
                <w:szCs w:val="16"/>
              </w:rPr>
            </w:pPr>
            <w:r w:rsidRPr="00774EDE">
              <w:rPr>
                <w:rFonts w:ascii="Humnst777 BT" w:hAnsi="Humnst777 BT"/>
                <w:sz w:val="16"/>
                <w:szCs w:val="16"/>
              </w:rPr>
              <w:t>24.</w:t>
            </w:r>
            <w:r w:rsidR="00774EDE" w:rsidRPr="00774EDE">
              <w:rPr>
                <w:rFonts w:ascii="Humnst777 BT" w:hAnsi="Humnst777 BT"/>
                <w:sz w:val="16"/>
                <w:szCs w:val="16"/>
              </w:rPr>
              <w:t>6</w:t>
            </w:r>
          </w:p>
        </w:tc>
        <w:tc>
          <w:tcPr>
            <w:tcW w:w="99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19.3</w:t>
            </w:r>
          </w:p>
        </w:tc>
        <w:tc>
          <w:tcPr>
            <w:tcW w:w="90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3.03</w:t>
            </w:r>
          </w:p>
        </w:tc>
        <w:tc>
          <w:tcPr>
            <w:tcW w:w="360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JBT16-122717-GR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12/27/2017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26.4</w:t>
            </w:r>
          </w:p>
        </w:tc>
        <w:tc>
          <w:tcPr>
            <w:tcW w:w="99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sidRPr="00DF2D4F">
              <w:rPr>
                <w:rFonts w:ascii="Humnst777 BT" w:hAnsi="Humnst777 BT"/>
                <w:sz w:val="16"/>
                <w:szCs w:val="16"/>
              </w:rPr>
              <w:t>12.1</w:t>
            </w:r>
          </w:p>
        </w:tc>
        <w:tc>
          <w:tcPr>
            <w:tcW w:w="900" w:type="dxa"/>
            <w:tcBorders>
              <w:top w:val="nil"/>
              <w:left w:val="nil"/>
              <w:bottom w:val="nil"/>
              <w:right w:val="nil"/>
            </w:tcBorders>
            <w:shd w:val="clear" w:color="auto" w:fill="auto"/>
            <w:noWrap/>
            <w:vAlign w:val="bottom"/>
          </w:tcPr>
          <w:p w:rsidR="00DF2D4F" w:rsidRPr="00DF2D4F" w:rsidRDefault="00DF2D4F" w:rsidP="00B63BB8">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JBT16-010918-GR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1/9/2018</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774EDE" w:rsidRDefault="00DF2D4F" w:rsidP="0014458E">
            <w:pPr>
              <w:pStyle w:val="TableRowLEFT"/>
              <w:jc w:val="center"/>
              <w:rPr>
                <w:rFonts w:ascii="Humnst777 BT" w:hAnsi="Humnst777 BT"/>
                <w:sz w:val="16"/>
                <w:szCs w:val="16"/>
              </w:rPr>
            </w:pPr>
            <w:r w:rsidRPr="00774EDE">
              <w:rPr>
                <w:rFonts w:ascii="Humnst777 BT" w:hAnsi="Humnst777 BT"/>
                <w:sz w:val="16"/>
                <w:szCs w:val="16"/>
              </w:rPr>
              <w:t>71.</w:t>
            </w:r>
            <w:r w:rsidR="0014458E" w:rsidRPr="00774EDE">
              <w:rPr>
                <w:rFonts w:ascii="Humnst777 BT" w:hAnsi="Humnst777 BT"/>
                <w:sz w:val="16"/>
                <w:szCs w:val="16"/>
              </w:rPr>
              <w:t>2</w:t>
            </w:r>
          </w:p>
        </w:tc>
        <w:tc>
          <w:tcPr>
            <w:tcW w:w="99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12.1</w:t>
            </w:r>
          </w:p>
        </w:tc>
        <w:tc>
          <w:tcPr>
            <w:tcW w:w="90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B63BB8">
        <w:trPr>
          <w:trHeight w:hRule="exact" w:val="259"/>
          <w:tblHeader/>
        </w:trPr>
        <w:tc>
          <w:tcPr>
            <w:tcW w:w="189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JBT16-011618-GR</w:t>
            </w:r>
          </w:p>
        </w:tc>
        <w:tc>
          <w:tcPr>
            <w:tcW w:w="63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1/16/2018</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DF2D4F" w:rsidRPr="00774EDE" w:rsidRDefault="00DF2D4F" w:rsidP="0014458E">
            <w:pPr>
              <w:pStyle w:val="TableRowLEFT"/>
              <w:jc w:val="center"/>
              <w:rPr>
                <w:rFonts w:ascii="Humnst777 BT" w:hAnsi="Humnst777 BT"/>
                <w:sz w:val="16"/>
                <w:szCs w:val="16"/>
              </w:rPr>
            </w:pPr>
            <w:r w:rsidRPr="00774EDE">
              <w:rPr>
                <w:rFonts w:ascii="Humnst777 BT" w:hAnsi="Humnst777 BT"/>
                <w:sz w:val="16"/>
                <w:szCs w:val="16"/>
              </w:rPr>
              <w:t>30.</w:t>
            </w:r>
            <w:r w:rsidR="0014458E" w:rsidRPr="00774EDE">
              <w:rPr>
                <w:rFonts w:ascii="Humnst777 BT" w:hAnsi="Humnst777 BT"/>
                <w:sz w:val="16"/>
                <w:szCs w:val="16"/>
              </w:rPr>
              <w:t>7</w:t>
            </w:r>
          </w:p>
        </w:tc>
        <w:tc>
          <w:tcPr>
            <w:tcW w:w="990" w:type="dxa"/>
            <w:tcBorders>
              <w:top w:val="nil"/>
              <w:left w:val="nil"/>
              <w:bottom w:val="nil"/>
              <w:right w:val="nil"/>
            </w:tcBorders>
            <w:shd w:val="clear" w:color="auto" w:fill="auto"/>
            <w:noWrap/>
            <w:vAlign w:val="bottom"/>
          </w:tcPr>
          <w:p w:rsidR="00DF2D4F" w:rsidRPr="00774EDE" w:rsidRDefault="0014458E" w:rsidP="00B63BB8">
            <w:pPr>
              <w:pStyle w:val="TableRowLEFT"/>
              <w:jc w:val="center"/>
              <w:rPr>
                <w:rFonts w:ascii="Humnst777 BT" w:hAnsi="Humnst777 BT"/>
                <w:sz w:val="16"/>
                <w:szCs w:val="16"/>
              </w:rPr>
            </w:pPr>
            <w:r w:rsidRPr="00774EDE">
              <w:rPr>
                <w:rFonts w:ascii="Humnst777 BT" w:hAnsi="Humnst777 BT"/>
                <w:sz w:val="16"/>
                <w:szCs w:val="16"/>
              </w:rPr>
              <w:t>12.0</w:t>
            </w:r>
          </w:p>
        </w:tc>
        <w:tc>
          <w:tcPr>
            <w:tcW w:w="900" w:type="dxa"/>
            <w:tcBorders>
              <w:top w:val="nil"/>
              <w:left w:val="nil"/>
              <w:bottom w:val="nil"/>
              <w:right w:val="nil"/>
            </w:tcBorders>
            <w:shd w:val="clear" w:color="auto" w:fill="auto"/>
            <w:noWrap/>
            <w:vAlign w:val="bottom"/>
          </w:tcPr>
          <w:p w:rsidR="00DF2D4F" w:rsidRPr="00774EDE" w:rsidRDefault="00DF2D4F" w:rsidP="00B63BB8">
            <w:pPr>
              <w:pStyle w:val="TableRowLEFT"/>
              <w:jc w:val="center"/>
              <w:rPr>
                <w:rFonts w:ascii="Humnst777 BT" w:hAnsi="Humnst777 BT"/>
                <w:sz w:val="16"/>
                <w:szCs w:val="16"/>
              </w:rPr>
            </w:pPr>
            <w:r w:rsidRPr="00774EDE">
              <w:rPr>
                <w:rFonts w:ascii="Humnst777 BT" w:hAnsi="Humnst777 BT"/>
                <w:sz w:val="16"/>
                <w:szCs w:val="16"/>
              </w:rPr>
              <w:t>8.24</w:t>
            </w:r>
          </w:p>
        </w:tc>
        <w:tc>
          <w:tcPr>
            <w:tcW w:w="360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JBT16-012518-GR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1/25/2018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20.3</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15.3</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Pr>
                <w:rFonts w:ascii="Humnst777 BT" w:hAnsi="Humnst777 BT"/>
                <w:sz w:val="16"/>
                <w:szCs w:val="16"/>
              </w:rPr>
              <w:t>NS</w:t>
            </w:r>
          </w:p>
        </w:tc>
        <w:tc>
          <w:tcPr>
            <w:tcW w:w="36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E95DDC" w:rsidRPr="004B51A3" w:rsidTr="00B63BB8">
        <w:trPr>
          <w:trHeight w:hRule="exact" w:val="259"/>
          <w:tblHeader/>
        </w:trPr>
        <w:tc>
          <w:tcPr>
            <w:tcW w:w="189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JBT16-020118-GR</w:t>
            </w:r>
          </w:p>
        </w:tc>
        <w:tc>
          <w:tcPr>
            <w:tcW w:w="63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JBT16</w:t>
            </w:r>
          </w:p>
        </w:tc>
        <w:tc>
          <w:tcPr>
            <w:tcW w:w="126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2/1/2018</w:t>
            </w:r>
          </w:p>
        </w:tc>
        <w:tc>
          <w:tcPr>
            <w:tcW w:w="72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r w:rsidRPr="00E95DDC">
              <w:rPr>
                <w:rFonts w:ascii="Humnst777 BT" w:hAnsi="Humnst777 BT"/>
                <w:sz w:val="16"/>
                <w:szCs w:val="16"/>
              </w:rPr>
              <w:t>GR</w:t>
            </w:r>
          </w:p>
        </w:tc>
        <w:tc>
          <w:tcPr>
            <w:tcW w:w="810" w:type="dxa"/>
            <w:tcBorders>
              <w:top w:val="nil"/>
              <w:left w:val="nil"/>
              <w:bottom w:val="nil"/>
              <w:right w:val="nil"/>
            </w:tcBorders>
            <w:shd w:val="clear" w:color="auto" w:fill="auto"/>
            <w:noWrap/>
            <w:vAlign w:val="bottom"/>
          </w:tcPr>
          <w:p w:rsidR="00E95DDC" w:rsidRPr="00E95DDC" w:rsidRDefault="0014458E" w:rsidP="00E95DDC">
            <w:pPr>
              <w:pStyle w:val="TableRowLEFT"/>
              <w:jc w:val="center"/>
              <w:rPr>
                <w:rFonts w:ascii="Humnst777 BT" w:hAnsi="Humnst777 BT"/>
                <w:sz w:val="16"/>
                <w:szCs w:val="16"/>
              </w:rPr>
            </w:pPr>
            <w:r>
              <w:rPr>
                <w:rFonts w:ascii="Humnst777 BT" w:hAnsi="Humnst777 BT"/>
                <w:sz w:val="16"/>
                <w:szCs w:val="16"/>
              </w:rPr>
              <w:t>18.0</w:t>
            </w:r>
          </w:p>
        </w:tc>
        <w:tc>
          <w:tcPr>
            <w:tcW w:w="99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11.7</w:t>
            </w:r>
          </w:p>
        </w:tc>
        <w:tc>
          <w:tcPr>
            <w:tcW w:w="900" w:type="dxa"/>
            <w:tcBorders>
              <w:top w:val="nil"/>
              <w:left w:val="nil"/>
              <w:bottom w:val="nil"/>
              <w:right w:val="nil"/>
            </w:tcBorders>
            <w:shd w:val="clear" w:color="auto" w:fill="auto"/>
            <w:noWrap/>
            <w:vAlign w:val="bottom"/>
          </w:tcPr>
          <w:p w:rsidR="00E95DDC" w:rsidRPr="00E95DDC" w:rsidRDefault="00E95DDC" w:rsidP="00E95DDC">
            <w:pPr>
              <w:pStyle w:val="TableRowLEFT"/>
              <w:jc w:val="center"/>
              <w:rPr>
                <w:rFonts w:ascii="Humnst777 BT" w:hAnsi="Humnst777 BT"/>
                <w:sz w:val="16"/>
                <w:szCs w:val="16"/>
              </w:rPr>
            </w:pPr>
            <w:r w:rsidRPr="00E95DDC">
              <w:rPr>
                <w:rFonts w:ascii="Humnst777 BT" w:hAnsi="Humnst777 BT"/>
                <w:sz w:val="16"/>
                <w:szCs w:val="16"/>
              </w:rPr>
              <w:t>3.39</w:t>
            </w:r>
          </w:p>
        </w:tc>
        <w:tc>
          <w:tcPr>
            <w:tcW w:w="3600" w:type="dxa"/>
            <w:tcBorders>
              <w:top w:val="nil"/>
              <w:left w:val="nil"/>
              <w:bottom w:val="nil"/>
              <w:right w:val="nil"/>
            </w:tcBorders>
            <w:shd w:val="clear" w:color="auto" w:fill="auto"/>
            <w:noWrap/>
            <w:vAlign w:val="bottom"/>
          </w:tcPr>
          <w:p w:rsidR="00E95DDC" w:rsidRPr="00E95DDC" w:rsidRDefault="00E95DDC" w:rsidP="00E95DDC">
            <w:pPr>
              <w:pStyle w:val="TableRowLEFT"/>
              <w:rPr>
                <w:rFonts w:ascii="Humnst777 BT" w:hAnsi="Humnst777 BT"/>
                <w:sz w:val="16"/>
                <w:szCs w:val="16"/>
              </w:rPr>
            </w:pPr>
          </w:p>
        </w:tc>
      </w:tr>
      <w:tr w:rsidR="00443626" w:rsidRPr="004B51A3" w:rsidTr="00B63BB8">
        <w:trPr>
          <w:trHeight w:hRule="exact" w:val="259"/>
          <w:tblHeader/>
        </w:trPr>
        <w:tc>
          <w:tcPr>
            <w:tcW w:w="189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360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r>
      <w:tr w:rsidR="00443626" w:rsidRPr="004B51A3" w:rsidTr="00B63BB8">
        <w:trPr>
          <w:trHeight w:hRule="exact" w:val="259"/>
          <w:tblHeader/>
        </w:trPr>
        <w:tc>
          <w:tcPr>
            <w:tcW w:w="189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360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r>
      <w:tr w:rsidR="00443626" w:rsidRPr="004B51A3" w:rsidTr="00B63BB8">
        <w:trPr>
          <w:trHeight w:hRule="exact" w:val="259"/>
          <w:tblHeader/>
        </w:trPr>
        <w:tc>
          <w:tcPr>
            <w:tcW w:w="189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126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72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443626" w:rsidRPr="00443626" w:rsidRDefault="00443626" w:rsidP="00B63BB8">
            <w:pPr>
              <w:pStyle w:val="TableRowLEFT"/>
              <w:jc w:val="center"/>
              <w:rPr>
                <w:rFonts w:ascii="Humnst777 BT" w:hAnsi="Humnst777 BT"/>
                <w:color w:val="C00000"/>
                <w:sz w:val="16"/>
                <w:szCs w:val="16"/>
              </w:rPr>
            </w:pPr>
          </w:p>
        </w:tc>
        <w:tc>
          <w:tcPr>
            <w:tcW w:w="3600" w:type="dxa"/>
            <w:tcBorders>
              <w:top w:val="nil"/>
              <w:left w:val="nil"/>
              <w:bottom w:val="nil"/>
              <w:right w:val="nil"/>
            </w:tcBorders>
            <w:shd w:val="clear" w:color="auto" w:fill="auto"/>
            <w:noWrap/>
            <w:vAlign w:val="bottom"/>
          </w:tcPr>
          <w:p w:rsidR="00443626" w:rsidRPr="00443626" w:rsidRDefault="00443626" w:rsidP="00443626">
            <w:pPr>
              <w:pStyle w:val="TableRowLEFT"/>
              <w:rPr>
                <w:rFonts w:ascii="Humnst777 BT" w:hAnsi="Humnst777 BT"/>
                <w:color w:val="C00000"/>
                <w:sz w:val="16"/>
                <w:szCs w:val="16"/>
              </w:rPr>
            </w:pPr>
          </w:p>
        </w:tc>
      </w:tr>
    </w:tbl>
    <w:p w:rsidR="006A17E0" w:rsidRDefault="006A17E0">
      <w:r>
        <w:rPr>
          <w:b/>
        </w:rPr>
        <w:br w:type="page"/>
      </w:r>
    </w:p>
    <w:tbl>
      <w:tblPr>
        <w:tblW w:w="10890" w:type="dxa"/>
        <w:tblLayout w:type="fixed"/>
        <w:tblCellMar>
          <w:left w:w="43" w:type="dxa"/>
          <w:right w:w="43" w:type="dxa"/>
        </w:tblCellMar>
        <w:tblLook w:val="04A0" w:firstRow="1" w:lastRow="0" w:firstColumn="1" w:lastColumn="0" w:noHBand="0" w:noVBand="1"/>
      </w:tblPr>
      <w:tblGrid>
        <w:gridCol w:w="2324"/>
        <w:gridCol w:w="646"/>
        <w:gridCol w:w="1170"/>
        <w:gridCol w:w="990"/>
        <w:gridCol w:w="630"/>
        <w:gridCol w:w="900"/>
        <w:gridCol w:w="810"/>
        <w:gridCol w:w="3420"/>
      </w:tblGrid>
      <w:tr w:rsidR="006A17E0" w:rsidRPr="004B51A3" w:rsidTr="00754013">
        <w:trPr>
          <w:cantSplit/>
          <w:trHeight w:hRule="exact" w:val="576"/>
          <w:tblHeader/>
        </w:trPr>
        <w:tc>
          <w:tcPr>
            <w:tcW w:w="2324"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646"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17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81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4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JBT18-04252017-1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87.4</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46.1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1.16</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170</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42.3</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1.26</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140</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40.1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1.13</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77.5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37.5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0.99</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JBT18-05092017-3</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159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32.5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1.06</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199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38.6</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1.10</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JBT18-05162017-1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80.8</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35.9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0.71</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JBT18-05232017-1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49.7</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16.0</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0.78</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4B51A3"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89.1</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23.0</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0.95</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JBT18-06062017-1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6/6/2017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46.5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8.6</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0.79</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r w:rsidRPr="00B63BB8">
              <w:rPr>
                <w:rFonts w:ascii="Humnst777 BT" w:hAnsi="Humnst777 BT"/>
                <w:sz w:val="14"/>
                <w:szCs w:val="14"/>
              </w:rPr>
              <w:t>VAEL remark: TDP biased low</w:t>
            </w: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JBT18-06132017-1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160</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31.1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1.25</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JBT18-06222017-1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71.2</w:t>
            </w:r>
          </w:p>
        </w:tc>
        <w:tc>
          <w:tcPr>
            <w:tcW w:w="900" w:type="dxa"/>
            <w:tcBorders>
              <w:top w:val="nil"/>
              <w:left w:val="nil"/>
              <w:bottom w:val="nil"/>
              <w:right w:val="nil"/>
            </w:tcBorders>
            <w:shd w:val="clear" w:color="auto" w:fill="auto"/>
            <w:noWrap/>
            <w:vAlign w:val="bottom"/>
            <w:hideMark/>
          </w:tcPr>
          <w:p w:rsidR="004B51A3"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1.33</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r w:rsidRPr="00B63BB8">
              <w:rPr>
                <w:rFonts w:ascii="Humnst777 BT" w:hAnsi="Humnst777 BT"/>
                <w:sz w:val="14"/>
                <w:szCs w:val="14"/>
              </w:rPr>
              <w:t>Lab broke TDP sample vial</w:t>
            </w: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261</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57.2</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2.04</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234</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71.5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1.90</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JBT18-06302017-3</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206</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58.9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1.61</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142</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57.9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1.38</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JBT18-07052017-1+2+3+4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143</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74.4</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0.98</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JBT18-07112017-1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135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59.5</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1.06</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JBT18-07182017-1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183</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166</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1.15</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r w:rsidRPr="00B63BB8">
              <w:rPr>
                <w:rFonts w:ascii="Humnst777 BT" w:hAnsi="Humnst777 BT"/>
                <w:sz w:val="14"/>
                <w:szCs w:val="14"/>
              </w:rPr>
              <w:t>Reversed TP and TDP result</w:t>
            </w: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JBT18-07262017-1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66.5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40.0</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1.10</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JBT18-08012017-1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43.3</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28.2</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0.83</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JBT18-08082017-1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34.5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16.1</w:t>
            </w:r>
          </w:p>
        </w:tc>
        <w:tc>
          <w:tcPr>
            <w:tcW w:w="810" w:type="dxa"/>
            <w:tcBorders>
              <w:top w:val="nil"/>
              <w:left w:val="nil"/>
              <w:bottom w:val="nil"/>
              <w:right w:val="nil"/>
            </w:tcBorders>
            <w:shd w:val="clear" w:color="auto" w:fill="auto"/>
            <w:noWrap/>
            <w:vAlign w:val="bottom"/>
            <w:hideMark/>
          </w:tcPr>
          <w:p w:rsidR="004B51A3"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JBT18-08222017-1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75.9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33.1</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2.18</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46.2</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26.6</w:t>
            </w:r>
          </w:p>
        </w:tc>
        <w:tc>
          <w:tcPr>
            <w:tcW w:w="810" w:type="dxa"/>
            <w:tcBorders>
              <w:top w:val="nil"/>
              <w:left w:val="nil"/>
              <w:bottom w:val="nil"/>
              <w:right w:val="nil"/>
            </w:tcBorders>
            <w:shd w:val="clear" w:color="auto" w:fill="auto"/>
            <w:noWrap/>
            <w:vAlign w:val="bottom"/>
            <w:hideMark/>
          </w:tcPr>
          <w:p w:rsidR="004B51A3"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JBT18-090517-1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75.9</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28.3</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3.15</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JBT18-091217-1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186</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114</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JBT18-091217-2</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117</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71.2</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JBT18-091917-1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64.6</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26.9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0.84</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JBT18-092617-1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9/26/2017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180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28.6</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JBT18-101017-1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223</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80.9</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4B51A3"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JBT18-101717-1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195</w:t>
            </w:r>
          </w:p>
        </w:tc>
        <w:tc>
          <w:tcPr>
            <w:tcW w:w="90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47.9</w:t>
            </w:r>
          </w:p>
        </w:tc>
        <w:tc>
          <w:tcPr>
            <w:tcW w:w="810" w:type="dxa"/>
            <w:tcBorders>
              <w:top w:val="nil"/>
              <w:left w:val="nil"/>
              <w:bottom w:val="nil"/>
              <w:right w:val="nil"/>
            </w:tcBorders>
            <w:shd w:val="clear" w:color="auto" w:fill="auto"/>
            <w:noWrap/>
            <w:vAlign w:val="bottom"/>
            <w:hideMark/>
          </w:tcPr>
          <w:p w:rsidR="004B51A3" w:rsidRPr="004B51A3" w:rsidRDefault="004B51A3" w:rsidP="00754013">
            <w:pPr>
              <w:pStyle w:val="TableRowLEFT"/>
              <w:jc w:val="center"/>
              <w:rPr>
                <w:rFonts w:ascii="Humnst777 BT" w:hAnsi="Humnst777 BT"/>
                <w:sz w:val="16"/>
                <w:szCs w:val="16"/>
              </w:rPr>
            </w:pPr>
            <w:r w:rsidRPr="004B51A3">
              <w:rPr>
                <w:rFonts w:ascii="Humnst777 BT" w:hAnsi="Humnst777 BT"/>
                <w:sz w:val="16"/>
                <w:szCs w:val="16"/>
              </w:rPr>
              <w:t>1.58</w:t>
            </w:r>
          </w:p>
        </w:tc>
        <w:tc>
          <w:tcPr>
            <w:tcW w:w="3420" w:type="dxa"/>
            <w:tcBorders>
              <w:top w:val="nil"/>
              <w:left w:val="nil"/>
              <w:bottom w:val="nil"/>
              <w:right w:val="nil"/>
            </w:tcBorders>
            <w:shd w:val="clear" w:color="auto" w:fill="auto"/>
            <w:noWrap/>
            <w:vAlign w:val="bottom"/>
            <w:hideMark/>
          </w:tcPr>
          <w:p w:rsidR="004B51A3" w:rsidRPr="00B63BB8" w:rsidRDefault="004B51A3" w:rsidP="004B51A3">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JBT18-102417-1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97.0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68.5</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JBT18-110117-1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432</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194</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JBT18-110717-3</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130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73.2</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JBT18-111417-1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46.0</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33.5</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r w:rsidRPr="00B63BB8">
              <w:rPr>
                <w:rFonts w:ascii="Humnst777 BT" w:hAnsi="Humnst777 BT"/>
                <w:sz w:val="14"/>
                <w:szCs w:val="14"/>
              </w:rPr>
              <w:t>Carboy partially frozen--only liquid sampled</w:t>
            </w:r>
          </w:p>
        </w:tc>
      </w:tr>
      <w:tr w:rsidR="00971B55" w:rsidRPr="00B63BB8" w:rsidTr="00754013">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JBT18-112017-1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117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61.5</w:t>
            </w:r>
          </w:p>
        </w:tc>
        <w:tc>
          <w:tcPr>
            <w:tcW w:w="90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sidRPr="004B51A3">
              <w:rPr>
                <w:rFonts w:ascii="Humnst777 BT" w:hAnsi="Humnst777 BT"/>
                <w:sz w:val="16"/>
                <w:szCs w:val="16"/>
              </w:rPr>
              <w:t>43.4</w:t>
            </w:r>
          </w:p>
        </w:tc>
        <w:tc>
          <w:tcPr>
            <w:tcW w:w="810" w:type="dxa"/>
            <w:tcBorders>
              <w:top w:val="nil"/>
              <w:left w:val="nil"/>
              <w:bottom w:val="nil"/>
              <w:right w:val="nil"/>
            </w:tcBorders>
            <w:shd w:val="clear" w:color="auto" w:fill="auto"/>
            <w:noWrap/>
            <w:vAlign w:val="bottom"/>
            <w:hideMark/>
          </w:tcPr>
          <w:p w:rsidR="00971B55" w:rsidRPr="004B51A3" w:rsidRDefault="00971B55"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hideMark/>
          </w:tcPr>
          <w:p w:rsidR="00971B55" w:rsidRPr="00B63BB8" w:rsidRDefault="00971B55" w:rsidP="00971B55">
            <w:pPr>
              <w:pStyle w:val="TableRowLEFT"/>
              <w:rPr>
                <w:rFonts w:ascii="Humnst777 BT" w:hAnsi="Humnst777 BT"/>
                <w:sz w:val="14"/>
                <w:szCs w:val="14"/>
              </w:rPr>
            </w:pPr>
            <w:r w:rsidRPr="00B63BB8">
              <w:rPr>
                <w:rFonts w:ascii="Humnst777 BT" w:hAnsi="Humnst777 BT"/>
                <w:sz w:val="14"/>
                <w:szCs w:val="14"/>
              </w:rPr>
              <w:t>Carboy frozen--processed in office</w:t>
            </w:r>
          </w:p>
        </w:tc>
      </w:tr>
      <w:tr w:rsidR="00136BB4" w:rsidRPr="00B63BB8" w:rsidTr="00754013">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JBT18-112917-GR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11/29/2017</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59.7</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19.5</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p>
        </w:tc>
      </w:tr>
      <w:tr w:rsidR="00136BB4" w:rsidRPr="00B63BB8" w:rsidTr="00754013">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JBT18-120417-GR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12/4/2017</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35.4</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15.3</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0.51</w:t>
            </w:r>
          </w:p>
        </w:tc>
        <w:tc>
          <w:tcPr>
            <w:tcW w:w="342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r w:rsidRPr="00B63BB8">
              <w:rPr>
                <w:rFonts w:ascii="Humnst777 BT" w:hAnsi="Humnst777 BT"/>
                <w:sz w:val="14"/>
                <w:szCs w:val="14"/>
              </w:rPr>
              <w:t xml:space="preserve">TN sample acidified 24 </w:t>
            </w:r>
            <w:proofErr w:type="spellStart"/>
            <w:r w:rsidRPr="00B63BB8">
              <w:rPr>
                <w:rFonts w:ascii="Humnst777 BT" w:hAnsi="Humnst777 BT"/>
                <w:sz w:val="14"/>
                <w:szCs w:val="14"/>
              </w:rPr>
              <w:t>hrs</w:t>
            </w:r>
            <w:proofErr w:type="spellEnd"/>
            <w:r w:rsidRPr="00B63BB8">
              <w:rPr>
                <w:rFonts w:ascii="Humnst777 BT" w:hAnsi="Humnst777 BT"/>
                <w:sz w:val="14"/>
                <w:szCs w:val="14"/>
              </w:rPr>
              <w:t xml:space="preserve"> later, kept cold</w:t>
            </w:r>
          </w:p>
        </w:tc>
      </w:tr>
      <w:tr w:rsidR="00136BB4" w:rsidRPr="00B63BB8" w:rsidTr="00754013">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JBT18-121917-GR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12/19/2017</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33.4</w:t>
            </w:r>
          </w:p>
        </w:tc>
        <w:tc>
          <w:tcPr>
            <w:tcW w:w="90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19.9</w:t>
            </w:r>
          </w:p>
        </w:tc>
        <w:tc>
          <w:tcPr>
            <w:tcW w:w="810" w:type="dxa"/>
            <w:tcBorders>
              <w:top w:val="nil"/>
              <w:left w:val="nil"/>
              <w:bottom w:val="nil"/>
              <w:right w:val="nil"/>
            </w:tcBorders>
            <w:shd w:val="clear" w:color="auto" w:fill="auto"/>
            <w:noWrap/>
            <w:vAlign w:val="bottom"/>
          </w:tcPr>
          <w:p w:rsidR="00136BB4" w:rsidRPr="00136BB4" w:rsidRDefault="00136BB4" w:rsidP="00754013">
            <w:pPr>
              <w:pStyle w:val="TableRowLEFT"/>
              <w:jc w:val="center"/>
              <w:rPr>
                <w:rFonts w:ascii="Humnst777 BT" w:hAnsi="Humnst777 BT"/>
                <w:sz w:val="16"/>
                <w:szCs w:val="16"/>
              </w:rPr>
            </w:pPr>
            <w:r w:rsidRPr="00136BB4">
              <w:rPr>
                <w:rFonts w:ascii="Humnst777 BT" w:hAnsi="Humnst777 BT"/>
                <w:sz w:val="16"/>
                <w:szCs w:val="16"/>
              </w:rPr>
              <w:t>0.35</w:t>
            </w:r>
          </w:p>
        </w:tc>
        <w:tc>
          <w:tcPr>
            <w:tcW w:w="342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p>
        </w:tc>
      </w:tr>
      <w:tr w:rsidR="00136BB4" w:rsidRPr="00B63BB8" w:rsidTr="00754013">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JBT18-010918-GR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1/9/2018</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23.5</w:t>
            </w:r>
          </w:p>
        </w:tc>
        <w:tc>
          <w:tcPr>
            <w:tcW w:w="90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12.8</w:t>
            </w:r>
          </w:p>
        </w:tc>
        <w:tc>
          <w:tcPr>
            <w:tcW w:w="81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NS</w:t>
            </w:r>
          </w:p>
        </w:tc>
        <w:tc>
          <w:tcPr>
            <w:tcW w:w="342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p>
        </w:tc>
      </w:tr>
      <w:tr w:rsidR="00136BB4" w:rsidRPr="00B63BB8" w:rsidTr="00754013">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JBT18-011218-GR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1/12/2018</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264.5</w:t>
            </w:r>
          </w:p>
        </w:tc>
        <w:tc>
          <w:tcPr>
            <w:tcW w:w="90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219.3</w:t>
            </w:r>
          </w:p>
        </w:tc>
        <w:tc>
          <w:tcPr>
            <w:tcW w:w="810" w:type="dxa"/>
            <w:tcBorders>
              <w:top w:val="nil"/>
              <w:left w:val="nil"/>
              <w:bottom w:val="nil"/>
              <w:right w:val="nil"/>
            </w:tcBorders>
            <w:shd w:val="clear" w:color="auto" w:fill="auto"/>
            <w:noWrap/>
            <w:vAlign w:val="bottom"/>
          </w:tcPr>
          <w:p w:rsidR="00136BB4" w:rsidRPr="00774EDE" w:rsidRDefault="00136BB4" w:rsidP="00754013">
            <w:pPr>
              <w:pStyle w:val="TableRowLEFT"/>
              <w:jc w:val="center"/>
              <w:rPr>
                <w:rFonts w:ascii="Humnst777 BT" w:hAnsi="Humnst777 BT"/>
                <w:sz w:val="16"/>
                <w:szCs w:val="16"/>
              </w:rPr>
            </w:pPr>
            <w:r w:rsidRPr="00774EDE">
              <w:rPr>
                <w:rFonts w:ascii="Humnst777 BT" w:hAnsi="Humnst777 BT"/>
                <w:sz w:val="16"/>
                <w:szCs w:val="16"/>
              </w:rPr>
              <w:t>1.24</w:t>
            </w:r>
          </w:p>
        </w:tc>
        <w:tc>
          <w:tcPr>
            <w:tcW w:w="3420" w:type="dxa"/>
            <w:tcBorders>
              <w:top w:val="nil"/>
              <w:left w:val="nil"/>
              <w:bottom w:val="nil"/>
              <w:right w:val="nil"/>
            </w:tcBorders>
            <w:shd w:val="clear" w:color="auto" w:fill="auto"/>
            <w:noWrap/>
            <w:vAlign w:val="bottom"/>
          </w:tcPr>
          <w:p w:rsidR="00136BB4" w:rsidRPr="00B63BB8" w:rsidRDefault="00136BB4" w:rsidP="00136BB4">
            <w:pPr>
              <w:pStyle w:val="TableRowLEFT"/>
              <w:rPr>
                <w:rFonts w:ascii="Humnst777 BT" w:hAnsi="Humnst777 BT"/>
                <w:sz w:val="14"/>
                <w:szCs w:val="14"/>
              </w:rPr>
            </w:pPr>
            <w:r w:rsidRPr="00B63BB8">
              <w:rPr>
                <w:rFonts w:ascii="Humnst777 BT" w:hAnsi="Humnst777 BT"/>
                <w:sz w:val="14"/>
                <w:szCs w:val="14"/>
              </w:rPr>
              <w:t>Reversed TP and TDP result</w:t>
            </w:r>
          </w:p>
        </w:tc>
      </w:tr>
      <w:tr w:rsidR="00E95DDC" w:rsidRPr="00B63BB8" w:rsidTr="00754013">
        <w:trPr>
          <w:trHeight w:hRule="exact" w:val="259"/>
          <w:tblHeader/>
        </w:trPr>
        <w:tc>
          <w:tcPr>
            <w:tcW w:w="2324"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JBT18-012518-GR</w:t>
            </w:r>
          </w:p>
        </w:tc>
        <w:tc>
          <w:tcPr>
            <w:tcW w:w="646"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JBT18</w:t>
            </w:r>
          </w:p>
        </w:tc>
        <w:tc>
          <w:tcPr>
            <w:tcW w:w="1170"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1/25/2018</w:t>
            </w:r>
          </w:p>
        </w:tc>
        <w:tc>
          <w:tcPr>
            <w:tcW w:w="990"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r w:rsidRPr="00BA019A">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E95DDC" w:rsidRPr="00774EDE" w:rsidRDefault="00E95DDC" w:rsidP="00BA019A">
            <w:pPr>
              <w:pStyle w:val="TableRowLEFT"/>
              <w:jc w:val="center"/>
              <w:rPr>
                <w:rFonts w:ascii="Humnst777 BT" w:hAnsi="Humnst777 BT"/>
                <w:sz w:val="16"/>
                <w:szCs w:val="16"/>
              </w:rPr>
            </w:pPr>
            <w:r w:rsidRPr="00774EDE">
              <w:rPr>
                <w:rFonts w:ascii="Humnst777 BT" w:hAnsi="Humnst777 BT"/>
                <w:sz w:val="16"/>
                <w:szCs w:val="16"/>
              </w:rPr>
              <w:t>61</w:t>
            </w:r>
          </w:p>
        </w:tc>
        <w:tc>
          <w:tcPr>
            <w:tcW w:w="900" w:type="dxa"/>
            <w:tcBorders>
              <w:top w:val="nil"/>
              <w:left w:val="nil"/>
              <w:bottom w:val="nil"/>
              <w:right w:val="nil"/>
            </w:tcBorders>
            <w:shd w:val="clear" w:color="auto" w:fill="auto"/>
            <w:noWrap/>
            <w:vAlign w:val="bottom"/>
          </w:tcPr>
          <w:p w:rsidR="00E95DDC" w:rsidRPr="00774EDE" w:rsidRDefault="00E95DDC" w:rsidP="00BA019A">
            <w:pPr>
              <w:pStyle w:val="TableRowLEFT"/>
              <w:jc w:val="center"/>
              <w:rPr>
                <w:rFonts w:ascii="Humnst777 BT" w:hAnsi="Humnst777 BT"/>
                <w:sz w:val="16"/>
                <w:szCs w:val="16"/>
              </w:rPr>
            </w:pPr>
            <w:r w:rsidRPr="00774EDE">
              <w:rPr>
                <w:rFonts w:ascii="Humnst777 BT" w:hAnsi="Humnst777 BT"/>
                <w:sz w:val="16"/>
                <w:szCs w:val="16"/>
              </w:rPr>
              <w:t>42.4</w:t>
            </w:r>
          </w:p>
        </w:tc>
        <w:tc>
          <w:tcPr>
            <w:tcW w:w="810" w:type="dxa"/>
            <w:tcBorders>
              <w:top w:val="nil"/>
              <w:left w:val="nil"/>
              <w:bottom w:val="nil"/>
              <w:right w:val="nil"/>
            </w:tcBorders>
            <w:shd w:val="clear" w:color="auto" w:fill="auto"/>
            <w:noWrap/>
            <w:vAlign w:val="bottom"/>
          </w:tcPr>
          <w:p w:rsidR="00E95DDC" w:rsidRPr="00774EDE" w:rsidRDefault="00BA019A" w:rsidP="00BA019A">
            <w:pPr>
              <w:pStyle w:val="TableRowLEFT"/>
              <w:jc w:val="center"/>
              <w:rPr>
                <w:rFonts w:ascii="Humnst777 BT" w:hAnsi="Humnst777 BT"/>
                <w:sz w:val="16"/>
                <w:szCs w:val="16"/>
              </w:rPr>
            </w:pPr>
            <w:r w:rsidRPr="00774EDE">
              <w:rPr>
                <w:rFonts w:ascii="Humnst777 BT" w:hAnsi="Humnst777 BT"/>
                <w:sz w:val="16"/>
                <w:szCs w:val="16"/>
              </w:rPr>
              <w:t>NS</w:t>
            </w:r>
            <w:bookmarkStart w:id="1" w:name="_GoBack"/>
            <w:bookmarkEnd w:id="1"/>
          </w:p>
        </w:tc>
        <w:tc>
          <w:tcPr>
            <w:tcW w:w="3420" w:type="dxa"/>
            <w:tcBorders>
              <w:top w:val="nil"/>
              <w:left w:val="nil"/>
              <w:bottom w:val="nil"/>
              <w:right w:val="nil"/>
            </w:tcBorders>
            <w:shd w:val="clear" w:color="auto" w:fill="auto"/>
            <w:noWrap/>
            <w:vAlign w:val="bottom"/>
          </w:tcPr>
          <w:p w:rsidR="00E95DDC" w:rsidRPr="00BA019A" w:rsidRDefault="00E95DDC" w:rsidP="00BA019A">
            <w:pPr>
              <w:pStyle w:val="TableRowLEFT"/>
              <w:rPr>
                <w:rFonts w:ascii="Humnst777 BT" w:hAnsi="Humnst777 BT"/>
                <w:sz w:val="16"/>
                <w:szCs w:val="16"/>
              </w:rPr>
            </w:pPr>
          </w:p>
        </w:tc>
      </w:tr>
      <w:tr w:rsidR="00B63BB8" w:rsidRPr="00B63BB8" w:rsidTr="00754013">
        <w:trPr>
          <w:trHeight w:hRule="exact" w:val="259"/>
          <w:tblHeader/>
        </w:trPr>
        <w:tc>
          <w:tcPr>
            <w:tcW w:w="2324"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646"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117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342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4"/>
                <w:szCs w:val="14"/>
              </w:rPr>
            </w:pPr>
          </w:p>
        </w:tc>
      </w:tr>
      <w:tr w:rsidR="00B63BB8" w:rsidRPr="00B63BB8" w:rsidTr="00754013">
        <w:trPr>
          <w:trHeight w:hRule="exact" w:val="259"/>
          <w:tblHeader/>
        </w:trPr>
        <w:tc>
          <w:tcPr>
            <w:tcW w:w="2324"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646"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117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99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810" w:type="dxa"/>
            <w:tcBorders>
              <w:top w:val="nil"/>
              <w:left w:val="nil"/>
              <w:bottom w:val="nil"/>
              <w:right w:val="nil"/>
            </w:tcBorders>
            <w:shd w:val="clear" w:color="auto" w:fill="auto"/>
            <w:noWrap/>
            <w:vAlign w:val="bottom"/>
          </w:tcPr>
          <w:p w:rsidR="00B63BB8" w:rsidRPr="00B63BB8" w:rsidRDefault="00B63BB8" w:rsidP="00754013">
            <w:pPr>
              <w:pStyle w:val="TableRowLEFT"/>
              <w:jc w:val="center"/>
              <w:rPr>
                <w:rFonts w:ascii="Humnst777 BT" w:hAnsi="Humnst777 BT"/>
                <w:color w:val="C00000"/>
                <w:sz w:val="16"/>
                <w:szCs w:val="16"/>
              </w:rPr>
            </w:pPr>
          </w:p>
        </w:tc>
        <w:tc>
          <w:tcPr>
            <w:tcW w:w="3420" w:type="dxa"/>
            <w:tcBorders>
              <w:top w:val="nil"/>
              <w:left w:val="nil"/>
              <w:bottom w:val="nil"/>
              <w:right w:val="nil"/>
            </w:tcBorders>
            <w:shd w:val="clear" w:color="auto" w:fill="auto"/>
            <w:noWrap/>
            <w:vAlign w:val="bottom"/>
          </w:tcPr>
          <w:p w:rsidR="00B63BB8" w:rsidRPr="00B63BB8" w:rsidRDefault="00B63BB8" w:rsidP="00B63BB8">
            <w:pPr>
              <w:pStyle w:val="TableRowLEFT"/>
              <w:rPr>
                <w:rFonts w:ascii="Humnst777 BT" w:hAnsi="Humnst777 BT"/>
                <w:color w:val="C00000"/>
                <w:sz w:val="14"/>
                <w:szCs w:val="14"/>
              </w:rPr>
            </w:pPr>
          </w:p>
        </w:tc>
      </w:tr>
    </w:tbl>
    <w:p w:rsidR="006A17E0" w:rsidRDefault="006A17E0">
      <w:r>
        <w:rPr>
          <w:b/>
        </w:rPr>
        <w:br w:type="page"/>
      </w:r>
    </w:p>
    <w:tbl>
      <w:tblPr>
        <w:tblW w:w="10170" w:type="dxa"/>
        <w:tblLayout w:type="fixed"/>
        <w:tblCellMar>
          <w:left w:w="43" w:type="dxa"/>
          <w:right w:w="43" w:type="dxa"/>
        </w:tblCellMar>
        <w:tblLook w:val="04A0" w:firstRow="1" w:lastRow="0" w:firstColumn="1" w:lastColumn="0" w:noHBand="0" w:noVBand="1"/>
      </w:tblPr>
      <w:tblGrid>
        <w:gridCol w:w="2324"/>
        <w:gridCol w:w="646"/>
        <w:gridCol w:w="1080"/>
        <w:gridCol w:w="900"/>
        <w:gridCol w:w="630"/>
        <w:gridCol w:w="630"/>
        <w:gridCol w:w="630"/>
        <w:gridCol w:w="2520"/>
        <w:gridCol w:w="810"/>
      </w:tblGrid>
      <w:tr w:rsidR="006A17E0" w:rsidRPr="004B51A3" w:rsidTr="00094292">
        <w:trPr>
          <w:gridAfter w:val="1"/>
          <w:wAfter w:w="810" w:type="dxa"/>
          <w:cantSplit/>
          <w:trHeight w:hRule="exact" w:val="567"/>
          <w:tblHeader/>
        </w:trPr>
        <w:tc>
          <w:tcPr>
            <w:tcW w:w="2324"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646"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90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25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JBT19-04252017-1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31.7</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r w:rsidRPr="00094292">
              <w:rPr>
                <w:rFonts w:ascii="Humnst777 BT" w:hAnsi="Humnst777 BT"/>
                <w:sz w:val="14"/>
                <w:szCs w:val="14"/>
              </w:rPr>
              <w:t>Reversed TP and TDP result</w:t>
            </w: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56.0</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1.10</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0.76</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20.9</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0.61</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0.82</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JBT19-05162017-1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17.6</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12.6</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0.45</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JBT19-05232017-1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54.6</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0.49</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JBT19-06132017-1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81.1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0.91</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JBT19-06222017-1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151</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1.24</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r w:rsidRPr="00094292">
              <w:rPr>
                <w:rFonts w:ascii="Humnst777 BT" w:hAnsi="Humnst777 BT"/>
                <w:sz w:val="14"/>
                <w:szCs w:val="14"/>
              </w:rPr>
              <w:t>Lab broke TDP sample vial</w:t>
            </w: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73.7</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0.88</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40.9</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0.94</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JBT19-07052017-1+2+3+4</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0.71</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JBT19-07112017-1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0.57</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JBT19-07182017-1+2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79.3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74.2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1.05</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JBT19-07262017-1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29.3</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27.5</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0.73</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JBT19-08012017-1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32.8</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18.7</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0.58</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JBT19-08082017-1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22.6</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JBT19-08302017-1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13.8</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JBT19-090517-1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55.5</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1.92</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JBT19-091217-1+2</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62.4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28.9</w:t>
            </w:r>
          </w:p>
        </w:tc>
        <w:tc>
          <w:tcPr>
            <w:tcW w:w="63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JBT19-091917-1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62.1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12.5</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0.75</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4B51A3"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JBT19-101717-1</w:t>
            </w:r>
          </w:p>
        </w:tc>
        <w:tc>
          <w:tcPr>
            <w:tcW w:w="646"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90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209</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16.4</w:t>
            </w:r>
          </w:p>
        </w:tc>
        <w:tc>
          <w:tcPr>
            <w:tcW w:w="63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1.46</w:t>
            </w:r>
          </w:p>
        </w:tc>
        <w:tc>
          <w:tcPr>
            <w:tcW w:w="3330" w:type="dxa"/>
            <w:gridSpan w:val="2"/>
            <w:tcBorders>
              <w:top w:val="nil"/>
              <w:left w:val="nil"/>
              <w:bottom w:val="nil"/>
              <w:right w:val="nil"/>
            </w:tcBorders>
            <w:shd w:val="clear" w:color="auto" w:fill="auto"/>
            <w:noWrap/>
            <w:vAlign w:val="bottom"/>
            <w:hideMark/>
          </w:tcPr>
          <w:p w:rsidR="004B51A3" w:rsidRPr="00094292" w:rsidRDefault="004B51A3" w:rsidP="004B51A3">
            <w:pPr>
              <w:pStyle w:val="TableRowLEFT"/>
              <w:rPr>
                <w:rFonts w:ascii="Humnst777 BT" w:hAnsi="Humnst777 BT"/>
                <w:sz w:val="14"/>
                <w:szCs w:val="14"/>
              </w:rPr>
            </w:pPr>
          </w:p>
        </w:tc>
      </w:tr>
      <w:tr w:rsidR="00971B55"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JBT19-102417-1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318</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15.0</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p>
        </w:tc>
      </w:tr>
      <w:tr w:rsidR="00971B55"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JBT19-110117-1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95.9</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14.8</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p>
        </w:tc>
      </w:tr>
      <w:tr w:rsidR="00971B55"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JBT19-110717-3</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63.8</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16.0</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p>
        </w:tc>
      </w:tr>
      <w:tr w:rsidR="00971B55"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JBT19-111417-1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35.7</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18.5</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r w:rsidRPr="00094292">
              <w:rPr>
                <w:rFonts w:ascii="Humnst777 BT" w:hAnsi="Humnst777 BT"/>
                <w:sz w:val="14"/>
                <w:szCs w:val="14"/>
              </w:rPr>
              <w:t>Carboy partially frozen--only liquid sampled</w:t>
            </w:r>
          </w:p>
        </w:tc>
      </w:tr>
      <w:tr w:rsidR="00971B55" w:rsidRPr="004B51A3" w:rsidTr="00094292">
        <w:trPr>
          <w:trHeight w:hRule="exact" w:val="259"/>
          <w:tblHeader/>
        </w:trPr>
        <w:tc>
          <w:tcPr>
            <w:tcW w:w="2324"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JBT19-112017-1</w:t>
            </w:r>
          </w:p>
        </w:tc>
        <w:tc>
          <w:tcPr>
            <w:tcW w:w="646"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90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27.5</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11.4</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hideMark/>
          </w:tcPr>
          <w:p w:rsidR="00971B55" w:rsidRPr="00094292" w:rsidRDefault="00971B55" w:rsidP="00971B55">
            <w:pPr>
              <w:pStyle w:val="TableRowLEFT"/>
              <w:rPr>
                <w:rFonts w:ascii="Humnst777 BT" w:hAnsi="Humnst777 BT"/>
                <w:sz w:val="14"/>
                <w:szCs w:val="14"/>
              </w:rPr>
            </w:pPr>
            <w:r w:rsidRPr="00094292">
              <w:rPr>
                <w:rFonts w:ascii="Humnst777 BT" w:hAnsi="Humnst777 BT"/>
                <w:sz w:val="14"/>
                <w:szCs w:val="14"/>
              </w:rPr>
              <w:t>Carboy frozen--processed in office</w:t>
            </w:r>
          </w:p>
        </w:tc>
      </w:tr>
      <w:tr w:rsidR="00136BB4" w:rsidRPr="004B51A3" w:rsidTr="00094292">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JBT19-112917-GR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08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11/29/2017</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50.6</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12.7</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Pr>
                <w:rFonts w:ascii="Humnst777 BT" w:hAnsi="Humnst777 BT"/>
                <w:sz w:val="16"/>
                <w:szCs w:val="16"/>
              </w:rPr>
              <w:t>NS</w:t>
            </w:r>
          </w:p>
        </w:tc>
        <w:tc>
          <w:tcPr>
            <w:tcW w:w="333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p>
        </w:tc>
      </w:tr>
      <w:tr w:rsidR="00136BB4" w:rsidRPr="004B51A3" w:rsidTr="00094292">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JBT19-120417-GR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08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12/4/2017</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54.9</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10.5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0.39</w:t>
            </w:r>
          </w:p>
        </w:tc>
        <w:tc>
          <w:tcPr>
            <w:tcW w:w="333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r w:rsidRPr="00094292">
              <w:rPr>
                <w:rFonts w:ascii="Humnst777 BT" w:hAnsi="Humnst777 BT"/>
                <w:sz w:val="14"/>
                <w:szCs w:val="14"/>
              </w:rPr>
              <w:t xml:space="preserve">TN sample acidified 24 </w:t>
            </w:r>
            <w:proofErr w:type="spellStart"/>
            <w:r w:rsidRPr="00094292">
              <w:rPr>
                <w:rFonts w:ascii="Humnst777 BT" w:hAnsi="Humnst777 BT"/>
                <w:sz w:val="14"/>
                <w:szCs w:val="14"/>
              </w:rPr>
              <w:t>hrs</w:t>
            </w:r>
            <w:proofErr w:type="spellEnd"/>
            <w:r w:rsidRPr="00094292">
              <w:rPr>
                <w:rFonts w:ascii="Humnst777 BT" w:hAnsi="Humnst777 BT"/>
                <w:sz w:val="14"/>
                <w:szCs w:val="14"/>
              </w:rPr>
              <w:t xml:space="preserve"> later, kept cold</w:t>
            </w:r>
          </w:p>
        </w:tc>
      </w:tr>
      <w:tr w:rsidR="00136BB4" w:rsidRPr="004B51A3" w:rsidTr="00094292">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JBT19-121917-GR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08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12/19/2017</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29.5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16.5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0.41</w:t>
            </w:r>
          </w:p>
        </w:tc>
        <w:tc>
          <w:tcPr>
            <w:tcW w:w="333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p>
        </w:tc>
      </w:tr>
      <w:tr w:rsidR="00136BB4" w:rsidRPr="004B51A3" w:rsidTr="00094292">
        <w:trPr>
          <w:trHeight w:hRule="exact" w:val="259"/>
          <w:tblHeader/>
        </w:trPr>
        <w:tc>
          <w:tcPr>
            <w:tcW w:w="2324"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JBT19-011218-GR</w:t>
            </w:r>
          </w:p>
        </w:tc>
        <w:tc>
          <w:tcPr>
            <w:tcW w:w="646"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108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1/12/2018</w:t>
            </w:r>
          </w:p>
        </w:tc>
        <w:tc>
          <w:tcPr>
            <w:tcW w:w="90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2445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225</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1.39</w:t>
            </w:r>
          </w:p>
        </w:tc>
        <w:tc>
          <w:tcPr>
            <w:tcW w:w="3330" w:type="dxa"/>
            <w:gridSpan w:val="2"/>
            <w:tcBorders>
              <w:top w:val="nil"/>
              <w:left w:val="nil"/>
              <w:bottom w:val="nil"/>
              <w:right w:val="nil"/>
            </w:tcBorders>
            <w:shd w:val="clear" w:color="auto" w:fill="auto"/>
            <w:noWrap/>
            <w:vAlign w:val="bottom"/>
          </w:tcPr>
          <w:p w:rsidR="00136BB4" w:rsidRPr="00094292" w:rsidRDefault="00136BB4" w:rsidP="00136BB4">
            <w:pPr>
              <w:pStyle w:val="TableRowLEFT"/>
              <w:rPr>
                <w:rFonts w:ascii="Humnst777 BT" w:hAnsi="Humnst777 BT"/>
                <w:sz w:val="14"/>
                <w:szCs w:val="14"/>
              </w:rPr>
            </w:pPr>
          </w:p>
        </w:tc>
      </w:tr>
      <w:tr w:rsidR="00094292" w:rsidRPr="004B51A3" w:rsidTr="00094292">
        <w:trPr>
          <w:trHeight w:hRule="exact" w:val="259"/>
          <w:tblHeader/>
        </w:trPr>
        <w:tc>
          <w:tcPr>
            <w:tcW w:w="2324"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646"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1080"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3330" w:type="dxa"/>
            <w:gridSpan w:val="2"/>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4"/>
                <w:szCs w:val="14"/>
              </w:rPr>
            </w:pPr>
          </w:p>
        </w:tc>
      </w:tr>
      <w:tr w:rsidR="00094292" w:rsidRPr="004B51A3" w:rsidTr="00094292">
        <w:trPr>
          <w:trHeight w:hRule="exact" w:val="259"/>
          <w:tblHeader/>
        </w:trPr>
        <w:tc>
          <w:tcPr>
            <w:tcW w:w="2324"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646"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1080"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900" w:type="dxa"/>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630" w:type="dxa"/>
            <w:tcBorders>
              <w:top w:val="nil"/>
              <w:left w:val="nil"/>
              <w:bottom w:val="nil"/>
              <w:right w:val="nil"/>
            </w:tcBorders>
            <w:shd w:val="clear" w:color="auto" w:fill="auto"/>
            <w:noWrap/>
            <w:vAlign w:val="bottom"/>
          </w:tcPr>
          <w:p w:rsidR="00094292" w:rsidRPr="00094292" w:rsidRDefault="00094292" w:rsidP="00094292">
            <w:pPr>
              <w:pStyle w:val="TableRowLEFT"/>
              <w:jc w:val="right"/>
              <w:rPr>
                <w:rFonts w:ascii="Humnst777 BT" w:hAnsi="Humnst777 BT"/>
                <w:color w:val="C00000"/>
                <w:sz w:val="16"/>
                <w:szCs w:val="16"/>
              </w:rPr>
            </w:pPr>
          </w:p>
        </w:tc>
        <w:tc>
          <w:tcPr>
            <w:tcW w:w="3330" w:type="dxa"/>
            <w:gridSpan w:val="2"/>
            <w:tcBorders>
              <w:top w:val="nil"/>
              <w:left w:val="nil"/>
              <w:bottom w:val="nil"/>
              <w:right w:val="nil"/>
            </w:tcBorders>
            <w:shd w:val="clear" w:color="auto" w:fill="auto"/>
            <w:noWrap/>
            <w:vAlign w:val="bottom"/>
          </w:tcPr>
          <w:p w:rsidR="00094292" w:rsidRPr="00094292" w:rsidRDefault="00094292" w:rsidP="00094292">
            <w:pPr>
              <w:pStyle w:val="TableRowLEFT"/>
              <w:rPr>
                <w:rFonts w:ascii="Humnst777 BT" w:hAnsi="Humnst777 BT"/>
                <w:color w:val="C00000"/>
                <w:sz w:val="14"/>
                <w:szCs w:val="14"/>
              </w:rPr>
            </w:pPr>
          </w:p>
        </w:tc>
      </w:tr>
    </w:tbl>
    <w:p w:rsidR="003D1F46" w:rsidRDefault="003D1F46" w:rsidP="004B51A3"/>
    <w:p w:rsidR="00C516CD" w:rsidRDefault="00C516CD" w:rsidP="00666DA4">
      <w:pPr>
        <w:pStyle w:val="FigureCaptionTitle"/>
      </w:pPr>
    </w:p>
    <w:p w:rsidR="004961A6" w:rsidRDefault="00CD3D6C" w:rsidP="00666DA4">
      <w:pPr>
        <w:pStyle w:val="FigureCaptionTitle"/>
      </w:pPr>
      <w:r>
        <w:rPr>
          <w:noProof/>
        </w:rPr>
        <mc:AlternateContent>
          <mc:Choice Requires="wps">
            <w:drawing>
              <wp:anchor distT="0" distB="0" distL="114300" distR="114300" simplePos="0" relativeHeight="251663360" behindDoc="0" locked="0" layoutInCell="1" allowOverlap="1" wp14:anchorId="30A9C8D7" wp14:editId="7C8AB9F1">
                <wp:simplePos x="0" y="0"/>
                <wp:positionH relativeFrom="margin">
                  <wp:align>right</wp:align>
                </wp:positionH>
                <wp:positionV relativeFrom="paragraph">
                  <wp:posOffset>3207385</wp:posOffset>
                </wp:positionV>
                <wp:extent cx="5943600" cy="63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a:effectLst/>
                      </wps:spPr>
                      <wps:txbx>
                        <w:txbxContent>
                          <w:p w:rsidR="00706223" w:rsidRPr="003C5E6C" w:rsidRDefault="00706223" w:rsidP="00666DA4">
                            <w:pPr>
                              <w:pStyle w:val="FigureCaptionTitle"/>
                              <w:rPr>
                                <w:noProof/>
                              </w:rPr>
                            </w:pPr>
                            <w:r>
                              <w:t xml:space="preserve">Figure </w:t>
                            </w:r>
                            <w:fldSimple w:instr=" SEQ Figure \* ARABIC ">
                              <w:r>
                                <w:rPr>
                                  <w:noProof/>
                                </w:rPr>
                                <w:t>2</w:t>
                              </w:r>
                            </w:fldSimple>
                            <w:r>
                              <w:t>. Flow rate at the JBT01 tile drain monitoring station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A9C8D7" id="Text Box 9" o:spid="_x0000_s1035" type="#_x0000_t202" style="position:absolute;margin-left:416.8pt;margin-top:252.55pt;width:468pt;height:.05pt;z-index:25166336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" stroked="f">
                <v:textbox style="mso-fit-shape-to-text:t" inset="0,0,0,0">
                  <w:txbxContent>
                    <w:p w:rsidR="00706223" w:rsidRPr="003C5E6C" w:rsidRDefault="00706223" w:rsidP="00666DA4">
                      <w:pPr>
                        <w:pStyle w:val="FigureCaptionTitle"/>
                        <w:rPr>
                          <w:noProof/>
                        </w:rPr>
                      </w:pPr>
                      <w:r>
                        <w:t xml:space="preserve">Figure </w:t>
                      </w:r>
                      <w:fldSimple w:instr=" SEQ Figure \* ARABIC ">
                        <w:r>
                          <w:rPr>
                            <w:noProof/>
                          </w:rPr>
                          <w:t>2</w:t>
                        </w:r>
                      </w:fldSimple>
                      <w:r>
                        <w:t>. Flow rate at the JBT01 tile drain monitoring station</w:t>
                      </w:r>
                    </w:p>
                  </w:txbxContent>
                </v:textbox>
                <w10:wrap type="square" anchorx="margin"/>
              </v:shape>
            </w:pict>
          </mc:Fallback>
        </mc:AlternateContent>
      </w:r>
      <w:r w:rsidR="009758E2">
        <w:rPr>
          <w:noProof/>
        </w:rPr>
        <w:drawing>
          <wp:inline distT="0" distB="0" distL="0" distR="0" wp14:anchorId="224CB663" wp14:editId="2F642AB0">
            <wp:extent cx="5951220" cy="3131820"/>
            <wp:effectExtent l="0" t="0" r="11430" b="1143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sectPr w:rsidR="004961A6" w:rsidSect="00571DA8">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6223" w:rsidRDefault="00706223" w:rsidP="001F0E8D">
      <w:pPr>
        <w:spacing w:after="0" w:line="240" w:lineRule="auto"/>
      </w:pPr>
      <w:r>
        <w:separator/>
      </w:r>
    </w:p>
    <w:p w:rsidR="00706223" w:rsidRDefault="00706223"/>
    <w:p w:rsidR="00706223" w:rsidRDefault="00706223"/>
  </w:endnote>
  <w:endnote w:type="continuationSeparator" w:id="0">
    <w:p w:rsidR="00706223" w:rsidRDefault="00706223" w:rsidP="001F0E8D">
      <w:pPr>
        <w:spacing w:after="0" w:line="240" w:lineRule="auto"/>
      </w:pPr>
      <w:r>
        <w:continuationSeparator/>
      </w:r>
    </w:p>
    <w:p w:rsidR="00706223" w:rsidRDefault="00706223"/>
    <w:p w:rsidR="00706223" w:rsidRDefault="007062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2EE4A7CA-858D-4E2C-AD94-B91120506115}"/>
  </w:font>
  <w:font w:name="ElegaGarmnd BT">
    <w:altName w:val="Constantia"/>
    <w:charset w:val="00"/>
    <w:family w:val="roman"/>
    <w:pitch w:val="variable"/>
    <w:sig w:usb0="00000001" w:usb1="00000000" w:usb2="00000000" w:usb3="00000000" w:csb0="0000001B"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2" w:fontKey="{EC1455F5-5902-4255-B257-F796AFEC87EA}"/>
    <w:embedBold r:id="rId3" w:fontKey="{FD24B7AA-C223-499E-B2EA-40F86EE61194}"/>
    <w:embedItalic r:id="rId4" w:fontKey="{5D818B57-E4CB-4007-BBD7-62542E24E7D5}"/>
    <w:embedBoldItalic r:id="rId5" w:fontKey="{6239D152-E7B5-4413-8C47-AFE3F7F8BA9E}"/>
  </w:font>
  <w:font w:name="Humnst777 BT">
    <w:altName w:val="Lucida Sans Unicode"/>
    <w:charset w:val="00"/>
    <w:family w:val="swiss"/>
    <w:pitch w:val="variable"/>
    <w:sig w:usb0="00000001" w:usb1="00000000" w:usb2="00000000" w:usb3="00000000" w:csb0="0000001B" w:csb1="00000000"/>
  </w:font>
  <w:font w:name="Calibri Light">
    <w:panose1 w:val="020F0302020204030204"/>
    <w:charset w:val="00"/>
    <w:family w:val="swiss"/>
    <w:pitch w:val="variable"/>
    <w:sig w:usb0="A00002EF" w:usb1="4000207B" w:usb2="00000000" w:usb3="00000000" w:csb0="0000019F" w:csb1="00000000"/>
    <w:embedRegular r:id="rId6" w:fontKey="{02CAC716-8644-4128-9490-7CC46B06018E}"/>
  </w:font>
  <w:font w:name="Segoe UI">
    <w:panose1 w:val="020B0502040204020203"/>
    <w:charset w:val="00"/>
    <w:family w:val="swiss"/>
    <w:pitch w:val="variable"/>
    <w:sig w:usb0="E10022FF" w:usb1="C000E47F" w:usb2="00000029" w:usb3="00000000" w:csb0="000001DF" w:csb1="00000000"/>
    <w:embedRegular r:id="rId7" w:fontKey="{D708414A-D156-4729-A824-A9A772971BEC}"/>
  </w:font>
  <w:font w:name="Humnst777 Lt BT">
    <w:altName w:val="Lucida Sans Unicode"/>
    <w:charset w:val="00"/>
    <w:family w:val="swiss"/>
    <w:pitch w:val="variable"/>
    <w:sig w:usb0="00000001"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6223" w:rsidRPr="000A7DE1" w:rsidRDefault="00706223"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0002E3"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6223" w:rsidRDefault="00706223"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8FED725"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706223" w:rsidRDefault="00706223" w:rsidP="00594DF0">
    <w:pPr>
      <w:pStyle w:val="Footer"/>
      <w:ind w:left="4320"/>
    </w:pPr>
    <w:r>
      <w:t>February 2018 Monitoring Summary / March 12, 2018</w:t>
    </w:r>
  </w:p>
  <w:p w:rsidR="00706223" w:rsidRPr="00F13F2C" w:rsidRDefault="00706223"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sidR="00774EDE">
      <w:rPr>
        <w:rStyle w:val="PageNumber"/>
        <w:rFonts w:ascii="Humnst777 BT" w:hAnsi="Humnst777 BT"/>
        <w:noProof/>
        <w:sz w:val="20"/>
        <w:szCs w:val="20"/>
      </w:rPr>
      <w:t>15</w:t>
    </w:r>
    <w:r w:rsidRPr="00F13F2C">
      <w:rPr>
        <w:rStyle w:val="PageNumber"/>
        <w:rFonts w:ascii="Humnst777 BT" w:hAnsi="Humnst777 BT"/>
        <w:sz w:val="20"/>
        <w:szCs w:val="20"/>
      </w:rPr>
      <w:fldChar w:fldCharType="end"/>
    </w:r>
  </w:p>
  <w:p w:rsidR="00706223" w:rsidRDefault="00706223" w:rsidP="00594DF0">
    <w:pPr>
      <w:pStyle w:val="FooterPAGENUMBER0"/>
      <w:ind w:left="4320"/>
    </w:pPr>
    <w:r>
      <w:rPr>
        <w:rStyle w:val="FooterChar"/>
      </w:rPr>
      <w:t xml:space="preserve">©2018 Stone Environmental. </w:t>
    </w:r>
    <w:r w:rsidRPr="007C23C6">
      <w:rPr>
        <w:rStyle w:val="FooterChar"/>
      </w:rPr>
      <w:t>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6223" w:rsidRDefault="00706223" w:rsidP="001F0E8D">
      <w:pPr>
        <w:spacing w:after="0" w:line="240" w:lineRule="auto"/>
      </w:pPr>
      <w:r>
        <w:separator/>
      </w:r>
    </w:p>
    <w:p w:rsidR="00706223" w:rsidRDefault="00706223"/>
    <w:p w:rsidR="00706223" w:rsidRDefault="00706223"/>
  </w:footnote>
  <w:footnote w:type="continuationSeparator" w:id="0">
    <w:p w:rsidR="00706223" w:rsidRDefault="00706223" w:rsidP="001F0E8D">
      <w:pPr>
        <w:spacing w:after="0" w:line="240" w:lineRule="auto"/>
      </w:pPr>
      <w:r>
        <w:continuationSeparator/>
      </w:r>
    </w:p>
    <w:p w:rsidR="00706223" w:rsidRDefault="00706223"/>
    <w:p w:rsidR="00706223" w:rsidRDefault="0070622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6223" w:rsidRDefault="00706223">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9AEC63"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6223" w:rsidRDefault="00706223">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B2F767F"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487C15"/>
    <w:multiLevelType w:val="hybridMultilevel"/>
    <w:tmpl w:val="277E5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8"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3B0048"/>
    <w:multiLevelType w:val="multilevel"/>
    <w:tmpl w:val="BE5A1954"/>
    <w:numStyleLink w:val="Headings"/>
  </w:abstractNum>
  <w:abstractNum w:abstractNumId="20" w15:restartNumberingAfterBreak="0">
    <w:nsid w:val="5259627A"/>
    <w:multiLevelType w:val="multilevel"/>
    <w:tmpl w:val="BE5A1954"/>
    <w:numStyleLink w:val="Headings"/>
  </w:abstractNum>
  <w:abstractNum w:abstractNumId="21"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7" w15:restartNumberingAfterBreak="0">
    <w:nsid w:val="65AC3920"/>
    <w:multiLevelType w:val="multilevel"/>
    <w:tmpl w:val="BE5A1954"/>
    <w:numStyleLink w:val="Headings"/>
  </w:abstractNum>
  <w:abstractNum w:abstractNumId="28" w15:restartNumberingAfterBreak="0">
    <w:nsid w:val="65B75E44"/>
    <w:multiLevelType w:val="hybridMultilevel"/>
    <w:tmpl w:val="F9CC96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E523FA"/>
    <w:multiLevelType w:val="hybridMultilevel"/>
    <w:tmpl w:val="5E7048E8"/>
    <w:lvl w:ilvl="0" w:tplc="3D50AC9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32"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4"/>
  </w:num>
  <w:num w:numId="7">
    <w:abstractNumId w:val="11"/>
  </w:num>
  <w:num w:numId="8">
    <w:abstractNumId w:val="17"/>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20"/>
  </w:num>
  <w:num w:numId="13">
    <w:abstractNumId w:val="6"/>
  </w:num>
  <w:num w:numId="14">
    <w:abstractNumId w:val="19"/>
  </w:num>
  <w:num w:numId="15">
    <w:abstractNumId w:val="10"/>
  </w:num>
  <w:num w:numId="16">
    <w:abstractNumId w:val="32"/>
  </w:num>
  <w:num w:numId="17">
    <w:abstractNumId w:val="14"/>
  </w:num>
  <w:num w:numId="18">
    <w:abstractNumId w:val="27"/>
  </w:num>
  <w:num w:numId="19">
    <w:abstractNumId w:val="3"/>
  </w:num>
  <w:num w:numId="20">
    <w:abstractNumId w:val="31"/>
  </w:num>
  <w:num w:numId="21">
    <w:abstractNumId w:val="31"/>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8"/>
  </w:num>
  <w:num w:numId="29">
    <w:abstractNumId w:val="22"/>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31"/>
  </w:num>
  <w:num w:numId="37">
    <w:abstractNumId w:val="4"/>
  </w:num>
  <w:num w:numId="38">
    <w:abstractNumId w:val="26"/>
  </w:num>
  <w:num w:numId="39">
    <w:abstractNumId w:val="25"/>
  </w:num>
  <w:num w:numId="40">
    <w:abstractNumId w:val="5"/>
  </w:num>
  <w:num w:numId="41">
    <w:abstractNumId w:val="21"/>
  </w:num>
  <w:num w:numId="42">
    <w:abstractNumId w:val="29"/>
  </w:num>
  <w:num w:numId="43">
    <w:abstractNumId w:val="2"/>
  </w:num>
  <w:num w:numId="44">
    <w:abstractNumId w:val="23"/>
  </w:num>
  <w:num w:numId="45">
    <w:abstractNumId w:val="16"/>
  </w:num>
  <w:num w:numId="46">
    <w:abstractNumId w:val="28"/>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0AF0"/>
    <w:rsid w:val="00001BAD"/>
    <w:rsid w:val="000045F4"/>
    <w:rsid w:val="000155B5"/>
    <w:rsid w:val="0002134D"/>
    <w:rsid w:val="00021B07"/>
    <w:rsid w:val="00024164"/>
    <w:rsid w:val="00030936"/>
    <w:rsid w:val="00032DBA"/>
    <w:rsid w:val="00034CBD"/>
    <w:rsid w:val="000460EB"/>
    <w:rsid w:val="000554B9"/>
    <w:rsid w:val="0006288C"/>
    <w:rsid w:val="0008248D"/>
    <w:rsid w:val="00085D55"/>
    <w:rsid w:val="00094292"/>
    <w:rsid w:val="000A16D5"/>
    <w:rsid w:val="000A7DE1"/>
    <w:rsid w:val="000B0539"/>
    <w:rsid w:val="000B1F27"/>
    <w:rsid w:val="000B3C2F"/>
    <w:rsid w:val="000B5155"/>
    <w:rsid w:val="000C1A80"/>
    <w:rsid w:val="000C64FC"/>
    <w:rsid w:val="000D738C"/>
    <w:rsid w:val="000E05DB"/>
    <w:rsid w:val="000E2F8A"/>
    <w:rsid w:val="000F22A5"/>
    <w:rsid w:val="000F73D3"/>
    <w:rsid w:val="00104946"/>
    <w:rsid w:val="0010640F"/>
    <w:rsid w:val="00117223"/>
    <w:rsid w:val="00121F7D"/>
    <w:rsid w:val="00124446"/>
    <w:rsid w:val="001253E8"/>
    <w:rsid w:val="00125F07"/>
    <w:rsid w:val="00136BB4"/>
    <w:rsid w:val="00137F3B"/>
    <w:rsid w:val="00140290"/>
    <w:rsid w:val="0014458E"/>
    <w:rsid w:val="001465C8"/>
    <w:rsid w:val="0015453B"/>
    <w:rsid w:val="001740E3"/>
    <w:rsid w:val="00184DFF"/>
    <w:rsid w:val="00184F24"/>
    <w:rsid w:val="001A4483"/>
    <w:rsid w:val="001A7615"/>
    <w:rsid w:val="001B49D6"/>
    <w:rsid w:val="001B5D4C"/>
    <w:rsid w:val="001B5F4F"/>
    <w:rsid w:val="001C2FB2"/>
    <w:rsid w:val="001C42E0"/>
    <w:rsid w:val="001C630A"/>
    <w:rsid w:val="001F0E8D"/>
    <w:rsid w:val="001F19CC"/>
    <w:rsid w:val="001F59BA"/>
    <w:rsid w:val="00200852"/>
    <w:rsid w:val="00210A28"/>
    <w:rsid w:val="00212E5B"/>
    <w:rsid w:val="00216571"/>
    <w:rsid w:val="00216600"/>
    <w:rsid w:val="00226EC4"/>
    <w:rsid w:val="00231F18"/>
    <w:rsid w:val="00233A12"/>
    <w:rsid w:val="00240920"/>
    <w:rsid w:val="00245064"/>
    <w:rsid w:val="00252EF7"/>
    <w:rsid w:val="00254BA0"/>
    <w:rsid w:val="00266D35"/>
    <w:rsid w:val="002736EC"/>
    <w:rsid w:val="00280193"/>
    <w:rsid w:val="00286245"/>
    <w:rsid w:val="00290BBF"/>
    <w:rsid w:val="002A370A"/>
    <w:rsid w:val="002A46AB"/>
    <w:rsid w:val="002B021A"/>
    <w:rsid w:val="002C5B8B"/>
    <w:rsid w:val="002D5A48"/>
    <w:rsid w:val="002D5D63"/>
    <w:rsid w:val="002E2776"/>
    <w:rsid w:val="002E7AC7"/>
    <w:rsid w:val="002F3BD4"/>
    <w:rsid w:val="002F6A8A"/>
    <w:rsid w:val="00300353"/>
    <w:rsid w:val="00301732"/>
    <w:rsid w:val="003050AE"/>
    <w:rsid w:val="003050B7"/>
    <w:rsid w:val="00342414"/>
    <w:rsid w:val="00342C5A"/>
    <w:rsid w:val="0035502C"/>
    <w:rsid w:val="0036036B"/>
    <w:rsid w:val="00360EF2"/>
    <w:rsid w:val="00365B44"/>
    <w:rsid w:val="003854FD"/>
    <w:rsid w:val="0039597A"/>
    <w:rsid w:val="003B1A50"/>
    <w:rsid w:val="003B7EFF"/>
    <w:rsid w:val="003C2457"/>
    <w:rsid w:val="003C2E5E"/>
    <w:rsid w:val="003C48FB"/>
    <w:rsid w:val="003C54C2"/>
    <w:rsid w:val="003D1F46"/>
    <w:rsid w:val="003E0B43"/>
    <w:rsid w:val="003E1BD5"/>
    <w:rsid w:val="003F00C0"/>
    <w:rsid w:val="003F64A7"/>
    <w:rsid w:val="00405305"/>
    <w:rsid w:val="004109F4"/>
    <w:rsid w:val="00412D51"/>
    <w:rsid w:val="00416150"/>
    <w:rsid w:val="00422D71"/>
    <w:rsid w:val="00430919"/>
    <w:rsid w:val="004327FB"/>
    <w:rsid w:val="0043764D"/>
    <w:rsid w:val="00440DA4"/>
    <w:rsid w:val="00443626"/>
    <w:rsid w:val="00444BA1"/>
    <w:rsid w:val="0044702C"/>
    <w:rsid w:val="00450240"/>
    <w:rsid w:val="00450692"/>
    <w:rsid w:val="00454F3F"/>
    <w:rsid w:val="00460D06"/>
    <w:rsid w:val="0046213B"/>
    <w:rsid w:val="00472F80"/>
    <w:rsid w:val="004735C9"/>
    <w:rsid w:val="00486B63"/>
    <w:rsid w:val="004925FC"/>
    <w:rsid w:val="00494358"/>
    <w:rsid w:val="004961A6"/>
    <w:rsid w:val="004A0825"/>
    <w:rsid w:val="004A16AB"/>
    <w:rsid w:val="004A50FC"/>
    <w:rsid w:val="004A5B48"/>
    <w:rsid w:val="004B0335"/>
    <w:rsid w:val="004B51A3"/>
    <w:rsid w:val="004C0FBB"/>
    <w:rsid w:val="004C3DA0"/>
    <w:rsid w:val="004D1293"/>
    <w:rsid w:val="004D12E2"/>
    <w:rsid w:val="004D231B"/>
    <w:rsid w:val="004E091D"/>
    <w:rsid w:val="004F6C34"/>
    <w:rsid w:val="00500CC5"/>
    <w:rsid w:val="00501F9E"/>
    <w:rsid w:val="00503C2A"/>
    <w:rsid w:val="005061FE"/>
    <w:rsid w:val="005217D1"/>
    <w:rsid w:val="00527311"/>
    <w:rsid w:val="00527985"/>
    <w:rsid w:val="00537E25"/>
    <w:rsid w:val="00542448"/>
    <w:rsid w:val="005607F3"/>
    <w:rsid w:val="005632C1"/>
    <w:rsid w:val="0056481C"/>
    <w:rsid w:val="00571DA8"/>
    <w:rsid w:val="00573A5A"/>
    <w:rsid w:val="00577563"/>
    <w:rsid w:val="00577766"/>
    <w:rsid w:val="00580430"/>
    <w:rsid w:val="00590FDD"/>
    <w:rsid w:val="0059391A"/>
    <w:rsid w:val="00593FD1"/>
    <w:rsid w:val="00594DF0"/>
    <w:rsid w:val="005A2E46"/>
    <w:rsid w:val="005B796B"/>
    <w:rsid w:val="005C71F8"/>
    <w:rsid w:val="005F14A8"/>
    <w:rsid w:val="005F6FD7"/>
    <w:rsid w:val="006011D2"/>
    <w:rsid w:val="0061038A"/>
    <w:rsid w:val="00616644"/>
    <w:rsid w:val="00626E78"/>
    <w:rsid w:val="00642323"/>
    <w:rsid w:val="006630EE"/>
    <w:rsid w:val="00665A59"/>
    <w:rsid w:val="00666DA4"/>
    <w:rsid w:val="006704BC"/>
    <w:rsid w:val="0067151C"/>
    <w:rsid w:val="00672FBA"/>
    <w:rsid w:val="00675319"/>
    <w:rsid w:val="006822D1"/>
    <w:rsid w:val="006848FB"/>
    <w:rsid w:val="006855DD"/>
    <w:rsid w:val="00685F45"/>
    <w:rsid w:val="00685FC2"/>
    <w:rsid w:val="00691D5A"/>
    <w:rsid w:val="006977B3"/>
    <w:rsid w:val="006A17E0"/>
    <w:rsid w:val="006A1FFF"/>
    <w:rsid w:val="006B2A2B"/>
    <w:rsid w:val="006C7F16"/>
    <w:rsid w:val="006D5F3B"/>
    <w:rsid w:val="006E050D"/>
    <w:rsid w:val="006E41E7"/>
    <w:rsid w:val="00703753"/>
    <w:rsid w:val="007041CD"/>
    <w:rsid w:val="00706223"/>
    <w:rsid w:val="00706517"/>
    <w:rsid w:val="00712654"/>
    <w:rsid w:val="00712D74"/>
    <w:rsid w:val="007159D7"/>
    <w:rsid w:val="007346C7"/>
    <w:rsid w:val="00741D04"/>
    <w:rsid w:val="00746FB4"/>
    <w:rsid w:val="007539BD"/>
    <w:rsid w:val="00754013"/>
    <w:rsid w:val="007541EF"/>
    <w:rsid w:val="0075679D"/>
    <w:rsid w:val="007714F3"/>
    <w:rsid w:val="00774EDE"/>
    <w:rsid w:val="00777F74"/>
    <w:rsid w:val="007801EE"/>
    <w:rsid w:val="00792FA7"/>
    <w:rsid w:val="00794E1B"/>
    <w:rsid w:val="007960A3"/>
    <w:rsid w:val="007A3705"/>
    <w:rsid w:val="007A5824"/>
    <w:rsid w:val="007C0F02"/>
    <w:rsid w:val="007C23C6"/>
    <w:rsid w:val="007D717D"/>
    <w:rsid w:val="007E2B8D"/>
    <w:rsid w:val="007E2DE8"/>
    <w:rsid w:val="007E4E17"/>
    <w:rsid w:val="007E7A68"/>
    <w:rsid w:val="007F3E71"/>
    <w:rsid w:val="008011C4"/>
    <w:rsid w:val="00801285"/>
    <w:rsid w:val="008039EE"/>
    <w:rsid w:val="0080420F"/>
    <w:rsid w:val="008071A8"/>
    <w:rsid w:val="0084011E"/>
    <w:rsid w:val="008405CF"/>
    <w:rsid w:val="00847041"/>
    <w:rsid w:val="008640AC"/>
    <w:rsid w:val="008727F2"/>
    <w:rsid w:val="0087561F"/>
    <w:rsid w:val="00875733"/>
    <w:rsid w:val="00875E55"/>
    <w:rsid w:val="00885AAB"/>
    <w:rsid w:val="008A0735"/>
    <w:rsid w:val="008A22D0"/>
    <w:rsid w:val="008A3DD3"/>
    <w:rsid w:val="008B4B7D"/>
    <w:rsid w:val="008C2BD1"/>
    <w:rsid w:val="008C6986"/>
    <w:rsid w:val="008D3953"/>
    <w:rsid w:val="008D3DBE"/>
    <w:rsid w:val="008E20ED"/>
    <w:rsid w:val="008E3985"/>
    <w:rsid w:val="008E6939"/>
    <w:rsid w:val="008F3AAA"/>
    <w:rsid w:val="0092603F"/>
    <w:rsid w:val="00931BFA"/>
    <w:rsid w:val="00932FF0"/>
    <w:rsid w:val="009338A4"/>
    <w:rsid w:val="00935078"/>
    <w:rsid w:val="00935F9B"/>
    <w:rsid w:val="009445E7"/>
    <w:rsid w:val="009456CE"/>
    <w:rsid w:val="009476BE"/>
    <w:rsid w:val="00951D65"/>
    <w:rsid w:val="00954A99"/>
    <w:rsid w:val="0095691A"/>
    <w:rsid w:val="0096493C"/>
    <w:rsid w:val="00965808"/>
    <w:rsid w:val="00967027"/>
    <w:rsid w:val="00970C34"/>
    <w:rsid w:val="00971B55"/>
    <w:rsid w:val="009758E2"/>
    <w:rsid w:val="00976EA9"/>
    <w:rsid w:val="00980DFC"/>
    <w:rsid w:val="00983E4D"/>
    <w:rsid w:val="00992583"/>
    <w:rsid w:val="009938B7"/>
    <w:rsid w:val="00996B10"/>
    <w:rsid w:val="009A19F9"/>
    <w:rsid w:val="009A66C4"/>
    <w:rsid w:val="009A6FED"/>
    <w:rsid w:val="009B0828"/>
    <w:rsid w:val="009B73B6"/>
    <w:rsid w:val="009F1726"/>
    <w:rsid w:val="009F60F1"/>
    <w:rsid w:val="009F6441"/>
    <w:rsid w:val="00A0724C"/>
    <w:rsid w:val="00A177DB"/>
    <w:rsid w:val="00A20CD7"/>
    <w:rsid w:val="00A30B79"/>
    <w:rsid w:val="00A37FC7"/>
    <w:rsid w:val="00A43973"/>
    <w:rsid w:val="00A46B42"/>
    <w:rsid w:val="00A572A2"/>
    <w:rsid w:val="00A6246F"/>
    <w:rsid w:val="00A64488"/>
    <w:rsid w:val="00A71FF8"/>
    <w:rsid w:val="00A724D4"/>
    <w:rsid w:val="00A7703D"/>
    <w:rsid w:val="00A90435"/>
    <w:rsid w:val="00A95BCF"/>
    <w:rsid w:val="00AA49F7"/>
    <w:rsid w:val="00AA59CE"/>
    <w:rsid w:val="00AA7C1B"/>
    <w:rsid w:val="00AC24EE"/>
    <w:rsid w:val="00AC4F78"/>
    <w:rsid w:val="00AC514E"/>
    <w:rsid w:val="00AD0487"/>
    <w:rsid w:val="00AD2918"/>
    <w:rsid w:val="00AE2777"/>
    <w:rsid w:val="00AE7584"/>
    <w:rsid w:val="00AF09A4"/>
    <w:rsid w:val="00AF4E8D"/>
    <w:rsid w:val="00B01263"/>
    <w:rsid w:val="00B205D0"/>
    <w:rsid w:val="00B22CD2"/>
    <w:rsid w:val="00B27ACB"/>
    <w:rsid w:val="00B30E81"/>
    <w:rsid w:val="00B31C2E"/>
    <w:rsid w:val="00B32C7C"/>
    <w:rsid w:val="00B56E23"/>
    <w:rsid w:val="00B63BB8"/>
    <w:rsid w:val="00B64CA8"/>
    <w:rsid w:val="00B6540F"/>
    <w:rsid w:val="00B70422"/>
    <w:rsid w:val="00B7269C"/>
    <w:rsid w:val="00B82AC6"/>
    <w:rsid w:val="00B9253C"/>
    <w:rsid w:val="00B932C7"/>
    <w:rsid w:val="00B9488A"/>
    <w:rsid w:val="00B96883"/>
    <w:rsid w:val="00BA019A"/>
    <w:rsid w:val="00BA75BC"/>
    <w:rsid w:val="00BC1CED"/>
    <w:rsid w:val="00BC7ECA"/>
    <w:rsid w:val="00BD617D"/>
    <w:rsid w:val="00BD71B9"/>
    <w:rsid w:val="00BE144C"/>
    <w:rsid w:val="00BE4DF3"/>
    <w:rsid w:val="00BF06D7"/>
    <w:rsid w:val="00BF20CF"/>
    <w:rsid w:val="00C03A7B"/>
    <w:rsid w:val="00C043CF"/>
    <w:rsid w:val="00C06269"/>
    <w:rsid w:val="00C067A2"/>
    <w:rsid w:val="00C17B8F"/>
    <w:rsid w:val="00C20D23"/>
    <w:rsid w:val="00C237C3"/>
    <w:rsid w:val="00C3504B"/>
    <w:rsid w:val="00C47CA9"/>
    <w:rsid w:val="00C47F5E"/>
    <w:rsid w:val="00C516CD"/>
    <w:rsid w:val="00C53EAE"/>
    <w:rsid w:val="00C66D67"/>
    <w:rsid w:val="00C771F4"/>
    <w:rsid w:val="00CA2F2B"/>
    <w:rsid w:val="00CB2CEE"/>
    <w:rsid w:val="00CB576D"/>
    <w:rsid w:val="00CB7458"/>
    <w:rsid w:val="00CC23EA"/>
    <w:rsid w:val="00CD3D6C"/>
    <w:rsid w:val="00CD670A"/>
    <w:rsid w:val="00CD68CD"/>
    <w:rsid w:val="00CD71C6"/>
    <w:rsid w:val="00CD7C0C"/>
    <w:rsid w:val="00CF5E34"/>
    <w:rsid w:val="00CF61F5"/>
    <w:rsid w:val="00CF623C"/>
    <w:rsid w:val="00D00660"/>
    <w:rsid w:val="00D06E3E"/>
    <w:rsid w:val="00D115CB"/>
    <w:rsid w:val="00D23925"/>
    <w:rsid w:val="00D260D4"/>
    <w:rsid w:val="00D3493C"/>
    <w:rsid w:val="00D40282"/>
    <w:rsid w:val="00D42161"/>
    <w:rsid w:val="00D51024"/>
    <w:rsid w:val="00D621AA"/>
    <w:rsid w:val="00D6694B"/>
    <w:rsid w:val="00D70563"/>
    <w:rsid w:val="00D71614"/>
    <w:rsid w:val="00D75E25"/>
    <w:rsid w:val="00D76618"/>
    <w:rsid w:val="00D77601"/>
    <w:rsid w:val="00D80686"/>
    <w:rsid w:val="00D87D45"/>
    <w:rsid w:val="00DA0F0D"/>
    <w:rsid w:val="00DA2BA0"/>
    <w:rsid w:val="00DA2E91"/>
    <w:rsid w:val="00DA77AE"/>
    <w:rsid w:val="00DB6682"/>
    <w:rsid w:val="00DB70E9"/>
    <w:rsid w:val="00DC2451"/>
    <w:rsid w:val="00DC30D0"/>
    <w:rsid w:val="00DF2D4F"/>
    <w:rsid w:val="00DF4DA5"/>
    <w:rsid w:val="00E06093"/>
    <w:rsid w:val="00E25997"/>
    <w:rsid w:val="00E26412"/>
    <w:rsid w:val="00E32361"/>
    <w:rsid w:val="00E34FF1"/>
    <w:rsid w:val="00E41F99"/>
    <w:rsid w:val="00E426BD"/>
    <w:rsid w:val="00E42B38"/>
    <w:rsid w:val="00E50E0E"/>
    <w:rsid w:val="00E50E62"/>
    <w:rsid w:val="00E71798"/>
    <w:rsid w:val="00E71B6D"/>
    <w:rsid w:val="00E83131"/>
    <w:rsid w:val="00E850E0"/>
    <w:rsid w:val="00E877FB"/>
    <w:rsid w:val="00E95DDC"/>
    <w:rsid w:val="00E9782D"/>
    <w:rsid w:val="00EA3E3A"/>
    <w:rsid w:val="00EA431D"/>
    <w:rsid w:val="00EA7FF5"/>
    <w:rsid w:val="00EB0E8E"/>
    <w:rsid w:val="00EB4F6D"/>
    <w:rsid w:val="00EC5E9D"/>
    <w:rsid w:val="00ED382D"/>
    <w:rsid w:val="00EE2839"/>
    <w:rsid w:val="00EE4067"/>
    <w:rsid w:val="00EE6483"/>
    <w:rsid w:val="00EF48E9"/>
    <w:rsid w:val="00EF7DF4"/>
    <w:rsid w:val="00F052EC"/>
    <w:rsid w:val="00F10B8B"/>
    <w:rsid w:val="00F134D6"/>
    <w:rsid w:val="00F13F2C"/>
    <w:rsid w:val="00F14171"/>
    <w:rsid w:val="00F16823"/>
    <w:rsid w:val="00F23AA4"/>
    <w:rsid w:val="00F42F46"/>
    <w:rsid w:val="00F45E95"/>
    <w:rsid w:val="00F4734E"/>
    <w:rsid w:val="00F473D1"/>
    <w:rsid w:val="00F51E2A"/>
    <w:rsid w:val="00F67D61"/>
    <w:rsid w:val="00F73E7A"/>
    <w:rsid w:val="00F90B59"/>
    <w:rsid w:val="00FA0253"/>
    <w:rsid w:val="00FA2338"/>
    <w:rsid w:val="00FC0632"/>
    <w:rsid w:val="00FC518A"/>
    <w:rsid w:val="00FD0FA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5:chartTrackingRefBased/>
  <w15:docId w15:val="{857C9E6F-CF42-4531-8FF0-24E3C6500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0692"/>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45069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450692"/>
    <w:pPr>
      <w:pBdr>
        <w:bottom w:val="single" w:sz="4" w:space="0" w:color="8EA9DB"/>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7">
    <w:name w:val="xl67"/>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8">
    <w:name w:val="xl68"/>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
    <w:name w:val="xl69"/>
    <w:basedOn w:val="Normal"/>
    <w:rsid w:val="00450692"/>
    <w:pPr>
      <w:pBdr>
        <w:bottom w:val="single" w:sz="4" w:space="0" w:color="8EA9DB"/>
      </w:pBdr>
      <w:shd w:val="clear" w:color="D9E1F2" w:fill="D9E1F2"/>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msonormal0">
    <w:name w:val="msonormal"/>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Normal"/>
    <w:rsid w:val="004B51A3"/>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6">
    <w:name w:val="xl76"/>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7">
    <w:name w:val="xl77"/>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8">
    <w:name w:val="xl78"/>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9">
    <w:name w:val="xl79"/>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0">
    <w:name w:val="xl80"/>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1">
    <w:name w:val="xl81"/>
    <w:basedOn w:val="Normal"/>
    <w:rsid w:val="004B51A3"/>
    <w:pPr>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1678">
      <w:bodyDiv w:val="1"/>
      <w:marLeft w:val="0"/>
      <w:marRight w:val="0"/>
      <w:marTop w:val="0"/>
      <w:marBottom w:val="0"/>
      <w:divBdr>
        <w:top w:val="none" w:sz="0" w:space="0" w:color="auto"/>
        <w:left w:val="none" w:sz="0" w:space="0" w:color="auto"/>
        <w:bottom w:val="none" w:sz="0" w:space="0" w:color="auto"/>
        <w:right w:val="none" w:sz="0" w:space="0" w:color="auto"/>
      </w:divBdr>
    </w:div>
    <w:div w:id="260340290">
      <w:bodyDiv w:val="1"/>
      <w:marLeft w:val="0"/>
      <w:marRight w:val="0"/>
      <w:marTop w:val="0"/>
      <w:marBottom w:val="0"/>
      <w:divBdr>
        <w:top w:val="none" w:sz="0" w:space="0" w:color="auto"/>
        <w:left w:val="none" w:sz="0" w:space="0" w:color="auto"/>
        <w:bottom w:val="none" w:sz="0" w:space="0" w:color="auto"/>
        <w:right w:val="none" w:sz="0" w:space="0" w:color="auto"/>
      </w:divBdr>
    </w:div>
    <w:div w:id="283929463">
      <w:bodyDiv w:val="1"/>
      <w:marLeft w:val="0"/>
      <w:marRight w:val="0"/>
      <w:marTop w:val="0"/>
      <w:marBottom w:val="0"/>
      <w:divBdr>
        <w:top w:val="none" w:sz="0" w:space="0" w:color="auto"/>
        <w:left w:val="none" w:sz="0" w:space="0" w:color="auto"/>
        <w:bottom w:val="none" w:sz="0" w:space="0" w:color="auto"/>
        <w:right w:val="none" w:sz="0" w:space="0" w:color="auto"/>
      </w:divBdr>
    </w:div>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483855173">
      <w:bodyDiv w:val="1"/>
      <w:marLeft w:val="0"/>
      <w:marRight w:val="0"/>
      <w:marTop w:val="0"/>
      <w:marBottom w:val="0"/>
      <w:divBdr>
        <w:top w:val="none" w:sz="0" w:space="0" w:color="auto"/>
        <w:left w:val="none" w:sz="0" w:space="0" w:color="auto"/>
        <w:bottom w:val="none" w:sz="0" w:space="0" w:color="auto"/>
        <w:right w:val="none" w:sz="0" w:space="0" w:color="auto"/>
      </w:divBdr>
    </w:div>
    <w:div w:id="501168937">
      <w:bodyDiv w:val="1"/>
      <w:marLeft w:val="0"/>
      <w:marRight w:val="0"/>
      <w:marTop w:val="0"/>
      <w:marBottom w:val="0"/>
      <w:divBdr>
        <w:top w:val="none" w:sz="0" w:space="0" w:color="auto"/>
        <w:left w:val="none" w:sz="0" w:space="0" w:color="auto"/>
        <w:bottom w:val="none" w:sz="0" w:space="0" w:color="auto"/>
        <w:right w:val="none" w:sz="0" w:space="0" w:color="auto"/>
      </w:divBdr>
    </w:div>
    <w:div w:id="598490440">
      <w:bodyDiv w:val="1"/>
      <w:marLeft w:val="0"/>
      <w:marRight w:val="0"/>
      <w:marTop w:val="0"/>
      <w:marBottom w:val="0"/>
      <w:divBdr>
        <w:top w:val="none" w:sz="0" w:space="0" w:color="auto"/>
        <w:left w:val="none" w:sz="0" w:space="0" w:color="auto"/>
        <w:bottom w:val="none" w:sz="0" w:space="0" w:color="auto"/>
        <w:right w:val="none" w:sz="0" w:space="0" w:color="auto"/>
      </w:divBdr>
    </w:div>
    <w:div w:id="70641765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932661882">
      <w:bodyDiv w:val="1"/>
      <w:marLeft w:val="0"/>
      <w:marRight w:val="0"/>
      <w:marTop w:val="0"/>
      <w:marBottom w:val="0"/>
      <w:divBdr>
        <w:top w:val="none" w:sz="0" w:space="0" w:color="auto"/>
        <w:left w:val="none" w:sz="0" w:space="0" w:color="auto"/>
        <w:bottom w:val="none" w:sz="0" w:space="0" w:color="auto"/>
        <w:right w:val="none" w:sz="0" w:space="0" w:color="auto"/>
      </w:divBdr>
    </w:div>
    <w:div w:id="968825624">
      <w:bodyDiv w:val="1"/>
      <w:marLeft w:val="0"/>
      <w:marRight w:val="0"/>
      <w:marTop w:val="0"/>
      <w:marBottom w:val="0"/>
      <w:divBdr>
        <w:top w:val="none" w:sz="0" w:space="0" w:color="auto"/>
        <w:left w:val="none" w:sz="0" w:space="0" w:color="auto"/>
        <w:bottom w:val="none" w:sz="0" w:space="0" w:color="auto"/>
        <w:right w:val="none" w:sz="0" w:space="0" w:color="auto"/>
      </w:divBdr>
    </w:div>
    <w:div w:id="1229610308">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0385166">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1788351797">
      <w:bodyDiv w:val="1"/>
      <w:marLeft w:val="0"/>
      <w:marRight w:val="0"/>
      <w:marTop w:val="0"/>
      <w:marBottom w:val="0"/>
      <w:divBdr>
        <w:top w:val="none" w:sz="0" w:space="0" w:color="auto"/>
        <w:left w:val="none" w:sz="0" w:space="0" w:color="auto"/>
        <w:bottom w:val="none" w:sz="0" w:space="0" w:color="auto"/>
        <w:right w:val="none" w:sz="0" w:space="0" w:color="auto"/>
      </w:divBdr>
    </w:div>
    <w:div w:id="2070105276">
      <w:bodyDiv w:val="1"/>
      <w:marLeft w:val="0"/>
      <w:marRight w:val="0"/>
      <w:marTop w:val="0"/>
      <w:marBottom w:val="0"/>
      <w:divBdr>
        <w:top w:val="none" w:sz="0" w:space="0" w:color="auto"/>
        <w:left w:val="none" w:sz="0" w:space="0" w:color="auto"/>
        <w:bottom w:val="none" w:sz="0" w:space="0" w:color="auto"/>
        <w:right w:val="none" w:sz="0" w:space="0" w:color="auto"/>
      </w:divBdr>
    </w:div>
    <w:div w:id="2147040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ifs1\NetDrv-O\Proj-15\WRM\15-309%20LCBP%20Jewett%20Brook%20Tile%20Drain%20Study\JBT01_Q_ForReport_SM.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Station JBT01 Flow Rate </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4"/>
          <c:order val="0"/>
          <c:tx>
            <c:strRef>
              <c:f>JBT01_1!$G$1</c:f>
              <c:strCache>
                <c:ptCount val="1"/>
                <c:pt idx="0">
                  <c:v>L/min</c:v>
                </c:pt>
              </c:strCache>
            </c:strRef>
          </c:tx>
          <c:spPr>
            <a:ln w="12700" cap="rnd">
              <a:solidFill>
                <a:srgbClr val="00B050"/>
              </a:solidFill>
              <a:round/>
            </a:ln>
            <a:effectLst/>
          </c:spPr>
          <c:marker>
            <c:symbol val="none"/>
          </c:marker>
          <c:cat>
            <c:numRef>
              <c:f>JBT01_1!$A$2:$A$32810</c:f>
              <c:numCache>
                <c:formatCode>m/d/yyyy\ h:mm</c:formatCode>
                <c:ptCount val="32809"/>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pt idx="21288">
                  <c:v>43040</c:v>
                </c:pt>
                <c:pt idx="21289">
                  <c:v>43040.010416666664</c:v>
                </c:pt>
                <c:pt idx="21290">
                  <c:v>43040.020833333336</c:v>
                </c:pt>
                <c:pt idx="21291">
                  <c:v>43040.03125</c:v>
                </c:pt>
                <c:pt idx="21292">
                  <c:v>43040.041666666664</c:v>
                </c:pt>
                <c:pt idx="21293">
                  <c:v>43040.052083333336</c:v>
                </c:pt>
                <c:pt idx="21294">
                  <c:v>43040.0625</c:v>
                </c:pt>
                <c:pt idx="21295">
                  <c:v>43040.072916666664</c:v>
                </c:pt>
                <c:pt idx="21296">
                  <c:v>43040.083333333336</c:v>
                </c:pt>
                <c:pt idx="21297">
                  <c:v>43040.09375</c:v>
                </c:pt>
                <c:pt idx="21298">
                  <c:v>43040.104166666664</c:v>
                </c:pt>
                <c:pt idx="21299">
                  <c:v>43040.114583333336</c:v>
                </c:pt>
                <c:pt idx="21300">
                  <c:v>43040.125</c:v>
                </c:pt>
                <c:pt idx="21301">
                  <c:v>43040.135416666664</c:v>
                </c:pt>
                <c:pt idx="21302">
                  <c:v>43040.145833333336</c:v>
                </c:pt>
                <c:pt idx="21303">
                  <c:v>43040.15625</c:v>
                </c:pt>
                <c:pt idx="21304">
                  <c:v>43040.166666666664</c:v>
                </c:pt>
                <c:pt idx="21305">
                  <c:v>43040.177083333336</c:v>
                </c:pt>
                <c:pt idx="21306">
                  <c:v>43040.1875</c:v>
                </c:pt>
                <c:pt idx="21307">
                  <c:v>43040.197916666664</c:v>
                </c:pt>
                <c:pt idx="21308">
                  <c:v>43040.208333333336</c:v>
                </c:pt>
                <c:pt idx="21309">
                  <c:v>43040.21875</c:v>
                </c:pt>
                <c:pt idx="21310">
                  <c:v>43040.229166666664</c:v>
                </c:pt>
                <c:pt idx="21311">
                  <c:v>43040.239583333336</c:v>
                </c:pt>
                <c:pt idx="21312">
                  <c:v>43040.25</c:v>
                </c:pt>
                <c:pt idx="21313">
                  <c:v>43040.260416666664</c:v>
                </c:pt>
                <c:pt idx="21314">
                  <c:v>43040.270833333336</c:v>
                </c:pt>
                <c:pt idx="21315">
                  <c:v>43040.28125</c:v>
                </c:pt>
                <c:pt idx="21316">
                  <c:v>43040.291666666664</c:v>
                </c:pt>
                <c:pt idx="21317">
                  <c:v>43040.302083333336</c:v>
                </c:pt>
                <c:pt idx="21318">
                  <c:v>43040.3125</c:v>
                </c:pt>
                <c:pt idx="21319">
                  <c:v>43040.322916666664</c:v>
                </c:pt>
                <c:pt idx="21320">
                  <c:v>43040.333333333336</c:v>
                </c:pt>
                <c:pt idx="21321">
                  <c:v>43040.34375</c:v>
                </c:pt>
                <c:pt idx="21322">
                  <c:v>43040.354166666664</c:v>
                </c:pt>
                <c:pt idx="21323">
                  <c:v>43040.364583333336</c:v>
                </c:pt>
                <c:pt idx="21324">
                  <c:v>43040.375</c:v>
                </c:pt>
                <c:pt idx="21325">
                  <c:v>43040.385416666664</c:v>
                </c:pt>
                <c:pt idx="21326">
                  <c:v>43040.395833333336</c:v>
                </c:pt>
                <c:pt idx="21327">
                  <c:v>43040.40625</c:v>
                </c:pt>
                <c:pt idx="21328">
                  <c:v>43040.416666666664</c:v>
                </c:pt>
                <c:pt idx="21329">
                  <c:v>43040.427083333336</c:v>
                </c:pt>
                <c:pt idx="21330">
                  <c:v>43040.4375</c:v>
                </c:pt>
                <c:pt idx="21331">
                  <c:v>43040.447916666664</c:v>
                </c:pt>
                <c:pt idx="21332">
                  <c:v>43040.458333333336</c:v>
                </c:pt>
                <c:pt idx="21333">
                  <c:v>43040.46875</c:v>
                </c:pt>
                <c:pt idx="21334">
                  <c:v>43040.479166666664</c:v>
                </c:pt>
                <c:pt idx="21335">
                  <c:v>43040.489583333336</c:v>
                </c:pt>
                <c:pt idx="21336">
                  <c:v>43040.5</c:v>
                </c:pt>
                <c:pt idx="21337">
                  <c:v>43040.510416666664</c:v>
                </c:pt>
                <c:pt idx="21338">
                  <c:v>43040.520833333336</c:v>
                </c:pt>
                <c:pt idx="21339">
                  <c:v>43040.53125</c:v>
                </c:pt>
                <c:pt idx="21340">
                  <c:v>43040.541666666664</c:v>
                </c:pt>
                <c:pt idx="21341">
                  <c:v>43040.552083333336</c:v>
                </c:pt>
                <c:pt idx="21342">
                  <c:v>43040.5625</c:v>
                </c:pt>
                <c:pt idx="21343">
                  <c:v>43040.572916666664</c:v>
                </c:pt>
                <c:pt idx="21344">
                  <c:v>43040.583333333336</c:v>
                </c:pt>
                <c:pt idx="21345">
                  <c:v>43040.59375</c:v>
                </c:pt>
                <c:pt idx="21346">
                  <c:v>43040.604166666664</c:v>
                </c:pt>
                <c:pt idx="21347">
                  <c:v>43040.614583333336</c:v>
                </c:pt>
                <c:pt idx="21348">
                  <c:v>43040.625</c:v>
                </c:pt>
                <c:pt idx="21349">
                  <c:v>43040.635416666664</c:v>
                </c:pt>
                <c:pt idx="21350">
                  <c:v>43040.645833333336</c:v>
                </c:pt>
                <c:pt idx="21351">
                  <c:v>43040.65625</c:v>
                </c:pt>
                <c:pt idx="21352">
                  <c:v>43040.666666666664</c:v>
                </c:pt>
                <c:pt idx="21353">
                  <c:v>43040.677083333336</c:v>
                </c:pt>
                <c:pt idx="21354">
                  <c:v>43040.6875</c:v>
                </c:pt>
                <c:pt idx="21355">
                  <c:v>43040.697916666664</c:v>
                </c:pt>
                <c:pt idx="21356">
                  <c:v>43040.708333333336</c:v>
                </c:pt>
                <c:pt idx="21357">
                  <c:v>43040.71875</c:v>
                </c:pt>
                <c:pt idx="21358">
                  <c:v>43040.729166666664</c:v>
                </c:pt>
                <c:pt idx="21359">
                  <c:v>43040.739583333336</c:v>
                </c:pt>
                <c:pt idx="21360">
                  <c:v>43040.75</c:v>
                </c:pt>
                <c:pt idx="21361">
                  <c:v>43040.760416666664</c:v>
                </c:pt>
                <c:pt idx="21362">
                  <c:v>43040.770833333336</c:v>
                </c:pt>
                <c:pt idx="21363">
                  <c:v>43040.78125</c:v>
                </c:pt>
                <c:pt idx="21364">
                  <c:v>43040.791666666664</c:v>
                </c:pt>
                <c:pt idx="21365">
                  <c:v>43040.802083333336</c:v>
                </c:pt>
                <c:pt idx="21366">
                  <c:v>43040.8125</c:v>
                </c:pt>
                <c:pt idx="21367">
                  <c:v>43040.822916666664</c:v>
                </c:pt>
                <c:pt idx="21368">
                  <c:v>43040.833333333336</c:v>
                </c:pt>
                <c:pt idx="21369">
                  <c:v>43040.84375</c:v>
                </c:pt>
                <c:pt idx="21370">
                  <c:v>43040.854166666664</c:v>
                </c:pt>
                <c:pt idx="21371">
                  <c:v>43040.864583333336</c:v>
                </c:pt>
                <c:pt idx="21372">
                  <c:v>43040.875</c:v>
                </c:pt>
                <c:pt idx="21373">
                  <c:v>43040.885416666664</c:v>
                </c:pt>
                <c:pt idx="21374">
                  <c:v>43040.895833333336</c:v>
                </c:pt>
                <c:pt idx="21375">
                  <c:v>43040.90625</c:v>
                </c:pt>
                <c:pt idx="21376">
                  <c:v>43040.916666666664</c:v>
                </c:pt>
                <c:pt idx="21377">
                  <c:v>43040.927083333336</c:v>
                </c:pt>
                <c:pt idx="21378">
                  <c:v>43040.9375</c:v>
                </c:pt>
                <c:pt idx="21379">
                  <c:v>43040.947916666664</c:v>
                </c:pt>
                <c:pt idx="21380">
                  <c:v>43040.958333333336</c:v>
                </c:pt>
                <c:pt idx="21381">
                  <c:v>43040.96875</c:v>
                </c:pt>
                <c:pt idx="21382">
                  <c:v>43040.979166666664</c:v>
                </c:pt>
                <c:pt idx="21383">
                  <c:v>43040.989583333336</c:v>
                </c:pt>
                <c:pt idx="21384">
                  <c:v>43041</c:v>
                </c:pt>
                <c:pt idx="21385">
                  <c:v>43041.010416666664</c:v>
                </c:pt>
                <c:pt idx="21386">
                  <c:v>43041.020833333336</c:v>
                </c:pt>
                <c:pt idx="21387">
                  <c:v>43041.03125</c:v>
                </c:pt>
                <c:pt idx="21388">
                  <c:v>43041.041666666664</c:v>
                </c:pt>
                <c:pt idx="21389">
                  <c:v>43041.052083333336</c:v>
                </c:pt>
                <c:pt idx="21390">
                  <c:v>43041.0625</c:v>
                </c:pt>
                <c:pt idx="21391">
                  <c:v>43041.072916666664</c:v>
                </c:pt>
                <c:pt idx="21392">
                  <c:v>43041.083333333336</c:v>
                </c:pt>
                <c:pt idx="21393">
                  <c:v>43041.09375</c:v>
                </c:pt>
                <c:pt idx="21394">
                  <c:v>43041.104166666664</c:v>
                </c:pt>
                <c:pt idx="21395">
                  <c:v>43041.114583333336</c:v>
                </c:pt>
                <c:pt idx="21396">
                  <c:v>43041.125</c:v>
                </c:pt>
                <c:pt idx="21397">
                  <c:v>43041.135416666664</c:v>
                </c:pt>
                <c:pt idx="21398">
                  <c:v>43041.145833333336</c:v>
                </c:pt>
                <c:pt idx="21399">
                  <c:v>43041.15625</c:v>
                </c:pt>
                <c:pt idx="21400">
                  <c:v>43041.166666666664</c:v>
                </c:pt>
                <c:pt idx="21401">
                  <c:v>43041.177083333336</c:v>
                </c:pt>
                <c:pt idx="21402">
                  <c:v>43041.1875</c:v>
                </c:pt>
                <c:pt idx="21403">
                  <c:v>43041.197916666664</c:v>
                </c:pt>
                <c:pt idx="21404">
                  <c:v>43041.208333333336</c:v>
                </c:pt>
                <c:pt idx="21405">
                  <c:v>43041.21875</c:v>
                </c:pt>
                <c:pt idx="21406">
                  <c:v>43041.229166666664</c:v>
                </c:pt>
                <c:pt idx="21407">
                  <c:v>43041.239583333336</c:v>
                </c:pt>
                <c:pt idx="21408">
                  <c:v>43041.25</c:v>
                </c:pt>
                <c:pt idx="21409">
                  <c:v>43041.260416666664</c:v>
                </c:pt>
                <c:pt idx="21410">
                  <c:v>43041.270833333336</c:v>
                </c:pt>
                <c:pt idx="21411">
                  <c:v>43041.28125</c:v>
                </c:pt>
                <c:pt idx="21412">
                  <c:v>43041.291666666664</c:v>
                </c:pt>
                <c:pt idx="21413">
                  <c:v>43041.302083333336</c:v>
                </c:pt>
                <c:pt idx="21414">
                  <c:v>43041.3125</c:v>
                </c:pt>
                <c:pt idx="21415">
                  <c:v>43041.322916666664</c:v>
                </c:pt>
                <c:pt idx="21416">
                  <c:v>43041.333333333336</c:v>
                </c:pt>
                <c:pt idx="21417">
                  <c:v>43041.34375</c:v>
                </c:pt>
                <c:pt idx="21418">
                  <c:v>43041.354166666664</c:v>
                </c:pt>
                <c:pt idx="21419">
                  <c:v>43041.364583333336</c:v>
                </c:pt>
                <c:pt idx="21420">
                  <c:v>43041.375</c:v>
                </c:pt>
                <c:pt idx="21421">
                  <c:v>43041.385416666664</c:v>
                </c:pt>
                <c:pt idx="21422">
                  <c:v>43041.395833333336</c:v>
                </c:pt>
                <c:pt idx="21423">
                  <c:v>43041.40625</c:v>
                </c:pt>
                <c:pt idx="21424">
                  <c:v>43041.416666666664</c:v>
                </c:pt>
                <c:pt idx="21425">
                  <c:v>43041.427083333336</c:v>
                </c:pt>
                <c:pt idx="21426">
                  <c:v>43041.4375</c:v>
                </c:pt>
                <c:pt idx="21427">
                  <c:v>43041.447916666664</c:v>
                </c:pt>
                <c:pt idx="21428">
                  <c:v>43041.458333333336</c:v>
                </c:pt>
                <c:pt idx="21429">
                  <c:v>43041.46875</c:v>
                </c:pt>
                <c:pt idx="21430">
                  <c:v>43041.479166666664</c:v>
                </c:pt>
                <c:pt idx="21431">
                  <c:v>43041.489583333336</c:v>
                </c:pt>
                <c:pt idx="21432">
                  <c:v>43041.5</c:v>
                </c:pt>
                <c:pt idx="21433">
                  <c:v>43041.510416666664</c:v>
                </c:pt>
                <c:pt idx="21434">
                  <c:v>43041.520833333336</c:v>
                </c:pt>
                <c:pt idx="21435">
                  <c:v>43041.53125</c:v>
                </c:pt>
                <c:pt idx="21436">
                  <c:v>43041.541666666664</c:v>
                </c:pt>
                <c:pt idx="21437">
                  <c:v>43041.552083333336</c:v>
                </c:pt>
                <c:pt idx="21438">
                  <c:v>43041.5625</c:v>
                </c:pt>
                <c:pt idx="21439">
                  <c:v>43041.572916666664</c:v>
                </c:pt>
                <c:pt idx="21440">
                  <c:v>43041.583333333336</c:v>
                </c:pt>
                <c:pt idx="21441">
                  <c:v>43041.59375</c:v>
                </c:pt>
                <c:pt idx="21442">
                  <c:v>43041.604166666664</c:v>
                </c:pt>
                <c:pt idx="21443">
                  <c:v>43041.614583333336</c:v>
                </c:pt>
                <c:pt idx="21444">
                  <c:v>43041.625</c:v>
                </c:pt>
                <c:pt idx="21445">
                  <c:v>43041.635416666664</c:v>
                </c:pt>
                <c:pt idx="21446">
                  <c:v>43041.645833333336</c:v>
                </c:pt>
                <c:pt idx="21447">
                  <c:v>43041.65625</c:v>
                </c:pt>
                <c:pt idx="21448">
                  <c:v>43041.666666666664</c:v>
                </c:pt>
                <c:pt idx="21449">
                  <c:v>43041.677083333336</c:v>
                </c:pt>
                <c:pt idx="21450">
                  <c:v>43041.6875</c:v>
                </c:pt>
                <c:pt idx="21451">
                  <c:v>43041.697916666664</c:v>
                </c:pt>
                <c:pt idx="21452">
                  <c:v>43041.708333333336</c:v>
                </c:pt>
                <c:pt idx="21453">
                  <c:v>43041.71875</c:v>
                </c:pt>
                <c:pt idx="21454">
                  <c:v>43041.729166666664</c:v>
                </c:pt>
                <c:pt idx="21455">
                  <c:v>43041.739583333336</c:v>
                </c:pt>
                <c:pt idx="21456">
                  <c:v>43041.75</c:v>
                </c:pt>
                <c:pt idx="21457">
                  <c:v>43041.760416666664</c:v>
                </c:pt>
                <c:pt idx="21458">
                  <c:v>43041.770833333336</c:v>
                </c:pt>
                <c:pt idx="21459">
                  <c:v>43041.78125</c:v>
                </c:pt>
                <c:pt idx="21460">
                  <c:v>43041.791666666664</c:v>
                </c:pt>
                <c:pt idx="21461">
                  <c:v>43041.802083333336</c:v>
                </c:pt>
                <c:pt idx="21462">
                  <c:v>43041.8125</c:v>
                </c:pt>
                <c:pt idx="21463">
                  <c:v>43041.822916666664</c:v>
                </c:pt>
                <c:pt idx="21464">
                  <c:v>43041.833333333336</c:v>
                </c:pt>
                <c:pt idx="21465">
                  <c:v>43041.84375</c:v>
                </c:pt>
                <c:pt idx="21466">
                  <c:v>43041.854166666664</c:v>
                </c:pt>
                <c:pt idx="21467">
                  <c:v>43041.864583333336</c:v>
                </c:pt>
                <c:pt idx="21468">
                  <c:v>43041.875</c:v>
                </c:pt>
                <c:pt idx="21469">
                  <c:v>43041.885416666664</c:v>
                </c:pt>
                <c:pt idx="21470">
                  <c:v>43041.895833333336</c:v>
                </c:pt>
                <c:pt idx="21471">
                  <c:v>43041.90625</c:v>
                </c:pt>
                <c:pt idx="21472">
                  <c:v>43041.916666666664</c:v>
                </c:pt>
                <c:pt idx="21473">
                  <c:v>43041.927083333336</c:v>
                </c:pt>
                <c:pt idx="21474">
                  <c:v>43041.9375</c:v>
                </c:pt>
                <c:pt idx="21475">
                  <c:v>43041.947916666664</c:v>
                </c:pt>
                <c:pt idx="21476">
                  <c:v>43041.958333333336</c:v>
                </c:pt>
                <c:pt idx="21477">
                  <c:v>43041.96875</c:v>
                </c:pt>
                <c:pt idx="21478">
                  <c:v>43041.979166666664</c:v>
                </c:pt>
                <c:pt idx="21479">
                  <c:v>43041.989583333336</c:v>
                </c:pt>
                <c:pt idx="21480">
                  <c:v>43042</c:v>
                </c:pt>
                <c:pt idx="21481">
                  <c:v>43042.010416666664</c:v>
                </c:pt>
                <c:pt idx="21482">
                  <c:v>43042.020833333336</c:v>
                </c:pt>
                <c:pt idx="21483">
                  <c:v>43042.03125</c:v>
                </c:pt>
                <c:pt idx="21484">
                  <c:v>43042.041666666664</c:v>
                </c:pt>
                <c:pt idx="21485">
                  <c:v>43042.052083333336</c:v>
                </c:pt>
                <c:pt idx="21486">
                  <c:v>43042.0625</c:v>
                </c:pt>
                <c:pt idx="21487">
                  <c:v>43042.072916666664</c:v>
                </c:pt>
                <c:pt idx="21488">
                  <c:v>43042.083333333336</c:v>
                </c:pt>
                <c:pt idx="21489">
                  <c:v>43042.09375</c:v>
                </c:pt>
                <c:pt idx="21490">
                  <c:v>43042.104166666664</c:v>
                </c:pt>
                <c:pt idx="21491">
                  <c:v>43042.114583333336</c:v>
                </c:pt>
                <c:pt idx="21492">
                  <c:v>43042.125</c:v>
                </c:pt>
                <c:pt idx="21493">
                  <c:v>43042.135416666664</c:v>
                </c:pt>
                <c:pt idx="21494">
                  <c:v>43042.145833333336</c:v>
                </c:pt>
                <c:pt idx="21495">
                  <c:v>43042.15625</c:v>
                </c:pt>
                <c:pt idx="21496">
                  <c:v>43042.166666666664</c:v>
                </c:pt>
                <c:pt idx="21497">
                  <c:v>43042.177083333336</c:v>
                </c:pt>
                <c:pt idx="21498">
                  <c:v>43042.1875</c:v>
                </c:pt>
                <c:pt idx="21499">
                  <c:v>43042.197916666664</c:v>
                </c:pt>
                <c:pt idx="21500">
                  <c:v>43042.208333333336</c:v>
                </c:pt>
                <c:pt idx="21501">
                  <c:v>43042.21875</c:v>
                </c:pt>
                <c:pt idx="21502">
                  <c:v>43042.229166666664</c:v>
                </c:pt>
                <c:pt idx="21503">
                  <c:v>43042.239583333336</c:v>
                </c:pt>
                <c:pt idx="21504">
                  <c:v>43042.25</c:v>
                </c:pt>
                <c:pt idx="21505">
                  <c:v>43042.260416666664</c:v>
                </c:pt>
                <c:pt idx="21506">
                  <c:v>43042.270833333336</c:v>
                </c:pt>
                <c:pt idx="21507">
                  <c:v>43042.28125</c:v>
                </c:pt>
                <c:pt idx="21508">
                  <c:v>43042.291666666664</c:v>
                </c:pt>
                <c:pt idx="21509">
                  <c:v>43042.302083333336</c:v>
                </c:pt>
                <c:pt idx="21510">
                  <c:v>43042.3125</c:v>
                </c:pt>
                <c:pt idx="21511">
                  <c:v>43042.32291678241</c:v>
                </c:pt>
                <c:pt idx="21512">
                  <c:v>43042.333333506947</c:v>
                </c:pt>
                <c:pt idx="21513">
                  <c:v>43042.343750231485</c:v>
                </c:pt>
                <c:pt idx="21514">
                  <c:v>43042.354166956022</c:v>
                </c:pt>
                <c:pt idx="21515">
                  <c:v>43042.364583680559</c:v>
                </c:pt>
                <c:pt idx="21516">
                  <c:v>43042.375000405096</c:v>
                </c:pt>
                <c:pt idx="21517">
                  <c:v>43042.385417129626</c:v>
                </c:pt>
                <c:pt idx="21518">
                  <c:v>43042.395833854163</c:v>
                </c:pt>
                <c:pt idx="21519">
                  <c:v>43042.406250578701</c:v>
                </c:pt>
                <c:pt idx="21520">
                  <c:v>43042.416667303238</c:v>
                </c:pt>
                <c:pt idx="21521">
                  <c:v>43042.427084027775</c:v>
                </c:pt>
                <c:pt idx="21522">
                  <c:v>43042.437500752312</c:v>
                </c:pt>
                <c:pt idx="21523">
                  <c:v>43042.447916666664</c:v>
                </c:pt>
                <c:pt idx="21524">
                  <c:v>43042.458333333336</c:v>
                </c:pt>
                <c:pt idx="21525">
                  <c:v>43042.46875</c:v>
                </c:pt>
                <c:pt idx="21526">
                  <c:v>43042.479166666664</c:v>
                </c:pt>
                <c:pt idx="21527">
                  <c:v>43042.489583333336</c:v>
                </c:pt>
                <c:pt idx="21528">
                  <c:v>43042.5</c:v>
                </c:pt>
                <c:pt idx="21529">
                  <c:v>43042.510416666664</c:v>
                </c:pt>
                <c:pt idx="21530">
                  <c:v>43042.520833333336</c:v>
                </c:pt>
                <c:pt idx="21531">
                  <c:v>43042.53125</c:v>
                </c:pt>
                <c:pt idx="21532">
                  <c:v>43042.541666666664</c:v>
                </c:pt>
                <c:pt idx="21533">
                  <c:v>43042.552083333336</c:v>
                </c:pt>
                <c:pt idx="21534">
                  <c:v>43042.5625</c:v>
                </c:pt>
                <c:pt idx="21535">
                  <c:v>43042.572916666664</c:v>
                </c:pt>
                <c:pt idx="21536">
                  <c:v>43042.583333333336</c:v>
                </c:pt>
                <c:pt idx="21537">
                  <c:v>43042.59375</c:v>
                </c:pt>
                <c:pt idx="21538">
                  <c:v>43042.604166666664</c:v>
                </c:pt>
                <c:pt idx="21539">
                  <c:v>43042.614583333336</c:v>
                </c:pt>
                <c:pt idx="21540">
                  <c:v>43042.625</c:v>
                </c:pt>
                <c:pt idx="21541">
                  <c:v>43042.63541678241</c:v>
                </c:pt>
                <c:pt idx="21542">
                  <c:v>43043.625</c:v>
                </c:pt>
                <c:pt idx="21543">
                  <c:v>43042.645833333336</c:v>
                </c:pt>
                <c:pt idx="21544">
                  <c:v>43042.65625</c:v>
                </c:pt>
                <c:pt idx="21545">
                  <c:v>43042.666666666664</c:v>
                </c:pt>
                <c:pt idx="21546">
                  <c:v>43042.677083333336</c:v>
                </c:pt>
                <c:pt idx="21547">
                  <c:v>43042.6875</c:v>
                </c:pt>
                <c:pt idx="21548">
                  <c:v>43042.697916666664</c:v>
                </c:pt>
                <c:pt idx="21549">
                  <c:v>43042.708333333336</c:v>
                </c:pt>
                <c:pt idx="21550">
                  <c:v>43042.71875</c:v>
                </c:pt>
                <c:pt idx="21551">
                  <c:v>43042.729166666664</c:v>
                </c:pt>
                <c:pt idx="21552">
                  <c:v>43042.739583333336</c:v>
                </c:pt>
                <c:pt idx="21553">
                  <c:v>43042.75</c:v>
                </c:pt>
                <c:pt idx="21554">
                  <c:v>43042.760416666664</c:v>
                </c:pt>
                <c:pt idx="21555">
                  <c:v>43042.770833333336</c:v>
                </c:pt>
                <c:pt idx="21556">
                  <c:v>43042.78125</c:v>
                </c:pt>
                <c:pt idx="21557">
                  <c:v>43042.791666666664</c:v>
                </c:pt>
                <c:pt idx="21558">
                  <c:v>43042.802083333336</c:v>
                </c:pt>
                <c:pt idx="21559">
                  <c:v>43042.8125</c:v>
                </c:pt>
                <c:pt idx="21560">
                  <c:v>43042.822916666664</c:v>
                </c:pt>
                <c:pt idx="21561">
                  <c:v>43042.833333333336</c:v>
                </c:pt>
                <c:pt idx="21562">
                  <c:v>43042.84375</c:v>
                </c:pt>
                <c:pt idx="21563">
                  <c:v>43042.854166666664</c:v>
                </c:pt>
                <c:pt idx="21564">
                  <c:v>43042.864583333336</c:v>
                </c:pt>
                <c:pt idx="21565">
                  <c:v>43042.875</c:v>
                </c:pt>
                <c:pt idx="21566">
                  <c:v>43042.885416666664</c:v>
                </c:pt>
                <c:pt idx="21567">
                  <c:v>43042.895833333336</c:v>
                </c:pt>
                <c:pt idx="21568">
                  <c:v>43042.90625</c:v>
                </c:pt>
                <c:pt idx="21569">
                  <c:v>43042.916666666664</c:v>
                </c:pt>
                <c:pt idx="21570">
                  <c:v>43042.927083333336</c:v>
                </c:pt>
                <c:pt idx="21571">
                  <c:v>43042.9375</c:v>
                </c:pt>
                <c:pt idx="21572">
                  <c:v>43042.947916666664</c:v>
                </c:pt>
                <c:pt idx="21573">
                  <c:v>43042.958333333336</c:v>
                </c:pt>
                <c:pt idx="21574">
                  <c:v>43042.96875</c:v>
                </c:pt>
                <c:pt idx="21575">
                  <c:v>43042.979166666664</c:v>
                </c:pt>
                <c:pt idx="21576">
                  <c:v>43042.989583333336</c:v>
                </c:pt>
                <c:pt idx="21577">
                  <c:v>43043</c:v>
                </c:pt>
                <c:pt idx="21578">
                  <c:v>43043.010416666664</c:v>
                </c:pt>
                <c:pt idx="21579">
                  <c:v>43043.020833333336</c:v>
                </c:pt>
                <c:pt idx="21580">
                  <c:v>43043.03125</c:v>
                </c:pt>
                <c:pt idx="21581">
                  <c:v>43043.041666666664</c:v>
                </c:pt>
                <c:pt idx="21582">
                  <c:v>43043.052083333336</c:v>
                </c:pt>
                <c:pt idx="21583">
                  <c:v>43043.0625</c:v>
                </c:pt>
                <c:pt idx="21584">
                  <c:v>43043.072916666664</c:v>
                </c:pt>
                <c:pt idx="21585">
                  <c:v>43043.083333333336</c:v>
                </c:pt>
                <c:pt idx="21586">
                  <c:v>43043.09375</c:v>
                </c:pt>
                <c:pt idx="21587">
                  <c:v>43043.104166666664</c:v>
                </c:pt>
                <c:pt idx="21588">
                  <c:v>43043.114583333336</c:v>
                </c:pt>
                <c:pt idx="21589">
                  <c:v>43043.125</c:v>
                </c:pt>
                <c:pt idx="21590">
                  <c:v>43043.135416666664</c:v>
                </c:pt>
                <c:pt idx="21591">
                  <c:v>43043.145833333336</c:v>
                </c:pt>
                <c:pt idx="21592">
                  <c:v>43043.15625</c:v>
                </c:pt>
                <c:pt idx="21593">
                  <c:v>43043.166666666664</c:v>
                </c:pt>
                <c:pt idx="21594">
                  <c:v>43043.177083333336</c:v>
                </c:pt>
                <c:pt idx="21595">
                  <c:v>43043.1875</c:v>
                </c:pt>
                <c:pt idx="21596">
                  <c:v>43043.197916666664</c:v>
                </c:pt>
                <c:pt idx="21597">
                  <c:v>43043.208333333336</c:v>
                </c:pt>
                <c:pt idx="21598">
                  <c:v>43043.21875</c:v>
                </c:pt>
                <c:pt idx="21599">
                  <c:v>43043.229166666664</c:v>
                </c:pt>
                <c:pt idx="21600">
                  <c:v>43043.239583333336</c:v>
                </c:pt>
                <c:pt idx="21601">
                  <c:v>43043.25</c:v>
                </c:pt>
                <c:pt idx="21602">
                  <c:v>43043.260416666664</c:v>
                </c:pt>
                <c:pt idx="21603">
                  <c:v>43043.270833333336</c:v>
                </c:pt>
                <c:pt idx="21604">
                  <c:v>43043.28125</c:v>
                </c:pt>
                <c:pt idx="21605">
                  <c:v>43043.291666666664</c:v>
                </c:pt>
                <c:pt idx="21606">
                  <c:v>43043.302083333336</c:v>
                </c:pt>
                <c:pt idx="21607">
                  <c:v>43043.3125</c:v>
                </c:pt>
                <c:pt idx="21608">
                  <c:v>43043.322916666664</c:v>
                </c:pt>
                <c:pt idx="21609">
                  <c:v>43043.333333333336</c:v>
                </c:pt>
                <c:pt idx="21610">
                  <c:v>43043.34375</c:v>
                </c:pt>
                <c:pt idx="21611">
                  <c:v>43043.354166666664</c:v>
                </c:pt>
                <c:pt idx="21612">
                  <c:v>43043.364583333336</c:v>
                </c:pt>
                <c:pt idx="21613">
                  <c:v>43043.375</c:v>
                </c:pt>
                <c:pt idx="21614">
                  <c:v>43043.385416666664</c:v>
                </c:pt>
                <c:pt idx="21615">
                  <c:v>43043.395833333336</c:v>
                </c:pt>
                <c:pt idx="21616">
                  <c:v>43043.40625</c:v>
                </c:pt>
                <c:pt idx="21617">
                  <c:v>43043.416666666664</c:v>
                </c:pt>
                <c:pt idx="21618">
                  <c:v>43043.427083333336</c:v>
                </c:pt>
                <c:pt idx="21619">
                  <c:v>43043.4375</c:v>
                </c:pt>
                <c:pt idx="21620">
                  <c:v>43043.447916666664</c:v>
                </c:pt>
                <c:pt idx="21621">
                  <c:v>43043.458333333336</c:v>
                </c:pt>
                <c:pt idx="21622">
                  <c:v>43043.46875</c:v>
                </c:pt>
                <c:pt idx="21623">
                  <c:v>43043.479166666664</c:v>
                </c:pt>
                <c:pt idx="21624">
                  <c:v>43043.489583333336</c:v>
                </c:pt>
                <c:pt idx="21625">
                  <c:v>43043.5</c:v>
                </c:pt>
                <c:pt idx="21626">
                  <c:v>43043.510416666664</c:v>
                </c:pt>
                <c:pt idx="21627">
                  <c:v>43043.520833333336</c:v>
                </c:pt>
                <c:pt idx="21628">
                  <c:v>43043.53125</c:v>
                </c:pt>
                <c:pt idx="21629">
                  <c:v>43043.541666666664</c:v>
                </c:pt>
                <c:pt idx="21630">
                  <c:v>43043.552083333336</c:v>
                </c:pt>
                <c:pt idx="21631">
                  <c:v>43043.5625</c:v>
                </c:pt>
                <c:pt idx="21632">
                  <c:v>43043.572916666664</c:v>
                </c:pt>
                <c:pt idx="21633">
                  <c:v>43043.583333333336</c:v>
                </c:pt>
                <c:pt idx="21634">
                  <c:v>43043.59375</c:v>
                </c:pt>
                <c:pt idx="21635">
                  <c:v>43043.604166666664</c:v>
                </c:pt>
                <c:pt idx="21636">
                  <c:v>43043.614583333336</c:v>
                </c:pt>
                <c:pt idx="21637">
                  <c:v>43043.625</c:v>
                </c:pt>
                <c:pt idx="21638">
                  <c:v>43043.635416666664</c:v>
                </c:pt>
                <c:pt idx="21639">
                  <c:v>43043.645833333336</c:v>
                </c:pt>
                <c:pt idx="21640">
                  <c:v>43043.65625</c:v>
                </c:pt>
                <c:pt idx="21641">
                  <c:v>43043.666666666664</c:v>
                </c:pt>
                <c:pt idx="21642">
                  <c:v>43043.677083333336</c:v>
                </c:pt>
                <c:pt idx="21643">
                  <c:v>43043.6875</c:v>
                </c:pt>
                <c:pt idx="21644">
                  <c:v>43043.697916666664</c:v>
                </c:pt>
                <c:pt idx="21645">
                  <c:v>43043.708333333336</c:v>
                </c:pt>
                <c:pt idx="21646">
                  <c:v>43043.71875</c:v>
                </c:pt>
                <c:pt idx="21647">
                  <c:v>43043.729166666664</c:v>
                </c:pt>
                <c:pt idx="21648">
                  <c:v>43043.739583333336</c:v>
                </c:pt>
                <c:pt idx="21649">
                  <c:v>43043.75</c:v>
                </c:pt>
                <c:pt idx="21650">
                  <c:v>43043.760416666664</c:v>
                </c:pt>
                <c:pt idx="21651">
                  <c:v>43043.770833333336</c:v>
                </c:pt>
                <c:pt idx="21652">
                  <c:v>43043.78125</c:v>
                </c:pt>
                <c:pt idx="21653">
                  <c:v>43043.791666666664</c:v>
                </c:pt>
                <c:pt idx="21654">
                  <c:v>43043.802083333336</c:v>
                </c:pt>
                <c:pt idx="21655">
                  <c:v>43043.8125</c:v>
                </c:pt>
                <c:pt idx="21656">
                  <c:v>43043.822916666664</c:v>
                </c:pt>
                <c:pt idx="21657">
                  <c:v>43043.833333333336</c:v>
                </c:pt>
                <c:pt idx="21658">
                  <c:v>43043.84375</c:v>
                </c:pt>
                <c:pt idx="21659">
                  <c:v>43043.854166666664</c:v>
                </c:pt>
                <c:pt idx="21660">
                  <c:v>43043.864583333336</c:v>
                </c:pt>
                <c:pt idx="21661">
                  <c:v>43043.875</c:v>
                </c:pt>
                <c:pt idx="21662">
                  <c:v>43043.885416666664</c:v>
                </c:pt>
                <c:pt idx="21663">
                  <c:v>43043.895833333336</c:v>
                </c:pt>
                <c:pt idx="21664">
                  <c:v>43043.90625</c:v>
                </c:pt>
                <c:pt idx="21665">
                  <c:v>43043.916666666664</c:v>
                </c:pt>
                <c:pt idx="21666">
                  <c:v>43043.927083333336</c:v>
                </c:pt>
                <c:pt idx="21667">
                  <c:v>43043.9375</c:v>
                </c:pt>
                <c:pt idx="21668">
                  <c:v>43043.947916666664</c:v>
                </c:pt>
                <c:pt idx="21669">
                  <c:v>43043.958333333336</c:v>
                </c:pt>
                <c:pt idx="21670">
                  <c:v>43043.96875</c:v>
                </c:pt>
                <c:pt idx="21671">
                  <c:v>43043.979166666664</c:v>
                </c:pt>
                <c:pt idx="21672">
                  <c:v>43043.989583333336</c:v>
                </c:pt>
                <c:pt idx="21673">
                  <c:v>43044</c:v>
                </c:pt>
                <c:pt idx="21674">
                  <c:v>43044.010416666664</c:v>
                </c:pt>
                <c:pt idx="21675">
                  <c:v>43044.020833333336</c:v>
                </c:pt>
                <c:pt idx="21676">
                  <c:v>43044.03125</c:v>
                </c:pt>
                <c:pt idx="21677">
                  <c:v>43044.041666666664</c:v>
                </c:pt>
                <c:pt idx="21678">
                  <c:v>43044.052083333336</c:v>
                </c:pt>
                <c:pt idx="21679">
                  <c:v>43044.0625</c:v>
                </c:pt>
                <c:pt idx="21680">
                  <c:v>43044.072916666664</c:v>
                </c:pt>
                <c:pt idx="21681">
                  <c:v>43044.083333333336</c:v>
                </c:pt>
                <c:pt idx="21682">
                  <c:v>43044.09375</c:v>
                </c:pt>
                <c:pt idx="21683">
                  <c:v>43044.104166666664</c:v>
                </c:pt>
                <c:pt idx="21684">
                  <c:v>43044.114583333336</c:v>
                </c:pt>
                <c:pt idx="21685">
                  <c:v>43044.125</c:v>
                </c:pt>
                <c:pt idx="21686">
                  <c:v>43044.135416666664</c:v>
                </c:pt>
                <c:pt idx="21687">
                  <c:v>43044.145833333336</c:v>
                </c:pt>
                <c:pt idx="21688">
                  <c:v>43044.15625</c:v>
                </c:pt>
                <c:pt idx="21689">
                  <c:v>43044.166666666664</c:v>
                </c:pt>
                <c:pt idx="21690">
                  <c:v>43044.177083333336</c:v>
                </c:pt>
                <c:pt idx="21691">
                  <c:v>43044.1875</c:v>
                </c:pt>
                <c:pt idx="21692">
                  <c:v>43044.197916666664</c:v>
                </c:pt>
                <c:pt idx="21693">
                  <c:v>43044.208333333336</c:v>
                </c:pt>
                <c:pt idx="21694">
                  <c:v>43044.21875</c:v>
                </c:pt>
                <c:pt idx="21695">
                  <c:v>43044.229166666664</c:v>
                </c:pt>
                <c:pt idx="21696">
                  <c:v>43044.239583333336</c:v>
                </c:pt>
                <c:pt idx="21697">
                  <c:v>43044.25</c:v>
                </c:pt>
                <c:pt idx="21698">
                  <c:v>43044.260416666664</c:v>
                </c:pt>
                <c:pt idx="21699">
                  <c:v>43044.270833333336</c:v>
                </c:pt>
                <c:pt idx="21700">
                  <c:v>43044.28125</c:v>
                </c:pt>
                <c:pt idx="21701">
                  <c:v>43044.291666666664</c:v>
                </c:pt>
                <c:pt idx="21702">
                  <c:v>43044.302083333336</c:v>
                </c:pt>
                <c:pt idx="21703">
                  <c:v>43044.3125</c:v>
                </c:pt>
                <c:pt idx="21704">
                  <c:v>43044.322916666664</c:v>
                </c:pt>
                <c:pt idx="21705">
                  <c:v>43044.333333333336</c:v>
                </c:pt>
                <c:pt idx="21706">
                  <c:v>43044.34375</c:v>
                </c:pt>
                <c:pt idx="21707">
                  <c:v>43044.354166666664</c:v>
                </c:pt>
                <c:pt idx="21708">
                  <c:v>43044.364583333336</c:v>
                </c:pt>
                <c:pt idx="21709">
                  <c:v>43044.375</c:v>
                </c:pt>
                <c:pt idx="21710">
                  <c:v>43044.385416666664</c:v>
                </c:pt>
                <c:pt idx="21711">
                  <c:v>43044.395833333336</c:v>
                </c:pt>
                <c:pt idx="21712">
                  <c:v>43044.40625</c:v>
                </c:pt>
                <c:pt idx="21713">
                  <c:v>43044.416666666664</c:v>
                </c:pt>
                <c:pt idx="21714">
                  <c:v>43044.427083333336</c:v>
                </c:pt>
                <c:pt idx="21715">
                  <c:v>43044.4375</c:v>
                </c:pt>
                <c:pt idx="21716">
                  <c:v>43044.447916666664</c:v>
                </c:pt>
                <c:pt idx="21717">
                  <c:v>43044.458333333336</c:v>
                </c:pt>
                <c:pt idx="21718">
                  <c:v>43044.46875</c:v>
                </c:pt>
                <c:pt idx="21719">
                  <c:v>43044.479166666664</c:v>
                </c:pt>
                <c:pt idx="21720">
                  <c:v>43044.489583333336</c:v>
                </c:pt>
                <c:pt idx="21721">
                  <c:v>43044.5</c:v>
                </c:pt>
                <c:pt idx="21722">
                  <c:v>43044.510416666664</c:v>
                </c:pt>
                <c:pt idx="21723">
                  <c:v>43044.520833333336</c:v>
                </c:pt>
                <c:pt idx="21724">
                  <c:v>43044.53125</c:v>
                </c:pt>
                <c:pt idx="21725">
                  <c:v>43044.541666666664</c:v>
                </c:pt>
                <c:pt idx="21726">
                  <c:v>43044.552083333336</c:v>
                </c:pt>
                <c:pt idx="21727">
                  <c:v>43044.5625</c:v>
                </c:pt>
                <c:pt idx="21728">
                  <c:v>43044.572916666664</c:v>
                </c:pt>
                <c:pt idx="21729">
                  <c:v>43044.583333333336</c:v>
                </c:pt>
                <c:pt idx="21730">
                  <c:v>43044.59375</c:v>
                </c:pt>
                <c:pt idx="21731">
                  <c:v>43044.604166666664</c:v>
                </c:pt>
                <c:pt idx="21732">
                  <c:v>43044.614583333336</c:v>
                </c:pt>
                <c:pt idx="21733">
                  <c:v>43044.625</c:v>
                </c:pt>
                <c:pt idx="21734">
                  <c:v>43044.635416666664</c:v>
                </c:pt>
                <c:pt idx="21735">
                  <c:v>43044.645833333336</c:v>
                </c:pt>
                <c:pt idx="21736">
                  <c:v>43044.65625</c:v>
                </c:pt>
                <c:pt idx="21737">
                  <c:v>43044.666666666664</c:v>
                </c:pt>
                <c:pt idx="21738">
                  <c:v>43044.677083333336</c:v>
                </c:pt>
                <c:pt idx="21739">
                  <c:v>43044.6875</c:v>
                </c:pt>
                <c:pt idx="21740">
                  <c:v>43044.697916666664</c:v>
                </c:pt>
                <c:pt idx="21741">
                  <c:v>43044.708333333336</c:v>
                </c:pt>
                <c:pt idx="21742">
                  <c:v>43044.71875</c:v>
                </c:pt>
                <c:pt idx="21743">
                  <c:v>43044.729166666664</c:v>
                </c:pt>
                <c:pt idx="21744">
                  <c:v>43044.739583333336</c:v>
                </c:pt>
                <c:pt idx="21745">
                  <c:v>43044.75</c:v>
                </c:pt>
                <c:pt idx="21746">
                  <c:v>43044.760416666664</c:v>
                </c:pt>
                <c:pt idx="21747">
                  <c:v>43044.770833333336</c:v>
                </c:pt>
                <c:pt idx="21748">
                  <c:v>43044.78125</c:v>
                </c:pt>
                <c:pt idx="21749">
                  <c:v>43044.791666666664</c:v>
                </c:pt>
                <c:pt idx="21750">
                  <c:v>43044.802083333336</c:v>
                </c:pt>
                <c:pt idx="21751">
                  <c:v>43044.8125</c:v>
                </c:pt>
                <c:pt idx="21752">
                  <c:v>43044.822916666664</c:v>
                </c:pt>
                <c:pt idx="21753">
                  <c:v>43044.833333333336</c:v>
                </c:pt>
                <c:pt idx="21754">
                  <c:v>43044.84375</c:v>
                </c:pt>
                <c:pt idx="21755">
                  <c:v>43044.854166666664</c:v>
                </c:pt>
                <c:pt idx="21756">
                  <c:v>43044.864583333336</c:v>
                </c:pt>
                <c:pt idx="21757">
                  <c:v>43044.875</c:v>
                </c:pt>
                <c:pt idx="21758">
                  <c:v>43044.885416666664</c:v>
                </c:pt>
                <c:pt idx="21759">
                  <c:v>43044.895833333336</c:v>
                </c:pt>
                <c:pt idx="21760">
                  <c:v>43044.90625</c:v>
                </c:pt>
                <c:pt idx="21761">
                  <c:v>43044.916666666664</c:v>
                </c:pt>
                <c:pt idx="21762">
                  <c:v>43044.927083333336</c:v>
                </c:pt>
                <c:pt idx="21763">
                  <c:v>43044.9375</c:v>
                </c:pt>
                <c:pt idx="21764">
                  <c:v>43044.947916666664</c:v>
                </c:pt>
                <c:pt idx="21765">
                  <c:v>43044.958333333336</c:v>
                </c:pt>
                <c:pt idx="21766">
                  <c:v>43044.96875</c:v>
                </c:pt>
                <c:pt idx="21767">
                  <c:v>43044.979166666664</c:v>
                </c:pt>
                <c:pt idx="21768">
                  <c:v>43044.989583333336</c:v>
                </c:pt>
                <c:pt idx="21769">
                  <c:v>43045</c:v>
                </c:pt>
                <c:pt idx="21770">
                  <c:v>43045.010416666664</c:v>
                </c:pt>
                <c:pt idx="21771">
                  <c:v>43045.020833333336</c:v>
                </c:pt>
                <c:pt idx="21772">
                  <c:v>43045.03125</c:v>
                </c:pt>
                <c:pt idx="21773">
                  <c:v>43045.041666666664</c:v>
                </c:pt>
                <c:pt idx="21774">
                  <c:v>43045.052083333336</c:v>
                </c:pt>
                <c:pt idx="21775">
                  <c:v>43045.0625</c:v>
                </c:pt>
                <c:pt idx="21776">
                  <c:v>43045.072916666664</c:v>
                </c:pt>
                <c:pt idx="21777">
                  <c:v>43045.083333333336</c:v>
                </c:pt>
                <c:pt idx="21778">
                  <c:v>43045.09375</c:v>
                </c:pt>
                <c:pt idx="21779">
                  <c:v>43045.104166666664</c:v>
                </c:pt>
                <c:pt idx="21780">
                  <c:v>43045.114583333336</c:v>
                </c:pt>
                <c:pt idx="21781">
                  <c:v>43045.125</c:v>
                </c:pt>
                <c:pt idx="21782">
                  <c:v>43045.135416666664</c:v>
                </c:pt>
                <c:pt idx="21783">
                  <c:v>43045.145833333336</c:v>
                </c:pt>
                <c:pt idx="21784">
                  <c:v>43045.15625</c:v>
                </c:pt>
                <c:pt idx="21785">
                  <c:v>43045.166666666664</c:v>
                </c:pt>
                <c:pt idx="21786">
                  <c:v>43045.177083333336</c:v>
                </c:pt>
                <c:pt idx="21787">
                  <c:v>43045.1875</c:v>
                </c:pt>
                <c:pt idx="21788">
                  <c:v>43045.197916666664</c:v>
                </c:pt>
                <c:pt idx="21789">
                  <c:v>43045.208333333336</c:v>
                </c:pt>
                <c:pt idx="21790">
                  <c:v>43045.21875</c:v>
                </c:pt>
                <c:pt idx="21791">
                  <c:v>43045.229166666664</c:v>
                </c:pt>
                <c:pt idx="21792">
                  <c:v>43045.239583333336</c:v>
                </c:pt>
                <c:pt idx="21793">
                  <c:v>43045.25</c:v>
                </c:pt>
                <c:pt idx="21794">
                  <c:v>43045.260416666664</c:v>
                </c:pt>
                <c:pt idx="21795">
                  <c:v>43045.270833333336</c:v>
                </c:pt>
                <c:pt idx="21796">
                  <c:v>43045.28125</c:v>
                </c:pt>
                <c:pt idx="21797">
                  <c:v>43045.291666666664</c:v>
                </c:pt>
                <c:pt idx="21798">
                  <c:v>43045.302083333336</c:v>
                </c:pt>
                <c:pt idx="21799">
                  <c:v>43045.3125</c:v>
                </c:pt>
                <c:pt idx="21800">
                  <c:v>43045.322916666664</c:v>
                </c:pt>
                <c:pt idx="21801">
                  <c:v>43045.333333333336</c:v>
                </c:pt>
                <c:pt idx="21802">
                  <c:v>43045.34375</c:v>
                </c:pt>
                <c:pt idx="21803">
                  <c:v>43045.354166666664</c:v>
                </c:pt>
                <c:pt idx="21804">
                  <c:v>43045.364583333336</c:v>
                </c:pt>
                <c:pt idx="21805">
                  <c:v>43045.375</c:v>
                </c:pt>
                <c:pt idx="21806">
                  <c:v>43045.385416666664</c:v>
                </c:pt>
                <c:pt idx="21807">
                  <c:v>43045.395833333336</c:v>
                </c:pt>
                <c:pt idx="21808">
                  <c:v>43045.40625</c:v>
                </c:pt>
                <c:pt idx="21809">
                  <c:v>43045.416666666664</c:v>
                </c:pt>
                <c:pt idx="21810">
                  <c:v>43045.427083333336</c:v>
                </c:pt>
                <c:pt idx="21811">
                  <c:v>43045.4375</c:v>
                </c:pt>
                <c:pt idx="21812">
                  <c:v>43045.447916666664</c:v>
                </c:pt>
                <c:pt idx="21813">
                  <c:v>43045.458333333336</c:v>
                </c:pt>
                <c:pt idx="21814">
                  <c:v>43045.46875</c:v>
                </c:pt>
                <c:pt idx="21815">
                  <c:v>43045.479166666664</c:v>
                </c:pt>
                <c:pt idx="21816">
                  <c:v>43045.489583333336</c:v>
                </c:pt>
                <c:pt idx="21817">
                  <c:v>43045.5</c:v>
                </c:pt>
                <c:pt idx="21818">
                  <c:v>43045.510416666664</c:v>
                </c:pt>
                <c:pt idx="21819">
                  <c:v>43045.520833333336</c:v>
                </c:pt>
                <c:pt idx="21820">
                  <c:v>43045.53125</c:v>
                </c:pt>
                <c:pt idx="21821">
                  <c:v>43045.541666666664</c:v>
                </c:pt>
                <c:pt idx="21822">
                  <c:v>43045.552083333336</c:v>
                </c:pt>
                <c:pt idx="21823">
                  <c:v>43045.5625</c:v>
                </c:pt>
                <c:pt idx="21824">
                  <c:v>43045.572916666664</c:v>
                </c:pt>
                <c:pt idx="21825">
                  <c:v>43045.583333333336</c:v>
                </c:pt>
                <c:pt idx="21826">
                  <c:v>43045.59375</c:v>
                </c:pt>
                <c:pt idx="21827">
                  <c:v>43045.604166666664</c:v>
                </c:pt>
                <c:pt idx="21828">
                  <c:v>43045.614583333336</c:v>
                </c:pt>
                <c:pt idx="21829">
                  <c:v>43045.625</c:v>
                </c:pt>
                <c:pt idx="21830">
                  <c:v>43045.635416666664</c:v>
                </c:pt>
                <c:pt idx="21831">
                  <c:v>43045.645833333336</c:v>
                </c:pt>
                <c:pt idx="21832">
                  <c:v>43045.65625</c:v>
                </c:pt>
                <c:pt idx="21833">
                  <c:v>43045.666666666664</c:v>
                </c:pt>
                <c:pt idx="21834">
                  <c:v>43045.677083333336</c:v>
                </c:pt>
                <c:pt idx="21835">
                  <c:v>43045.6875</c:v>
                </c:pt>
                <c:pt idx="21836">
                  <c:v>43045.697916666664</c:v>
                </c:pt>
                <c:pt idx="21837">
                  <c:v>43045.708333333336</c:v>
                </c:pt>
                <c:pt idx="21838">
                  <c:v>43045.71875</c:v>
                </c:pt>
                <c:pt idx="21839">
                  <c:v>43045.729166666664</c:v>
                </c:pt>
                <c:pt idx="21840">
                  <c:v>43045.739583333336</c:v>
                </c:pt>
                <c:pt idx="21841">
                  <c:v>43045.75</c:v>
                </c:pt>
                <c:pt idx="21842">
                  <c:v>43045.760416666664</c:v>
                </c:pt>
                <c:pt idx="21843">
                  <c:v>43045.770833333336</c:v>
                </c:pt>
                <c:pt idx="21844">
                  <c:v>43045.78125</c:v>
                </c:pt>
                <c:pt idx="21845">
                  <c:v>43045.791666666664</c:v>
                </c:pt>
                <c:pt idx="21846">
                  <c:v>43045.802083333336</c:v>
                </c:pt>
                <c:pt idx="21847">
                  <c:v>43045.8125</c:v>
                </c:pt>
                <c:pt idx="21848">
                  <c:v>43045.822916666664</c:v>
                </c:pt>
                <c:pt idx="21849">
                  <c:v>43045.833333333336</c:v>
                </c:pt>
                <c:pt idx="21850">
                  <c:v>43045.84375</c:v>
                </c:pt>
                <c:pt idx="21851">
                  <c:v>43045.854166666664</c:v>
                </c:pt>
                <c:pt idx="21852">
                  <c:v>43045.864583333336</c:v>
                </c:pt>
                <c:pt idx="21853">
                  <c:v>43045.875</c:v>
                </c:pt>
                <c:pt idx="21854">
                  <c:v>43045.885416666664</c:v>
                </c:pt>
                <c:pt idx="21855">
                  <c:v>43045.895833333336</c:v>
                </c:pt>
                <c:pt idx="21856">
                  <c:v>43045.90625</c:v>
                </c:pt>
                <c:pt idx="21857">
                  <c:v>43045.916666666664</c:v>
                </c:pt>
                <c:pt idx="21858">
                  <c:v>43045.927083333336</c:v>
                </c:pt>
                <c:pt idx="21859">
                  <c:v>43045.9375</c:v>
                </c:pt>
                <c:pt idx="21860">
                  <c:v>43045.947916666664</c:v>
                </c:pt>
                <c:pt idx="21861">
                  <c:v>43045.958333333336</c:v>
                </c:pt>
                <c:pt idx="21862">
                  <c:v>43045.96875</c:v>
                </c:pt>
                <c:pt idx="21863">
                  <c:v>43045.979166666664</c:v>
                </c:pt>
                <c:pt idx="21864">
                  <c:v>43045.989583333336</c:v>
                </c:pt>
                <c:pt idx="21865">
                  <c:v>43046</c:v>
                </c:pt>
                <c:pt idx="21866">
                  <c:v>43046.010416666664</c:v>
                </c:pt>
                <c:pt idx="21867">
                  <c:v>43046.020833333336</c:v>
                </c:pt>
                <c:pt idx="21868">
                  <c:v>43046.03125</c:v>
                </c:pt>
                <c:pt idx="21869">
                  <c:v>43046.041666666664</c:v>
                </c:pt>
                <c:pt idx="21870">
                  <c:v>43046.052083333336</c:v>
                </c:pt>
                <c:pt idx="21871">
                  <c:v>43046.0625</c:v>
                </c:pt>
                <c:pt idx="21872">
                  <c:v>43046.072916666664</c:v>
                </c:pt>
                <c:pt idx="21873">
                  <c:v>43046.083333333336</c:v>
                </c:pt>
                <c:pt idx="21874">
                  <c:v>43046.09375</c:v>
                </c:pt>
                <c:pt idx="21875">
                  <c:v>43046.104166666664</c:v>
                </c:pt>
                <c:pt idx="21876">
                  <c:v>43046.114583333336</c:v>
                </c:pt>
                <c:pt idx="21877">
                  <c:v>43046.125</c:v>
                </c:pt>
                <c:pt idx="21878">
                  <c:v>43046.135416666664</c:v>
                </c:pt>
                <c:pt idx="21879">
                  <c:v>43046.145833333336</c:v>
                </c:pt>
                <c:pt idx="21880">
                  <c:v>43046.15625</c:v>
                </c:pt>
                <c:pt idx="21881">
                  <c:v>43046.166666666664</c:v>
                </c:pt>
                <c:pt idx="21882">
                  <c:v>43046.177083333336</c:v>
                </c:pt>
                <c:pt idx="21883">
                  <c:v>43046.1875</c:v>
                </c:pt>
                <c:pt idx="21884">
                  <c:v>43046.197916666664</c:v>
                </c:pt>
                <c:pt idx="21885">
                  <c:v>43046.208333333336</c:v>
                </c:pt>
                <c:pt idx="21886">
                  <c:v>43046.21875</c:v>
                </c:pt>
                <c:pt idx="21887">
                  <c:v>43046.229166666664</c:v>
                </c:pt>
                <c:pt idx="21888">
                  <c:v>43046.239583333336</c:v>
                </c:pt>
                <c:pt idx="21889">
                  <c:v>43046.25</c:v>
                </c:pt>
                <c:pt idx="21890">
                  <c:v>43046.260416666664</c:v>
                </c:pt>
                <c:pt idx="21891">
                  <c:v>43046.270833333336</c:v>
                </c:pt>
                <c:pt idx="21892">
                  <c:v>43046.28125</c:v>
                </c:pt>
                <c:pt idx="21893">
                  <c:v>43046.291666666664</c:v>
                </c:pt>
                <c:pt idx="21894">
                  <c:v>43046.302083333336</c:v>
                </c:pt>
                <c:pt idx="21895">
                  <c:v>43046.3125</c:v>
                </c:pt>
                <c:pt idx="21896">
                  <c:v>43046.322916666664</c:v>
                </c:pt>
                <c:pt idx="21897">
                  <c:v>43046.333333333336</c:v>
                </c:pt>
                <c:pt idx="21898">
                  <c:v>43046.34375</c:v>
                </c:pt>
                <c:pt idx="21899">
                  <c:v>43046.354166666664</c:v>
                </c:pt>
                <c:pt idx="21900">
                  <c:v>43046.364583333336</c:v>
                </c:pt>
                <c:pt idx="21901">
                  <c:v>43046.375</c:v>
                </c:pt>
                <c:pt idx="21902">
                  <c:v>43046.385416666664</c:v>
                </c:pt>
                <c:pt idx="21903">
                  <c:v>43046.395833333336</c:v>
                </c:pt>
                <c:pt idx="21904">
                  <c:v>43046.40625</c:v>
                </c:pt>
                <c:pt idx="21905">
                  <c:v>43046.416666666664</c:v>
                </c:pt>
                <c:pt idx="21906">
                  <c:v>43046.427083333336</c:v>
                </c:pt>
                <c:pt idx="21907">
                  <c:v>43046.4375</c:v>
                </c:pt>
                <c:pt idx="21908">
                  <c:v>43046.447916666664</c:v>
                </c:pt>
                <c:pt idx="21909">
                  <c:v>43046.458333333336</c:v>
                </c:pt>
                <c:pt idx="21910">
                  <c:v>43046.46875</c:v>
                </c:pt>
                <c:pt idx="21911">
                  <c:v>43046.479166666664</c:v>
                </c:pt>
                <c:pt idx="21912">
                  <c:v>43046.489583333336</c:v>
                </c:pt>
                <c:pt idx="21913">
                  <c:v>43046.5</c:v>
                </c:pt>
                <c:pt idx="21914">
                  <c:v>43046.510416666664</c:v>
                </c:pt>
                <c:pt idx="21915">
                  <c:v>43046.520833333336</c:v>
                </c:pt>
                <c:pt idx="21916">
                  <c:v>43046.53125</c:v>
                </c:pt>
                <c:pt idx="21917">
                  <c:v>43046.541666666664</c:v>
                </c:pt>
                <c:pt idx="21918">
                  <c:v>43046.552083333336</c:v>
                </c:pt>
                <c:pt idx="21919">
                  <c:v>43046.5625</c:v>
                </c:pt>
                <c:pt idx="21920">
                  <c:v>43046.572916666664</c:v>
                </c:pt>
                <c:pt idx="21921">
                  <c:v>43046.583333333336</c:v>
                </c:pt>
                <c:pt idx="21922">
                  <c:v>43046.59375</c:v>
                </c:pt>
                <c:pt idx="21923">
                  <c:v>43046.604166666664</c:v>
                </c:pt>
                <c:pt idx="21924">
                  <c:v>43046.614583333336</c:v>
                </c:pt>
                <c:pt idx="21925">
                  <c:v>43046.625</c:v>
                </c:pt>
                <c:pt idx="21926">
                  <c:v>43046.635416666664</c:v>
                </c:pt>
                <c:pt idx="21927">
                  <c:v>43046.645833333336</c:v>
                </c:pt>
                <c:pt idx="21928">
                  <c:v>43046.65625</c:v>
                </c:pt>
                <c:pt idx="21929">
                  <c:v>43046.666666666664</c:v>
                </c:pt>
                <c:pt idx="21930">
                  <c:v>43046.677083333336</c:v>
                </c:pt>
                <c:pt idx="21931">
                  <c:v>43046.6875</c:v>
                </c:pt>
                <c:pt idx="21932">
                  <c:v>43046.697916666664</c:v>
                </c:pt>
                <c:pt idx="21933">
                  <c:v>43046.708333333336</c:v>
                </c:pt>
                <c:pt idx="21934">
                  <c:v>43046.71875</c:v>
                </c:pt>
                <c:pt idx="21935">
                  <c:v>43046.729166666664</c:v>
                </c:pt>
                <c:pt idx="21936">
                  <c:v>43046.739583333336</c:v>
                </c:pt>
                <c:pt idx="21937">
                  <c:v>43046.75</c:v>
                </c:pt>
                <c:pt idx="21938">
                  <c:v>43046.760416666664</c:v>
                </c:pt>
                <c:pt idx="21939">
                  <c:v>43046.770833333336</c:v>
                </c:pt>
                <c:pt idx="21940">
                  <c:v>43046.78125</c:v>
                </c:pt>
                <c:pt idx="21941">
                  <c:v>43046.791666666664</c:v>
                </c:pt>
                <c:pt idx="21942">
                  <c:v>43046.802083333336</c:v>
                </c:pt>
                <c:pt idx="21943">
                  <c:v>43046.8125</c:v>
                </c:pt>
                <c:pt idx="21944">
                  <c:v>43046.822916666664</c:v>
                </c:pt>
                <c:pt idx="21945">
                  <c:v>43046.833333333336</c:v>
                </c:pt>
                <c:pt idx="21946">
                  <c:v>43046.84375</c:v>
                </c:pt>
                <c:pt idx="21947">
                  <c:v>43046.854166666664</c:v>
                </c:pt>
                <c:pt idx="21948">
                  <c:v>43046.864583333336</c:v>
                </c:pt>
                <c:pt idx="21949">
                  <c:v>43046.875</c:v>
                </c:pt>
                <c:pt idx="21950">
                  <c:v>43046.885416666664</c:v>
                </c:pt>
                <c:pt idx="21951">
                  <c:v>43046.895833333336</c:v>
                </c:pt>
                <c:pt idx="21952">
                  <c:v>43046.90625</c:v>
                </c:pt>
                <c:pt idx="21953">
                  <c:v>43046.916666666664</c:v>
                </c:pt>
                <c:pt idx="21954">
                  <c:v>43046.927083333336</c:v>
                </c:pt>
                <c:pt idx="21955">
                  <c:v>43046.9375</c:v>
                </c:pt>
                <c:pt idx="21956">
                  <c:v>43046.947916666664</c:v>
                </c:pt>
                <c:pt idx="21957">
                  <c:v>43046.958333333336</c:v>
                </c:pt>
                <c:pt idx="21958">
                  <c:v>43046.96875</c:v>
                </c:pt>
                <c:pt idx="21959">
                  <c:v>43046.979166666664</c:v>
                </c:pt>
                <c:pt idx="21960">
                  <c:v>43046.989583333336</c:v>
                </c:pt>
                <c:pt idx="21961">
                  <c:v>43047</c:v>
                </c:pt>
                <c:pt idx="21962">
                  <c:v>43047.010416666664</c:v>
                </c:pt>
                <c:pt idx="21963">
                  <c:v>43047.020833333336</c:v>
                </c:pt>
                <c:pt idx="21964">
                  <c:v>43047.03125</c:v>
                </c:pt>
                <c:pt idx="21965">
                  <c:v>43047.041666666664</c:v>
                </c:pt>
                <c:pt idx="21966">
                  <c:v>43047.052083333336</c:v>
                </c:pt>
                <c:pt idx="21967">
                  <c:v>43047.0625</c:v>
                </c:pt>
                <c:pt idx="21968">
                  <c:v>43047.072916666664</c:v>
                </c:pt>
                <c:pt idx="21969">
                  <c:v>43047.083333333336</c:v>
                </c:pt>
                <c:pt idx="21970">
                  <c:v>43047.09375</c:v>
                </c:pt>
                <c:pt idx="21971">
                  <c:v>43047.104166666664</c:v>
                </c:pt>
                <c:pt idx="21972">
                  <c:v>43047.114583333336</c:v>
                </c:pt>
                <c:pt idx="21973">
                  <c:v>43047.125</c:v>
                </c:pt>
                <c:pt idx="21974">
                  <c:v>43047.135416666664</c:v>
                </c:pt>
                <c:pt idx="21975">
                  <c:v>43047.145833333336</c:v>
                </c:pt>
                <c:pt idx="21976">
                  <c:v>43047.15625</c:v>
                </c:pt>
                <c:pt idx="21977">
                  <c:v>43047.166666666664</c:v>
                </c:pt>
                <c:pt idx="21978">
                  <c:v>43047.177083333336</c:v>
                </c:pt>
                <c:pt idx="21979">
                  <c:v>43047.1875</c:v>
                </c:pt>
                <c:pt idx="21980">
                  <c:v>43047.197916666664</c:v>
                </c:pt>
                <c:pt idx="21981">
                  <c:v>43047.208333333336</c:v>
                </c:pt>
                <c:pt idx="21982">
                  <c:v>43047.21875</c:v>
                </c:pt>
                <c:pt idx="21983">
                  <c:v>43047.229166666664</c:v>
                </c:pt>
                <c:pt idx="21984">
                  <c:v>43047.239583333336</c:v>
                </c:pt>
                <c:pt idx="21985">
                  <c:v>43047.25</c:v>
                </c:pt>
                <c:pt idx="21986">
                  <c:v>43047.260416666664</c:v>
                </c:pt>
                <c:pt idx="21987">
                  <c:v>43047.270833333336</c:v>
                </c:pt>
                <c:pt idx="21988">
                  <c:v>43047.28125</c:v>
                </c:pt>
                <c:pt idx="21989">
                  <c:v>43047.291666666664</c:v>
                </c:pt>
                <c:pt idx="21990">
                  <c:v>43047.302083333336</c:v>
                </c:pt>
                <c:pt idx="21991">
                  <c:v>43047.3125</c:v>
                </c:pt>
                <c:pt idx="21992">
                  <c:v>43047.322916666664</c:v>
                </c:pt>
                <c:pt idx="21993">
                  <c:v>43047.333333333336</c:v>
                </c:pt>
                <c:pt idx="21994">
                  <c:v>43047.34375</c:v>
                </c:pt>
                <c:pt idx="21995">
                  <c:v>43047.354166666664</c:v>
                </c:pt>
                <c:pt idx="21996">
                  <c:v>43047.364583333336</c:v>
                </c:pt>
                <c:pt idx="21997">
                  <c:v>43047.375</c:v>
                </c:pt>
                <c:pt idx="21998">
                  <c:v>43047.385416666664</c:v>
                </c:pt>
                <c:pt idx="21999">
                  <c:v>43047.395833333336</c:v>
                </c:pt>
                <c:pt idx="22000">
                  <c:v>43047.40625</c:v>
                </c:pt>
                <c:pt idx="22001">
                  <c:v>43047.416666666664</c:v>
                </c:pt>
                <c:pt idx="22002">
                  <c:v>43047.427083333336</c:v>
                </c:pt>
                <c:pt idx="22003">
                  <c:v>43047.4375</c:v>
                </c:pt>
                <c:pt idx="22004">
                  <c:v>43047.447916666664</c:v>
                </c:pt>
                <c:pt idx="22005">
                  <c:v>43047.458333333336</c:v>
                </c:pt>
                <c:pt idx="22006">
                  <c:v>43047.46875</c:v>
                </c:pt>
                <c:pt idx="22007">
                  <c:v>43047.479166666664</c:v>
                </c:pt>
                <c:pt idx="22008">
                  <c:v>43047.489583333336</c:v>
                </c:pt>
                <c:pt idx="22009">
                  <c:v>43047.5</c:v>
                </c:pt>
                <c:pt idx="22010">
                  <c:v>43047.510416666664</c:v>
                </c:pt>
                <c:pt idx="22011">
                  <c:v>43047.520833333336</c:v>
                </c:pt>
                <c:pt idx="22012">
                  <c:v>43047.53125</c:v>
                </c:pt>
                <c:pt idx="22013">
                  <c:v>43047.541666666664</c:v>
                </c:pt>
                <c:pt idx="22014">
                  <c:v>43047.552083333336</c:v>
                </c:pt>
                <c:pt idx="22015">
                  <c:v>43047.5625</c:v>
                </c:pt>
                <c:pt idx="22016">
                  <c:v>43047.572916666664</c:v>
                </c:pt>
                <c:pt idx="22017">
                  <c:v>43047.583333333336</c:v>
                </c:pt>
                <c:pt idx="22018">
                  <c:v>43047.59375</c:v>
                </c:pt>
                <c:pt idx="22019">
                  <c:v>43047.604166666664</c:v>
                </c:pt>
                <c:pt idx="22020">
                  <c:v>43047.614583333336</c:v>
                </c:pt>
                <c:pt idx="22021">
                  <c:v>43047.625</c:v>
                </c:pt>
                <c:pt idx="22022">
                  <c:v>43047.635416666664</c:v>
                </c:pt>
                <c:pt idx="22023">
                  <c:v>43047.645833333336</c:v>
                </c:pt>
                <c:pt idx="22024">
                  <c:v>43047.65625</c:v>
                </c:pt>
                <c:pt idx="22025">
                  <c:v>43047.666666666664</c:v>
                </c:pt>
                <c:pt idx="22026">
                  <c:v>43047.677083333336</c:v>
                </c:pt>
                <c:pt idx="22027">
                  <c:v>43047.6875</c:v>
                </c:pt>
                <c:pt idx="22028">
                  <c:v>43047.697916666664</c:v>
                </c:pt>
                <c:pt idx="22029">
                  <c:v>43047.708333333336</c:v>
                </c:pt>
                <c:pt idx="22030">
                  <c:v>43047.71875</c:v>
                </c:pt>
                <c:pt idx="22031">
                  <c:v>43047.729166666664</c:v>
                </c:pt>
                <c:pt idx="22032">
                  <c:v>43047.739583333336</c:v>
                </c:pt>
                <c:pt idx="22033">
                  <c:v>43047.75</c:v>
                </c:pt>
                <c:pt idx="22034">
                  <c:v>43047.760416666664</c:v>
                </c:pt>
                <c:pt idx="22035">
                  <c:v>43047.770833333336</c:v>
                </c:pt>
                <c:pt idx="22036">
                  <c:v>43047.78125</c:v>
                </c:pt>
                <c:pt idx="22037">
                  <c:v>43047.791666666664</c:v>
                </c:pt>
                <c:pt idx="22038">
                  <c:v>43047.802083333336</c:v>
                </c:pt>
                <c:pt idx="22039">
                  <c:v>43047.8125</c:v>
                </c:pt>
                <c:pt idx="22040">
                  <c:v>43047.822916666664</c:v>
                </c:pt>
                <c:pt idx="22041">
                  <c:v>43047.833333333336</c:v>
                </c:pt>
                <c:pt idx="22042">
                  <c:v>43047.84375</c:v>
                </c:pt>
                <c:pt idx="22043">
                  <c:v>43047.854166666664</c:v>
                </c:pt>
                <c:pt idx="22044">
                  <c:v>43047.864583333336</c:v>
                </c:pt>
                <c:pt idx="22045">
                  <c:v>43047.875</c:v>
                </c:pt>
                <c:pt idx="22046">
                  <c:v>43047.885416666664</c:v>
                </c:pt>
                <c:pt idx="22047">
                  <c:v>43047.895833333336</c:v>
                </c:pt>
                <c:pt idx="22048">
                  <c:v>43047.90625</c:v>
                </c:pt>
                <c:pt idx="22049">
                  <c:v>43047.916666666664</c:v>
                </c:pt>
                <c:pt idx="22050">
                  <c:v>43047.927083333336</c:v>
                </c:pt>
                <c:pt idx="22051">
                  <c:v>43047.9375</c:v>
                </c:pt>
                <c:pt idx="22052">
                  <c:v>43047.947916666664</c:v>
                </c:pt>
                <c:pt idx="22053">
                  <c:v>43047.958333333336</c:v>
                </c:pt>
                <c:pt idx="22054">
                  <c:v>43047.96875</c:v>
                </c:pt>
                <c:pt idx="22055">
                  <c:v>43047.979166666664</c:v>
                </c:pt>
                <c:pt idx="22056">
                  <c:v>43047.989583333336</c:v>
                </c:pt>
                <c:pt idx="22057">
                  <c:v>43048</c:v>
                </c:pt>
                <c:pt idx="22058">
                  <c:v>43048.010416666664</c:v>
                </c:pt>
                <c:pt idx="22059">
                  <c:v>43048.020833333336</c:v>
                </c:pt>
                <c:pt idx="22060">
                  <c:v>43048.03125</c:v>
                </c:pt>
                <c:pt idx="22061">
                  <c:v>43048.041666666664</c:v>
                </c:pt>
                <c:pt idx="22062">
                  <c:v>43048.052083333336</c:v>
                </c:pt>
                <c:pt idx="22063">
                  <c:v>43048.0625</c:v>
                </c:pt>
                <c:pt idx="22064">
                  <c:v>43048.072916666664</c:v>
                </c:pt>
                <c:pt idx="22065">
                  <c:v>43048.083333333336</c:v>
                </c:pt>
                <c:pt idx="22066">
                  <c:v>43048.09375</c:v>
                </c:pt>
                <c:pt idx="22067">
                  <c:v>43048.104166666664</c:v>
                </c:pt>
                <c:pt idx="22068">
                  <c:v>43048.114583333336</c:v>
                </c:pt>
                <c:pt idx="22069">
                  <c:v>43048.125</c:v>
                </c:pt>
                <c:pt idx="22070">
                  <c:v>43048.135416666664</c:v>
                </c:pt>
                <c:pt idx="22071">
                  <c:v>43048.145833333336</c:v>
                </c:pt>
                <c:pt idx="22072">
                  <c:v>43048.15625</c:v>
                </c:pt>
                <c:pt idx="22073">
                  <c:v>43048.166666666664</c:v>
                </c:pt>
                <c:pt idx="22074">
                  <c:v>43048.177083333336</c:v>
                </c:pt>
                <c:pt idx="22075">
                  <c:v>43048.1875</c:v>
                </c:pt>
                <c:pt idx="22076">
                  <c:v>43048.197916666664</c:v>
                </c:pt>
                <c:pt idx="22077">
                  <c:v>43048.208333333336</c:v>
                </c:pt>
                <c:pt idx="22078">
                  <c:v>43048.21875</c:v>
                </c:pt>
                <c:pt idx="22079">
                  <c:v>43048.229166666664</c:v>
                </c:pt>
                <c:pt idx="22080">
                  <c:v>43048.239583333336</c:v>
                </c:pt>
                <c:pt idx="22081">
                  <c:v>43048.25</c:v>
                </c:pt>
                <c:pt idx="22082">
                  <c:v>43048.260416666664</c:v>
                </c:pt>
                <c:pt idx="22083">
                  <c:v>43048.270833333336</c:v>
                </c:pt>
                <c:pt idx="22084">
                  <c:v>43048.28125</c:v>
                </c:pt>
                <c:pt idx="22085">
                  <c:v>43048.291666666664</c:v>
                </c:pt>
                <c:pt idx="22086">
                  <c:v>43048.302083333336</c:v>
                </c:pt>
                <c:pt idx="22087">
                  <c:v>43048.3125</c:v>
                </c:pt>
                <c:pt idx="22088">
                  <c:v>43048.322916666664</c:v>
                </c:pt>
                <c:pt idx="22089">
                  <c:v>43048.333333333336</c:v>
                </c:pt>
                <c:pt idx="22090">
                  <c:v>43048.34375</c:v>
                </c:pt>
                <c:pt idx="22091">
                  <c:v>43048.354166666664</c:v>
                </c:pt>
                <c:pt idx="22092">
                  <c:v>43048.364583333336</c:v>
                </c:pt>
                <c:pt idx="22093">
                  <c:v>43048.375</c:v>
                </c:pt>
                <c:pt idx="22094">
                  <c:v>43048.385416666664</c:v>
                </c:pt>
                <c:pt idx="22095">
                  <c:v>43048.395833333336</c:v>
                </c:pt>
                <c:pt idx="22096">
                  <c:v>43048.40625</c:v>
                </c:pt>
                <c:pt idx="22097">
                  <c:v>43048.416666666664</c:v>
                </c:pt>
                <c:pt idx="22098">
                  <c:v>43048.427083333336</c:v>
                </c:pt>
                <c:pt idx="22099">
                  <c:v>43048.4375</c:v>
                </c:pt>
                <c:pt idx="22100">
                  <c:v>43048.447916666664</c:v>
                </c:pt>
                <c:pt idx="22101">
                  <c:v>43048.458333333336</c:v>
                </c:pt>
                <c:pt idx="22102">
                  <c:v>43048.46875</c:v>
                </c:pt>
                <c:pt idx="22103">
                  <c:v>43048.479166666664</c:v>
                </c:pt>
                <c:pt idx="22104">
                  <c:v>43048.489583333336</c:v>
                </c:pt>
                <c:pt idx="22105">
                  <c:v>43048.5</c:v>
                </c:pt>
                <c:pt idx="22106">
                  <c:v>43048.510416666664</c:v>
                </c:pt>
                <c:pt idx="22107">
                  <c:v>43048.520833333336</c:v>
                </c:pt>
                <c:pt idx="22108">
                  <c:v>43048.53125</c:v>
                </c:pt>
                <c:pt idx="22109">
                  <c:v>43048.541666666664</c:v>
                </c:pt>
                <c:pt idx="22110">
                  <c:v>43048.552083333336</c:v>
                </c:pt>
                <c:pt idx="22111">
                  <c:v>43048.5625</c:v>
                </c:pt>
                <c:pt idx="22112">
                  <c:v>43048.572916666664</c:v>
                </c:pt>
                <c:pt idx="22113">
                  <c:v>43048.583333333336</c:v>
                </c:pt>
                <c:pt idx="22114">
                  <c:v>43048.59375</c:v>
                </c:pt>
                <c:pt idx="22115">
                  <c:v>43048.604166666664</c:v>
                </c:pt>
                <c:pt idx="22116">
                  <c:v>43048.614583333336</c:v>
                </c:pt>
                <c:pt idx="22117">
                  <c:v>43048.625</c:v>
                </c:pt>
                <c:pt idx="22118">
                  <c:v>43048.635416666664</c:v>
                </c:pt>
                <c:pt idx="22119">
                  <c:v>43048.645833333336</c:v>
                </c:pt>
                <c:pt idx="22120">
                  <c:v>43048.65625</c:v>
                </c:pt>
                <c:pt idx="22121">
                  <c:v>43048.666666666664</c:v>
                </c:pt>
                <c:pt idx="22122">
                  <c:v>43048.677083333336</c:v>
                </c:pt>
                <c:pt idx="22123">
                  <c:v>43048.6875</c:v>
                </c:pt>
                <c:pt idx="22124">
                  <c:v>43048.697916666664</c:v>
                </c:pt>
                <c:pt idx="22125">
                  <c:v>43048.708333333336</c:v>
                </c:pt>
                <c:pt idx="22126">
                  <c:v>43048.71875</c:v>
                </c:pt>
                <c:pt idx="22127">
                  <c:v>43048.729166666664</c:v>
                </c:pt>
                <c:pt idx="22128">
                  <c:v>43048.739583333336</c:v>
                </c:pt>
                <c:pt idx="22129">
                  <c:v>43048.75</c:v>
                </c:pt>
                <c:pt idx="22130">
                  <c:v>43048.760416666664</c:v>
                </c:pt>
                <c:pt idx="22131">
                  <c:v>43048.770833333336</c:v>
                </c:pt>
                <c:pt idx="22132">
                  <c:v>43048.78125</c:v>
                </c:pt>
                <c:pt idx="22133">
                  <c:v>43048.791666666664</c:v>
                </c:pt>
                <c:pt idx="22134">
                  <c:v>43048.802083333336</c:v>
                </c:pt>
                <c:pt idx="22135">
                  <c:v>43048.8125</c:v>
                </c:pt>
                <c:pt idx="22136">
                  <c:v>43048.822916666664</c:v>
                </c:pt>
                <c:pt idx="22137">
                  <c:v>43048.833333333336</c:v>
                </c:pt>
                <c:pt idx="22138">
                  <c:v>43048.84375</c:v>
                </c:pt>
                <c:pt idx="22139">
                  <c:v>43048.854166666664</c:v>
                </c:pt>
                <c:pt idx="22140">
                  <c:v>43048.864583333336</c:v>
                </c:pt>
                <c:pt idx="22141">
                  <c:v>43048.875</c:v>
                </c:pt>
                <c:pt idx="22142">
                  <c:v>43048.885416666664</c:v>
                </c:pt>
                <c:pt idx="22143">
                  <c:v>43048.895833333336</c:v>
                </c:pt>
                <c:pt idx="22144">
                  <c:v>43048.90625</c:v>
                </c:pt>
                <c:pt idx="22145">
                  <c:v>43048.916666666664</c:v>
                </c:pt>
                <c:pt idx="22146">
                  <c:v>43048.927083333336</c:v>
                </c:pt>
                <c:pt idx="22147">
                  <c:v>43048.9375</c:v>
                </c:pt>
                <c:pt idx="22148">
                  <c:v>43048.947916666664</c:v>
                </c:pt>
                <c:pt idx="22149">
                  <c:v>43048.958333333336</c:v>
                </c:pt>
                <c:pt idx="22150">
                  <c:v>43048.96875</c:v>
                </c:pt>
                <c:pt idx="22151">
                  <c:v>43048.979166666664</c:v>
                </c:pt>
                <c:pt idx="22152">
                  <c:v>43048.989583333336</c:v>
                </c:pt>
                <c:pt idx="22153">
                  <c:v>43049</c:v>
                </c:pt>
                <c:pt idx="22154">
                  <c:v>43049.010416666664</c:v>
                </c:pt>
                <c:pt idx="22155">
                  <c:v>43049.020833333336</c:v>
                </c:pt>
                <c:pt idx="22156">
                  <c:v>43049.03125</c:v>
                </c:pt>
                <c:pt idx="22157">
                  <c:v>43049.041666666664</c:v>
                </c:pt>
                <c:pt idx="22158">
                  <c:v>43049.052083333336</c:v>
                </c:pt>
                <c:pt idx="22159">
                  <c:v>43049.0625</c:v>
                </c:pt>
                <c:pt idx="22160">
                  <c:v>43049.072916666664</c:v>
                </c:pt>
                <c:pt idx="22161">
                  <c:v>43049.083333333336</c:v>
                </c:pt>
                <c:pt idx="22162">
                  <c:v>43049.09375</c:v>
                </c:pt>
                <c:pt idx="22163">
                  <c:v>43049.104166666664</c:v>
                </c:pt>
                <c:pt idx="22164">
                  <c:v>43049.114583333336</c:v>
                </c:pt>
                <c:pt idx="22165">
                  <c:v>43049.125</c:v>
                </c:pt>
                <c:pt idx="22166">
                  <c:v>43049.135416666664</c:v>
                </c:pt>
                <c:pt idx="22167">
                  <c:v>43049.145833333336</c:v>
                </c:pt>
                <c:pt idx="22168">
                  <c:v>43049.15625</c:v>
                </c:pt>
                <c:pt idx="22169">
                  <c:v>43049.166666666664</c:v>
                </c:pt>
                <c:pt idx="22170">
                  <c:v>43049.177083333336</c:v>
                </c:pt>
                <c:pt idx="22171">
                  <c:v>43049.1875</c:v>
                </c:pt>
                <c:pt idx="22172">
                  <c:v>43049.197916666664</c:v>
                </c:pt>
                <c:pt idx="22173">
                  <c:v>43049.208333333336</c:v>
                </c:pt>
                <c:pt idx="22174">
                  <c:v>43049.21875</c:v>
                </c:pt>
                <c:pt idx="22175">
                  <c:v>43049.229166666664</c:v>
                </c:pt>
                <c:pt idx="22176">
                  <c:v>43049.239583333336</c:v>
                </c:pt>
                <c:pt idx="22177">
                  <c:v>43049.25</c:v>
                </c:pt>
                <c:pt idx="22178">
                  <c:v>43049.260416666664</c:v>
                </c:pt>
                <c:pt idx="22179">
                  <c:v>43049.270833333336</c:v>
                </c:pt>
                <c:pt idx="22180">
                  <c:v>43049.28125</c:v>
                </c:pt>
                <c:pt idx="22181">
                  <c:v>43049.291666666664</c:v>
                </c:pt>
                <c:pt idx="22182">
                  <c:v>43049.302083333336</c:v>
                </c:pt>
                <c:pt idx="22183">
                  <c:v>43049.3125</c:v>
                </c:pt>
                <c:pt idx="22184">
                  <c:v>43049.322916666664</c:v>
                </c:pt>
                <c:pt idx="22185">
                  <c:v>43049.333333333336</c:v>
                </c:pt>
                <c:pt idx="22186">
                  <c:v>43049.34375</c:v>
                </c:pt>
                <c:pt idx="22187">
                  <c:v>43049.354166666664</c:v>
                </c:pt>
                <c:pt idx="22188">
                  <c:v>43049.364583333336</c:v>
                </c:pt>
                <c:pt idx="22189">
                  <c:v>43049.375</c:v>
                </c:pt>
                <c:pt idx="22190">
                  <c:v>43049.385416666664</c:v>
                </c:pt>
                <c:pt idx="22191">
                  <c:v>43049.395833333336</c:v>
                </c:pt>
                <c:pt idx="22192">
                  <c:v>43049.40625</c:v>
                </c:pt>
                <c:pt idx="22193">
                  <c:v>43049.416666666664</c:v>
                </c:pt>
                <c:pt idx="22194">
                  <c:v>43049.427083333336</c:v>
                </c:pt>
                <c:pt idx="22195">
                  <c:v>43049.4375</c:v>
                </c:pt>
                <c:pt idx="22196">
                  <c:v>43049.447916666664</c:v>
                </c:pt>
                <c:pt idx="22197">
                  <c:v>43049.458333333336</c:v>
                </c:pt>
                <c:pt idx="22198">
                  <c:v>43049.46875</c:v>
                </c:pt>
                <c:pt idx="22199">
                  <c:v>43049.479166666664</c:v>
                </c:pt>
                <c:pt idx="22200">
                  <c:v>43049.489583333336</c:v>
                </c:pt>
                <c:pt idx="22201">
                  <c:v>43049.5</c:v>
                </c:pt>
                <c:pt idx="22202">
                  <c:v>43049.510416666664</c:v>
                </c:pt>
                <c:pt idx="22203">
                  <c:v>43049.520833333336</c:v>
                </c:pt>
                <c:pt idx="22204">
                  <c:v>43049.53125</c:v>
                </c:pt>
                <c:pt idx="22205">
                  <c:v>43049.541666666664</c:v>
                </c:pt>
                <c:pt idx="22206">
                  <c:v>43049.552083333336</c:v>
                </c:pt>
                <c:pt idx="22207">
                  <c:v>43049.5625</c:v>
                </c:pt>
                <c:pt idx="22208">
                  <c:v>43049.572916666664</c:v>
                </c:pt>
                <c:pt idx="22209">
                  <c:v>43049.583333333336</c:v>
                </c:pt>
                <c:pt idx="22210">
                  <c:v>43049.59375</c:v>
                </c:pt>
                <c:pt idx="22211">
                  <c:v>43049.604166666664</c:v>
                </c:pt>
                <c:pt idx="22212">
                  <c:v>43049.614583333336</c:v>
                </c:pt>
                <c:pt idx="22213">
                  <c:v>43049.625</c:v>
                </c:pt>
                <c:pt idx="22214">
                  <c:v>43049.635416666664</c:v>
                </c:pt>
                <c:pt idx="22215">
                  <c:v>43049.645833333336</c:v>
                </c:pt>
                <c:pt idx="22216">
                  <c:v>43049.65625</c:v>
                </c:pt>
                <c:pt idx="22217">
                  <c:v>43049.666666666664</c:v>
                </c:pt>
                <c:pt idx="22218">
                  <c:v>43049.677083333336</c:v>
                </c:pt>
                <c:pt idx="22219">
                  <c:v>43049.6875</c:v>
                </c:pt>
                <c:pt idx="22220">
                  <c:v>43049.697916666664</c:v>
                </c:pt>
                <c:pt idx="22221">
                  <c:v>43049.708333333336</c:v>
                </c:pt>
                <c:pt idx="22222">
                  <c:v>43049.71875</c:v>
                </c:pt>
                <c:pt idx="22223">
                  <c:v>43049.729166666664</c:v>
                </c:pt>
                <c:pt idx="22224">
                  <c:v>43049.739583333336</c:v>
                </c:pt>
                <c:pt idx="22225">
                  <c:v>43049.75</c:v>
                </c:pt>
                <c:pt idx="22226">
                  <c:v>43049.760416666664</c:v>
                </c:pt>
                <c:pt idx="22227">
                  <c:v>43049.770833333336</c:v>
                </c:pt>
                <c:pt idx="22228">
                  <c:v>43049.78125</c:v>
                </c:pt>
                <c:pt idx="22229">
                  <c:v>43049.791666666664</c:v>
                </c:pt>
                <c:pt idx="22230">
                  <c:v>43049.802083333336</c:v>
                </c:pt>
                <c:pt idx="22231">
                  <c:v>43049.8125</c:v>
                </c:pt>
                <c:pt idx="22232">
                  <c:v>43049.822916666664</c:v>
                </c:pt>
                <c:pt idx="22233">
                  <c:v>43049.833333333336</c:v>
                </c:pt>
                <c:pt idx="22234">
                  <c:v>43049.84375</c:v>
                </c:pt>
                <c:pt idx="22235">
                  <c:v>43049.854166666664</c:v>
                </c:pt>
                <c:pt idx="22236">
                  <c:v>43049.864583333336</c:v>
                </c:pt>
                <c:pt idx="22237">
                  <c:v>43049.875</c:v>
                </c:pt>
                <c:pt idx="22238">
                  <c:v>43049.885416666664</c:v>
                </c:pt>
                <c:pt idx="22239">
                  <c:v>43049.895833333336</c:v>
                </c:pt>
                <c:pt idx="22240">
                  <c:v>43049.90625</c:v>
                </c:pt>
                <c:pt idx="22241">
                  <c:v>43049.916666666664</c:v>
                </c:pt>
                <c:pt idx="22242">
                  <c:v>43049.927083333336</c:v>
                </c:pt>
                <c:pt idx="22243">
                  <c:v>43049.9375</c:v>
                </c:pt>
                <c:pt idx="22244">
                  <c:v>43049.947916666664</c:v>
                </c:pt>
                <c:pt idx="22245">
                  <c:v>43049.958333333336</c:v>
                </c:pt>
                <c:pt idx="22246">
                  <c:v>43049.96875</c:v>
                </c:pt>
                <c:pt idx="22247">
                  <c:v>43049.979166666664</c:v>
                </c:pt>
                <c:pt idx="22248">
                  <c:v>43049.989583333336</c:v>
                </c:pt>
                <c:pt idx="22249">
                  <c:v>43050</c:v>
                </c:pt>
                <c:pt idx="22250">
                  <c:v>43050.010416666664</c:v>
                </c:pt>
                <c:pt idx="22251">
                  <c:v>43050.020833333336</c:v>
                </c:pt>
                <c:pt idx="22252">
                  <c:v>43050.03125</c:v>
                </c:pt>
                <c:pt idx="22253">
                  <c:v>43050.041666666664</c:v>
                </c:pt>
                <c:pt idx="22254">
                  <c:v>43050.052083333336</c:v>
                </c:pt>
                <c:pt idx="22255">
                  <c:v>43050.0625</c:v>
                </c:pt>
                <c:pt idx="22256">
                  <c:v>43050.072916666664</c:v>
                </c:pt>
                <c:pt idx="22257">
                  <c:v>43050.083333333336</c:v>
                </c:pt>
                <c:pt idx="22258">
                  <c:v>43050.09375</c:v>
                </c:pt>
                <c:pt idx="22259">
                  <c:v>43050.104166666664</c:v>
                </c:pt>
                <c:pt idx="22260">
                  <c:v>43050.114583333336</c:v>
                </c:pt>
                <c:pt idx="22261">
                  <c:v>43050.125</c:v>
                </c:pt>
                <c:pt idx="22262">
                  <c:v>43050.135416666664</c:v>
                </c:pt>
                <c:pt idx="22263">
                  <c:v>43050.145833333336</c:v>
                </c:pt>
                <c:pt idx="22264">
                  <c:v>43050.15625</c:v>
                </c:pt>
                <c:pt idx="22265">
                  <c:v>43050.166666666664</c:v>
                </c:pt>
                <c:pt idx="22266">
                  <c:v>43050.177083333336</c:v>
                </c:pt>
                <c:pt idx="22267">
                  <c:v>43050.1875</c:v>
                </c:pt>
                <c:pt idx="22268">
                  <c:v>43050.197916666664</c:v>
                </c:pt>
                <c:pt idx="22269">
                  <c:v>43050.208333333336</c:v>
                </c:pt>
                <c:pt idx="22270">
                  <c:v>43050.21875</c:v>
                </c:pt>
                <c:pt idx="22271">
                  <c:v>43050.229166666664</c:v>
                </c:pt>
                <c:pt idx="22272">
                  <c:v>43050.239583333336</c:v>
                </c:pt>
                <c:pt idx="22273">
                  <c:v>43050.25</c:v>
                </c:pt>
                <c:pt idx="22274">
                  <c:v>43050.260416666664</c:v>
                </c:pt>
                <c:pt idx="22275">
                  <c:v>43050.270833333336</c:v>
                </c:pt>
                <c:pt idx="22276">
                  <c:v>43050.28125</c:v>
                </c:pt>
                <c:pt idx="22277">
                  <c:v>43050.291666666664</c:v>
                </c:pt>
                <c:pt idx="22278">
                  <c:v>43050.302083333336</c:v>
                </c:pt>
                <c:pt idx="22279">
                  <c:v>43050.3125</c:v>
                </c:pt>
                <c:pt idx="22280">
                  <c:v>43050.322916666664</c:v>
                </c:pt>
                <c:pt idx="22281">
                  <c:v>43050.333333333336</c:v>
                </c:pt>
                <c:pt idx="22282">
                  <c:v>43050.34375</c:v>
                </c:pt>
                <c:pt idx="22283">
                  <c:v>43050.354166666664</c:v>
                </c:pt>
                <c:pt idx="22284">
                  <c:v>43050.364583333336</c:v>
                </c:pt>
                <c:pt idx="22285">
                  <c:v>43050.375</c:v>
                </c:pt>
                <c:pt idx="22286">
                  <c:v>43050.385416666664</c:v>
                </c:pt>
                <c:pt idx="22287">
                  <c:v>43050.395833333336</c:v>
                </c:pt>
                <c:pt idx="22288">
                  <c:v>43050.40625</c:v>
                </c:pt>
                <c:pt idx="22289">
                  <c:v>43050.416666666664</c:v>
                </c:pt>
                <c:pt idx="22290">
                  <c:v>43050.427083333336</c:v>
                </c:pt>
                <c:pt idx="22291">
                  <c:v>43050.4375</c:v>
                </c:pt>
                <c:pt idx="22292">
                  <c:v>43050.447916666664</c:v>
                </c:pt>
                <c:pt idx="22293">
                  <c:v>43050.458333333336</c:v>
                </c:pt>
                <c:pt idx="22294">
                  <c:v>43050.46875</c:v>
                </c:pt>
                <c:pt idx="22295">
                  <c:v>43050.479166666664</c:v>
                </c:pt>
                <c:pt idx="22296">
                  <c:v>43050.489583333336</c:v>
                </c:pt>
                <c:pt idx="22297">
                  <c:v>43050.5</c:v>
                </c:pt>
                <c:pt idx="22298">
                  <c:v>43050.510416666664</c:v>
                </c:pt>
                <c:pt idx="22299">
                  <c:v>43050.520833333336</c:v>
                </c:pt>
                <c:pt idx="22300">
                  <c:v>43050.53125</c:v>
                </c:pt>
                <c:pt idx="22301">
                  <c:v>43050.541666666664</c:v>
                </c:pt>
                <c:pt idx="22302">
                  <c:v>43050.552083333336</c:v>
                </c:pt>
                <c:pt idx="22303">
                  <c:v>43050.5625</c:v>
                </c:pt>
                <c:pt idx="22304">
                  <c:v>43050.572916666664</c:v>
                </c:pt>
                <c:pt idx="22305">
                  <c:v>43050.583333333336</c:v>
                </c:pt>
                <c:pt idx="22306">
                  <c:v>43050.59375</c:v>
                </c:pt>
                <c:pt idx="22307">
                  <c:v>43050.604166666664</c:v>
                </c:pt>
                <c:pt idx="22308">
                  <c:v>43050.614583333336</c:v>
                </c:pt>
                <c:pt idx="22309">
                  <c:v>43050.625</c:v>
                </c:pt>
                <c:pt idx="22310">
                  <c:v>43050.635416666664</c:v>
                </c:pt>
                <c:pt idx="22311">
                  <c:v>43050.645833333336</c:v>
                </c:pt>
                <c:pt idx="22312">
                  <c:v>43050.65625</c:v>
                </c:pt>
                <c:pt idx="22313">
                  <c:v>43050.666666666664</c:v>
                </c:pt>
                <c:pt idx="22314">
                  <c:v>43050.677083333336</c:v>
                </c:pt>
                <c:pt idx="22315">
                  <c:v>43050.6875</c:v>
                </c:pt>
                <c:pt idx="22316">
                  <c:v>43050.697916666664</c:v>
                </c:pt>
                <c:pt idx="22317">
                  <c:v>43050.708333333336</c:v>
                </c:pt>
                <c:pt idx="22318">
                  <c:v>43050.71875</c:v>
                </c:pt>
                <c:pt idx="22319">
                  <c:v>43050.729166666664</c:v>
                </c:pt>
                <c:pt idx="22320">
                  <c:v>43050.739583333336</c:v>
                </c:pt>
                <c:pt idx="22321">
                  <c:v>43050.75</c:v>
                </c:pt>
                <c:pt idx="22322">
                  <c:v>43050.760416666664</c:v>
                </c:pt>
                <c:pt idx="22323">
                  <c:v>43050.770833333336</c:v>
                </c:pt>
                <c:pt idx="22324">
                  <c:v>43050.78125</c:v>
                </c:pt>
                <c:pt idx="22325">
                  <c:v>43050.791666666664</c:v>
                </c:pt>
                <c:pt idx="22326">
                  <c:v>43050.802083333336</c:v>
                </c:pt>
                <c:pt idx="22327">
                  <c:v>43050.8125</c:v>
                </c:pt>
                <c:pt idx="22328">
                  <c:v>43050.822916666664</c:v>
                </c:pt>
                <c:pt idx="22329">
                  <c:v>43050.833333333336</c:v>
                </c:pt>
                <c:pt idx="22330">
                  <c:v>43050.84375</c:v>
                </c:pt>
                <c:pt idx="22331">
                  <c:v>43050.854166666664</c:v>
                </c:pt>
                <c:pt idx="22332">
                  <c:v>43050.864583333336</c:v>
                </c:pt>
                <c:pt idx="22333">
                  <c:v>43050.875</c:v>
                </c:pt>
                <c:pt idx="22334">
                  <c:v>43050.885416666664</c:v>
                </c:pt>
                <c:pt idx="22335">
                  <c:v>43050.895833333336</c:v>
                </c:pt>
                <c:pt idx="22336">
                  <c:v>43050.90625</c:v>
                </c:pt>
                <c:pt idx="22337">
                  <c:v>43050.916666666664</c:v>
                </c:pt>
                <c:pt idx="22338">
                  <c:v>43050.927083333336</c:v>
                </c:pt>
                <c:pt idx="22339">
                  <c:v>43050.9375</c:v>
                </c:pt>
                <c:pt idx="22340">
                  <c:v>43050.947916666664</c:v>
                </c:pt>
                <c:pt idx="22341">
                  <c:v>43050.958333333336</c:v>
                </c:pt>
                <c:pt idx="22342">
                  <c:v>43050.96875</c:v>
                </c:pt>
                <c:pt idx="22343">
                  <c:v>43050.979166666664</c:v>
                </c:pt>
                <c:pt idx="22344">
                  <c:v>43050.989583333336</c:v>
                </c:pt>
                <c:pt idx="22345">
                  <c:v>43051</c:v>
                </c:pt>
                <c:pt idx="22346">
                  <c:v>43051.010416666664</c:v>
                </c:pt>
                <c:pt idx="22347">
                  <c:v>43051.020833333336</c:v>
                </c:pt>
                <c:pt idx="22348">
                  <c:v>43051.03125</c:v>
                </c:pt>
                <c:pt idx="22349">
                  <c:v>43051.041666666664</c:v>
                </c:pt>
                <c:pt idx="22350">
                  <c:v>43051.052083333336</c:v>
                </c:pt>
                <c:pt idx="22351">
                  <c:v>43051.0625</c:v>
                </c:pt>
                <c:pt idx="22352">
                  <c:v>43051.072916666664</c:v>
                </c:pt>
                <c:pt idx="22353">
                  <c:v>43051.083333333336</c:v>
                </c:pt>
                <c:pt idx="22354">
                  <c:v>43051.09375</c:v>
                </c:pt>
                <c:pt idx="22355">
                  <c:v>43051.104166666664</c:v>
                </c:pt>
                <c:pt idx="22356">
                  <c:v>43051.114583333336</c:v>
                </c:pt>
                <c:pt idx="22357">
                  <c:v>43051.125</c:v>
                </c:pt>
                <c:pt idx="22358">
                  <c:v>43051.135416666664</c:v>
                </c:pt>
                <c:pt idx="22359">
                  <c:v>43051.145833333336</c:v>
                </c:pt>
                <c:pt idx="22360">
                  <c:v>43051.15625</c:v>
                </c:pt>
                <c:pt idx="22361">
                  <c:v>43051.166666666664</c:v>
                </c:pt>
                <c:pt idx="22362">
                  <c:v>43051.177083333336</c:v>
                </c:pt>
                <c:pt idx="22363">
                  <c:v>43051.1875</c:v>
                </c:pt>
                <c:pt idx="22364">
                  <c:v>43051.197916666664</c:v>
                </c:pt>
                <c:pt idx="22365">
                  <c:v>43051.208333333336</c:v>
                </c:pt>
                <c:pt idx="22366">
                  <c:v>43051.21875</c:v>
                </c:pt>
                <c:pt idx="22367">
                  <c:v>43051.229166666664</c:v>
                </c:pt>
                <c:pt idx="22368">
                  <c:v>43051.239583333336</c:v>
                </c:pt>
                <c:pt idx="22369">
                  <c:v>43051.25</c:v>
                </c:pt>
                <c:pt idx="22370">
                  <c:v>43051.260416666664</c:v>
                </c:pt>
                <c:pt idx="22371">
                  <c:v>43051.270833333336</c:v>
                </c:pt>
                <c:pt idx="22372">
                  <c:v>43051.28125</c:v>
                </c:pt>
                <c:pt idx="22373">
                  <c:v>43051.291666666664</c:v>
                </c:pt>
                <c:pt idx="22374">
                  <c:v>43051.302083333336</c:v>
                </c:pt>
                <c:pt idx="22375">
                  <c:v>43051.3125</c:v>
                </c:pt>
                <c:pt idx="22376">
                  <c:v>43051.322916666664</c:v>
                </c:pt>
                <c:pt idx="22377">
                  <c:v>43051.333333333336</c:v>
                </c:pt>
                <c:pt idx="22378">
                  <c:v>43051.34375</c:v>
                </c:pt>
                <c:pt idx="22379">
                  <c:v>43051.354166666664</c:v>
                </c:pt>
                <c:pt idx="22380">
                  <c:v>43051.364583333336</c:v>
                </c:pt>
                <c:pt idx="22381">
                  <c:v>43051.375</c:v>
                </c:pt>
                <c:pt idx="22382">
                  <c:v>43051.385416666664</c:v>
                </c:pt>
                <c:pt idx="22383">
                  <c:v>43051.395833333336</c:v>
                </c:pt>
                <c:pt idx="22384">
                  <c:v>43051.40625</c:v>
                </c:pt>
                <c:pt idx="22385">
                  <c:v>43051.416666666664</c:v>
                </c:pt>
                <c:pt idx="22386">
                  <c:v>43051.427083333336</c:v>
                </c:pt>
                <c:pt idx="22387">
                  <c:v>43051.4375</c:v>
                </c:pt>
                <c:pt idx="22388">
                  <c:v>43051.447916666664</c:v>
                </c:pt>
                <c:pt idx="22389">
                  <c:v>43051.458333333336</c:v>
                </c:pt>
                <c:pt idx="22390">
                  <c:v>43051.46875</c:v>
                </c:pt>
                <c:pt idx="22391">
                  <c:v>43051.479166666664</c:v>
                </c:pt>
                <c:pt idx="22392">
                  <c:v>43051.489583333336</c:v>
                </c:pt>
                <c:pt idx="22393">
                  <c:v>43051.5</c:v>
                </c:pt>
                <c:pt idx="22394">
                  <c:v>43051.510416666664</c:v>
                </c:pt>
                <c:pt idx="22395">
                  <c:v>43051.520833333336</c:v>
                </c:pt>
                <c:pt idx="22396">
                  <c:v>43051.53125</c:v>
                </c:pt>
                <c:pt idx="22397">
                  <c:v>43051.541666666664</c:v>
                </c:pt>
                <c:pt idx="22398">
                  <c:v>43051.552083333336</c:v>
                </c:pt>
                <c:pt idx="22399">
                  <c:v>43051.5625</c:v>
                </c:pt>
                <c:pt idx="22400">
                  <c:v>43051.572916666664</c:v>
                </c:pt>
                <c:pt idx="22401">
                  <c:v>43051.583333333336</c:v>
                </c:pt>
                <c:pt idx="22402">
                  <c:v>43051.59375</c:v>
                </c:pt>
                <c:pt idx="22403">
                  <c:v>43051.604166666664</c:v>
                </c:pt>
                <c:pt idx="22404">
                  <c:v>43051.614583333336</c:v>
                </c:pt>
                <c:pt idx="22405">
                  <c:v>43051.625</c:v>
                </c:pt>
                <c:pt idx="22406">
                  <c:v>43051.635416666664</c:v>
                </c:pt>
                <c:pt idx="22407">
                  <c:v>43051.645833333336</c:v>
                </c:pt>
                <c:pt idx="22408">
                  <c:v>43051.65625</c:v>
                </c:pt>
                <c:pt idx="22409">
                  <c:v>43051.666666666664</c:v>
                </c:pt>
                <c:pt idx="22410">
                  <c:v>43051.677083333336</c:v>
                </c:pt>
                <c:pt idx="22411">
                  <c:v>43051.6875</c:v>
                </c:pt>
                <c:pt idx="22412">
                  <c:v>43051.697916666664</c:v>
                </c:pt>
                <c:pt idx="22413">
                  <c:v>43051.708333333336</c:v>
                </c:pt>
                <c:pt idx="22414">
                  <c:v>43051.71875</c:v>
                </c:pt>
                <c:pt idx="22415">
                  <c:v>43051.729166666664</c:v>
                </c:pt>
                <c:pt idx="22416">
                  <c:v>43051.739583333336</c:v>
                </c:pt>
                <c:pt idx="22417">
                  <c:v>43051.75</c:v>
                </c:pt>
                <c:pt idx="22418">
                  <c:v>43051.760416666664</c:v>
                </c:pt>
                <c:pt idx="22419">
                  <c:v>43051.770833333336</c:v>
                </c:pt>
                <c:pt idx="22420">
                  <c:v>43051.78125</c:v>
                </c:pt>
                <c:pt idx="22421">
                  <c:v>43051.791666666664</c:v>
                </c:pt>
                <c:pt idx="22422">
                  <c:v>43051.802083333336</c:v>
                </c:pt>
                <c:pt idx="22423">
                  <c:v>43051.8125</c:v>
                </c:pt>
                <c:pt idx="22424">
                  <c:v>43051.822916666664</c:v>
                </c:pt>
                <c:pt idx="22425">
                  <c:v>43051.833333333336</c:v>
                </c:pt>
                <c:pt idx="22426">
                  <c:v>43051.84375</c:v>
                </c:pt>
                <c:pt idx="22427">
                  <c:v>43051.854166666664</c:v>
                </c:pt>
                <c:pt idx="22428">
                  <c:v>43051.864583333336</c:v>
                </c:pt>
                <c:pt idx="22429">
                  <c:v>43051.875</c:v>
                </c:pt>
                <c:pt idx="22430">
                  <c:v>43051.885416666664</c:v>
                </c:pt>
                <c:pt idx="22431">
                  <c:v>43051.895833333336</c:v>
                </c:pt>
                <c:pt idx="22432">
                  <c:v>43051.90625</c:v>
                </c:pt>
                <c:pt idx="22433">
                  <c:v>43051.916666666664</c:v>
                </c:pt>
                <c:pt idx="22434">
                  <c:v>43051.927083333336</c:v>
                </c:pt>
                <c:pt idx="22435">
                  <c:v>43051.9375</c:v>
                </c:pt>
                <c:pt idx="22436">
                  <c:v>43051.947916666664</c:v>
                </c:pt>
                <c:pt idx="22437">
                  <c:v>43051.958333333336</c:v>
                </c:pt>
                <c:pt idx="22438">
                  <c:v>43051.96875</c:v>
                </c:pt>
                <c:pt idx="22439">
                  <c:v>43051.979166666664</c:v>
                </c:pt>
                <c:pt idx="22440">
                  <c:v>43051.989583333336</c:v>
                </c:pt>
                <c:pt idx="22441">
                  <c:v>43052</c:v>
                </c:pt>
                <c:pt idx="22442">
                  <c:v>43052.010416666664</c:v>
                </c:pt>
                <c:pt idx="22443">
                  <c:v>43052.020833333336</c:v>
                </c:pt>
                <c:pt idx="22444">
                  <c:v>43052.03125</c:v>
                </c:pt>
                <c:pt idx="22445">
                  <c:v>43052.041666666664</c:v>
                </c:pt>
                <c:pt idx="22446">
                  <c:v>43052.052083333336</c:v>
                </c:pt>
                <c:pt idx="22447">
                  <c:v>43052.0625</c:v>
                </c:pt>
                <c:pt idx="22448">
                  <c:v>43052.072916666664</c:v>
                </c:pt>
                <c:pt idx="22449">
                  <c:v>43052.083333333336</c:v>
                </c:pt>
                <c:pt idx="22450">
                  <c:v>43052.09375</c:v>
                </c:pt>
                <c:pt idx="22451">
                  <c:v>43052.104166666664</c:v>
                </c:pt>
                <c:pt idx="22452">
                  <c:v>43052.114583333336</c:v>
                </c:pt>
                <c:pt idx="22453">
                  <c:v>43052.125</c:v>
                </c:pt>
                <c:pt idx="22454">
                  <c:v>43052.135416666664</c:v>
                </c:pt>
                <c:pt idx="22455">
                  <c:v>43052.145833333336</c:v>
                </c:pt>
                <c:pt idx="22456">
                  <c:v>43052.15625</c:v>
                </c:pt>
                <c:pt idx="22457">
                  <c:v>43052.166666666664</c:v>
                </c:pt>
                <c:pt idx="22458">
                  <c:v>43052.177083333336</c:v>
                </c:pt>
                <c:pt idx="22459">
                  <c:v>43052.1875</c:v>
                </c:pt>
                <c:pt idx="22460">
                  <c:v>43052.197916666664</c:v>
                </c:pt>
                <c:pt idx="22461">
                  <c:v>43052.208333333336</c:v>
                </c:pt>
                <c:pt idx="22462">
                  <c:v>43052.21875</c:v>
                </c:pt>
                <c:pt idx="22463">
                  <c:v>43052.229166666664</c:v>
                </c:pt>
                <c:pt idx="22464">
                  <c:v>43052.239583333336</c:v>
                </c:pt>
                <c:pt idx="22465">
                  <c:v>43052.25</c:v>
                </c:pt>
                <c:pt idx="22466">
                  <c:v>43052.260416666664</c:v>
                </c:pt>
                <c:pt idx="22467">
                  <c:v>43052.270833333336</c:v>
                </c:pt>
                <c:pt idx="22468">
                  <c:v>43052.28125</c:v>
                </c:pt>
                <c:pt idx="22469">
                  <c:v>43052.291666666664</c:v>
                </c:pt>
                <c:pt idx="22470">
                  <c:v>43052.302083333336</c:v>
                </c:pt>
                <c:pt idx="22471">
                  <c:v>43052.3125</c:v>
                </c:pt>
                <c:pt idx="22472">
                  <c:v>43052.322916666664</c:v>
                </c:pt>
                <c:pt idx="22473">
                  <c:v>43052.333333333336</c:v>
                </c:pt>
                <c:pt idx="22474">
                  <c:v>43052.34375</c:v>
                </c:pt>
                <c:pt idx="22475">
                  <c:v>43052.354166666664</c:v>
                </c:pt>
                <c:pt idx="22476">
                  <c:v>43052.364583333336</c:v>
                </c:pt>
                <c:pt idx="22477">
                  <c:v>43052.375</c:v>
                </c:pt>
                <c:pt idx="22478">
                  <c:v>43052.385416666664</c:v>
                </c:pt>
                <c:pt idx="22479">
                  <c:v>43052.395833333336</c:v>
                </c:pt>
                <c:pt idx="22480">
                  <c:v>43052.40625</c:v>
                </c:pt>
                <c:pt idx="22481">
                  <c:v>43052.416666666664</c:v>
                </c:pt>
                <c:pt idx="22482">
                  <c:v>43052.427083333336</c:v>
                </c:pt>
                <c:pt idx="22483">
                  <c:v>43052.4375</c:v>
                </c:pt>
                <c:pt idx="22484">
                  <c:v>43052.447916666664</c:v>
                </c:pt>
                <c:pt idx="22485">
                  <c:v>43052.458333333336</c:v>
                </c:pt>
                <c:pt idx="22486">
                  <c:v>43052.46875</c:v>
                </c:pt>
                <c:pt idx="22487">
                  <c:v>43052.479166666664</c:v>
                </c:pt>
                <c:pt idx="22488">
                  <c:v>43052.489583333336</c:v>
                </c:pt>
                <c:pt idx="22489">
                  <c:v>43052.5</c:v>
                </c:pt>
                <c:pt idx="22490">
                  <c:v>43052.510416666664</c:v>
                </c:pt>
                <c:pt idx="22491">
                  <c:v>43052.520833333336</c:v>
                </c:pt>
                <c:pt idx="22492">
                  <c:v>43052.53125</c:v>
                </c:pt>
                <c:pt idx="22493">
                  <c:v>43052.541666666664</c:v>
                </c:pt>
                <c:pt idx="22494">
                  <c:v>43052.552083333336</c:v>
                </c:pt>
                <c:pt idx="22495">
                  <c:v>43052.5625</c:v>
                </c:pt>
                <c:pt idx="22496">
                  <c:v>43052.572916666664</c:v>
                </c:pt>
                <c:pt idx="22497">
                  <c:v>43052.583333333336</c:v>
                </c:pt>
                <c:pt idx="22498">
                  <c:v>43052.59375</c:v>
                </c:pt>
                <c:pt idx="22499">
                  <c:v>43052.604166666664</c:v>
                </c:pt>
                <c:pt idx="22500">
                  <c:v>43052.614583333336</c:v>
                </c:pt>
                <c:pt idx="22501">
                  <c:v>43052.625</c:v>
                </c:pt>
                <c:pt idx="22502">
                  <c:v>43052.635416666664</c:v>
                </c:pt>
                <c:pt idx="22503">
                  <c:v>43052.645833333336</c:v>
                </c:pt>
                <c:pt idx="22504">
                  <c:v>43052.65625</c:v>
                </c:pt>
                <c:pt idx="22505">
                  <c:v>43052.666666666664</c:v>
                </c:pt>
                <c:pt idx="22506">
                  <c:v>43052.677083333336</c:v>
                </c:pt>
                <c:pt idx="22507">
                  <c:v>43052.6875</c:v>
                </c:pt>
                <c:pt idx="22508">
                  <c:v>43052.697916666664</c:v>
                </c:pt>
                <c:pt idx="22509">
                  <c:v>43052.708333333336</c:v>
                </c:pt>
                <c:pt idx="22510">
                  <c:v>43052.71875</c:v>
                </c:pt>
                <c:pt idx="22511">
                  <c:v>43052.729166666664</c:v>
                </c:pt>
                <c:pt idx="22512">
                  <c:v>43052.739583333336</c:v>
                </c:pt>
                <c:pt idx="22513">
                  <c:v>43052.75</c:v>
                </c:pt>
                <c:pt idx="22514">
                  <c:v>43052.760416666664</c:v>
                </c:pt>
                <c:pt idx="22515">
                  <c:v>43052.770833333336</c:v>
                </c:pt>
                <c:pt idx="22516">
                  <c:v>43052.78125</c:v>
                </c:pt>
                <c:pt idx="22517">
                  <c:v>43052.791666666664</c:v>
                </c:pt>
                <c:pt idx="22518">
                  <c:v>43052.802083333336</c:v>
                </c:pt>
                <c:pt idx="22519">
                  <c:v>43052.8125</c:v>
                </c:pt>
                <c:pt idx="22520">
                  <c:v>43052.822916666664</c:v>
                </c:pt>
                <c:pt idx="22521">
                  <c:v>43052.833333333336</c:v>
                </c:pt>
                <c:pt idx="22522">
                  <c:v>43052.84375</c:v>
                </c:pt>
                <c:pt idx="22523">
                  <c:v>43052.854166666664</c:v>
                </c:pt>
                <c:pt idx="22524">
                  <c:v>43052.864583333336</c:v>
                </c:pt>
                <c:pt idx="22525">
                  <c:v>43052.875</c:v>
                </c:pt>
                <c:pt idx="22526">
                  <c:v>43052.885416666664</c:v>
                </c:pt>
                <c:pt idx="22527">
                  <c:v>43052.895833333336</c:v>
                </c:pt>
                <c:pt idx="22528">
                  <c:v>43052.90625</c:v>
                </c:pt>
                <c:pt idx="22529">
                  <c:v>43052.916666666664</c:v>
                </c:pt>
                <c:pt idx="22530">
                  <c:v>43052.927083333336</c:v>
                </c:pt>
                <c:pt idx="22531">
                  <c:v>43052.9375</c:v>
                </c:pt>
                <c:pt idx="22532">
                  <c:v>43052.947916666664</c:v>
                </c:pt>
                <c:pt idx="22533">
                  <c:v>43052.958333333336</c:v>
                </c:pt>
                <c:pt idx="22534">
                  <c:v>43052.96875</c:v>
                </c:pt>
                <c:pt idx="22535">
                  <c:v>43052.979166666664</c:v>
                </c:pt>
                <c:pt idx="22536">
                  <c:v>43052.989583333336</c:v>
                </c:pt>
                <c:pt idx="22537">
                  <c:v>43053</c:v>
                </c:pt>
                <c:pt idx="22538">
                  <c:v>43053.010416666664</c:v>
                </c:pt>
                <c:pt idx="22539">
                  <c:v>43053.020833333336</c:v>
                </c:pt>
                <c:pt idx="22540">
                  <c:v>43053.03125</c:v>
                </c:pt>
                <c:pt idx="22541">
                  <c:v>43053.041666666664</c:v>
                </c:pt>
                <c:pt idx="22542">
                  <c:v>43053.052083333336</c:v>
                </c:pt>
                <c:pt idx="22543">
                  <c:v>43053.0625</c:v>
                </c:pt>
                <c:pt idx="22544">
                  <c:v>43053.072916666664</c:v>
                </c:pt>
                <c:pt idx="22545">
                  <c:v>43053.083333333336</c:v>
                </c:pt>
                <c:pt idx="22546">
                  <c:v>43053.09375</c:v>
                </c:pt>
                <c:pt idx="22547">
                  <c:v>43053.104166666664</c:v>
                </c:pt>
                <c:pt idx="22548">
                  <c:v>43053.114583333336</c:v>
                </c:pt>
                <c:pt idx="22549">
                  <c:v>43053.125</c:v>
                </c:pt>
                <c:pt idx="22550">
                  <c:v>43053.135416666664</c:v>
                </c:pt>
                <c:pt idx="22551">
                  <c:v>43053.145833333336</c:v>
                </c:pt>
                <c:pt idx="22552">
                  <c:v>43053.15625</c:v>
                </c:pt>
                <c:pt idx="22553">
                  <c:v>43053.166666666664</c:v>
                </c:pt>
                <c:pt idx="22554">
                  <c:v>43053.177083333336</c:v>
                </c:pt>
                <c:pt idx="22555">
                  <c:v>43053.1875</c:v>
                </c:pt>
                <c:pt idx="22556">
                  <c:v>43053.197916666664</c:v>
                </c:pt>
                <c:pt idx="22557">
                  <c:v>43053.208333333336</c:v>
                </c:pt>
                <c:pt idx="22558">
                  <c:v>43053.21875</c:v>
                </c:pt>
                <c:pt idx="22559">
                  <c:v>43053.229166666664</c:v>
                </c:pt>
                <c:pt idx="22560">
                  <c:v>43053.239583333336</c:v>
                </c:pt>
                <c:pt idx="22561">
                  <c:v>43053.25</c:v>
                </c:pt>
                <c:pt idx="22562">
                  <c:v>43053.260416666664</c:v>
                </c:pt>
                <c:pt idx="22563">
                  <c:v>43053.270833333336</c:v>
                </c:pt>
                <c:pt idx="22564">
                  <c:v>43053.28125</c:v>
                </c:pt>
                <c:pt idx="22565">
                  <c:v>43053.291666666664</c:v>
                </c:pt>
                <c:pt idx="22566">
                  <c:v>43053.302083333336</c:v>
                </c:pt>
                <c:pt idx="22567">
                  <c:v>43053.3125</c:v>
                </c:pt>
                <c:pt idx="22568">
                  <c:v>43053.322916666664</c:v>
                </c:pt>
                <c:pt idx="22569">
                  <c:v>43053.333333333336</c:v>
                </c:pt>
                <c:pt idx="22570">
                  <c:v>43053.34375</c:v>
                </c:pt>
                <c:pt idx="22571">
                  <c:v>43053.354166666664</c:v>
                </c:pt>
                <c:pt idx="22572">
                  <c:v>43053.364583333336</c:v>
                </c:pt>
                <c:pt idx="22573">
                  <c:v>43053.375</c:v>
                </c:pt>
                <c:pt idx="22574">
                  <c:v>43053.385416666664</c:v>
                </c:pt>
                <c:pt idx="22575">
                  <c:v>43053.395833333336</c:v>
                </c:pt>
                <c:pt idx="22576">
                  <c:v>43053.40625</c:v>
                </c:pt>
                <c:pt idx="22577">
                  <c:v>43053.416666666664</c:v>
                </c:pt>
                <c:pt idx="22578">
                  <c:v>43053.427083333336</c:v>
                </c:pt>
                <c:pt idx="22579">
                  <c:v>43053.4375</c:v>
                </c:pt>
                <c:pt idx="22580">
                  <c:v>43053.447916666664</c:v>
                </c:pt>
                <c:pt idx="22581">
                  <c:v>43053.458333333336</c:v>
                </c:pt>
                <c:pt idx="22582">
                  <c:v>43053.46875</c:v>
                </c:pt>
                <c:pt idx="22583">
                  <c:v>43053.479166666664</c:v>
                </c:pt>
                <c:pt idx="22584">
                  <c:v>43053.489583333336</c:v>
                </c:pt>
                <c:pt idx="22585">
                  <c:v>43053.5</c:v>
                </c:pt>
                <c:pt idx="22586">
                  <c:v>43053.510416666664</c:v>
                </c:pt>
                <c:pt idx="22587">
                  <c:v>43053.520833333336</c:v>
                </c:pt>
                <c:pt idx="22588">
                  <c:v>43053.53125</c:v>
                </c:pt>
                <c:pt idx="22589">
                  <c:v>43053.541666666664</c:v>
                </c:pt>
                <c:pt idx="22590">
                  <c:v>43053.552083333336</c:v>
                </c:pt>
                <c:pt idx="22591">
                  <c:v>43053.5625</c:v>
                </c:pt>
                <c:pt idx="22592">
                  <c:v>43053.572916666664</c:v>
                </c:pt>
                <c:pt idx="22593">
                  <c:v>43053.583333333336</c:v>
                </c:pt>
                <c:pt idx="22594">
                  <c:v>43053.59375</c:v>
                </c:pt>
                <c:pt idx="22595">
                  <c:v>43053.604166666664</c:v>
                </c:pt>
                <c:pt idx="22596">
                  <c:v>43053.614583333336</c:v>
                </c:pt>
                <c:pt idx="22597">
                  <c:v>43053.625</c:v>
                </c:pt>
                <c:pt idx="22598">
                  <c:v>43053.635416666664</c:v>
                </c:pt>
                <c:pt idx="22599">
                  <c:v>43053.645833333336</c:v>
                </c:pt>
                <c:pt idx="22600">
                  <c:v>43053.65625</c:v>
                </c:pt>
                <c:pt idx="22601">
                  <c:v>43053.666666666664</c:v>
                </c:pt>
                <c:pt idx="22602">
                  <c:v>43053.677083333336</c:v>
                </c:pt>
                <c:pt idx="22603">
                  <c:v>43053.6875</c:v>
                </c:pt>
                <c:pt idx="22604">
                  <c:v>43053.697916666664</c:v>
                </c:pt>
                <c:pt idx="22605">
                  <c:v>43053.708333333336</c:v>
                </c:pt>
                <c:pt idx="22606">
                  <c:v>43053.71875</c:v>
                </c:pt>
                <c:pt idx="22607">
                  <c:v>43053.729166666664</c:v>
                </c:pt>
                <c:pt idx="22608">
                  <c:v>43053.739583333336</c:v>
                </c:pt>
                <c:pt idx="22609">
                  <c:v>43053.75</c:v>
                </c:pt>
                <c:pt idx="22610">
                  <c:v>43053.760416666664</c:v>
                </c:pt>
                <c:pt idx="22611">
                  <c:v>43053.770833333336</c:v>
                </c:pt>
                <c:pt idx="22612">
                  <c:v>43053.78125</c:v>
                </c:pt>
                <c:pt idx="22613">
                  <c:v>43053.791666666664</c:v>
                </c:pt>
                <c:pt idx="22614">
                  <c:v>43053.802083333336</c:v>
                </c:pt>
                <c:pt idx="22615">
                  <c:v>43053.8125</c:v>
                </c:pt>
                <c:pt idx="22616">
                  <c:v>43053.822916666664</c:v>
                </c:pt>
                <c:pt idx="22617">
                  <c:v>43053.833333333336</c:v>
                </c:pt>
                <c:pt idx="22618">
                  <c:v>43053.84375</c:v>
                </c:pt>
                <c:pt idx="22619">
                  <c:v>43053.854166666664</c:v>
                </c:pt>
                <c:pt idx="22620">
                  <c:v>43053.864583333336</c:v>
                </c:pt>
                <c:pt idx="22621">
                  <c:v>43053.875</c:v>
                </c:pt>
                <c:pt idx="22622">
                  <c:v>43053.885416666664</c:v>
                </c:pt>
                <c:pt idx="22623">
                  <c:v>43053.895833333336</c:v>
                </c:pt>
                <c:pt idx="22624">
                  <c:v>43053.90625</c:v>
                </c:pt>
                <c:pt idx="22625">
                  <c:v>43053.916666666664</c:v>
                </c:pt>
                <c:pt idx="22626">
                  <c:v>43053.927083333336</c:v>
                </c:pt>
                <c:pt idx="22627">
                  <c:v>43053.9375</c:v>
                </c:pt>
                <c:pt idx="22628">
                  <c:v>43053.947916666664</c:v>
                </c:pt>
                <c:pt idx="22629">
                  <c:v>43053.958333333336</c:v>
                </c:pt>
                <c:pt idx="22630">
                  <c:v>43053.96875</c:v>
                </c:pt>
                <c:pt idx="22631">
                  <c:v>43053.979166666664</c:v>
                </c:pt>
                <c:pt idx="22632">
                  <c:v>43053.989583333336</c:v>
                </c:pt>
                <c:pt idx="22633">
                  <c:v>43054</c:v>
                </c:pt>
                <c:pt idx="22634">
                  <c:v>43054.010416666664</c:v>
                </c:pt>
                <c:pt idx="22635">
                  <c:v>43054.020833333336</c:v>
                </c:pt>
                <c:pt idx="22636">
                  <c:v>43054.03125</c:v>
                </c:pt>
                <c:pt idx="22637">
                  <c:v>43054.041666666664</c:v>
                </c:pt>
                <c:pt idx="22638">
                  <c:v>43054.052083333336</c:v>
                </c:pt>
                <c:pt idx="22639">
                  <c:v>43054.0625</c:v>
                </c:pt>
                <c:pt idx="22640">
                  <c:v>43054.072916666664</c:v>
                </c:pt>
                <c:pt idx="22641">
                  <c:v>43054.083333333336</c:v>
                </c:pt>
                <c:pt idx="22642">
                  <c:v>43054.09375</c:v>
                </c:pt>
                <c:pt idx="22643">
                  <c:v>43054.104166666664</c:v>
                </c:pt>
                <c:pt idx="22644">
                  <c:v>43054.114583333336</c:v>
                </c:pt>
                <c:pt idx="22645">
                  <c:v>43054.125</c:v>
                </c:pt>
                <c:pt idx="22646">
                  <c:v>43054.135416666664</c:v>
                </c:pt>
                <c:pt idx="22647">
                  <c:v>43054.145833333336</c:v>
                </c:pt>
                <c:pt idx="22648">
                  <c:v>43054.15625</c:v>
                </c:pt>
                <c:pt idx="22649">
                  <c:v>43054.166666666664</c:v>
                </c:pt>
                <c:pt idx="22650">
                  <c:v>43054.177083333336</c:v>
                </c:pt>
                <c:pt idx="22651">
                  <c:v>43054.1875</c:v>
                </c:pt>
                <c:pt idx="22652">
                  <c:v>43054.197916666664</c:v>
                </c:pt>
                <c:pt idx="22653">
                  <c:v>43054.208333333336</c:v>
                </c:pt>
                <c:pt idx="22654">
                  <c:v>43054.21875</c:v>
                </c:pt>
                <c:pt idx="22655">
                  <c:v>43054.229166666664</c:v>
                </c:pt>
                <c:pt idx="22656">
                  <c:v>43054.239583333336</c:v>
                </c:pt>
                <c:pt idx="22657">
                  <c:v>43054.25</c:v>
                </c:pt>
                <c:pt idx="22658">
                  <c:v>43054.260416666664</c:v>
                </c:pt>
                <c:pt idx="22659">
                  <c:v>43054.270833333336</c:v>
                </c:pt>
                <c:pt idx="22660">
                  <c:v>43054.28125</c:v>
                </c:pt>
                <c:pt idx="22661">
                  <c:v>43054.291666666664</c:v>
                </c:pt>
                <c:pt idx="22662">
                  <c:v>43054.302083333336</c:v>
                </c:pt>
                <c:pt idx="22663">
                  <c:v>43054.3125</c:v>
                </c:pt>
                <c:pt idx="22664">
                  <c:v>43054.322916666664</c:v>
                </c:pt>
                <c:pt idx="22665">
                  <c:v>43054.333333333336</c:v>
                </c:pt>
                <c:pt idx="22666">
                  <c:v>43054.34375</c:v>
                </c:pt>
                <c:pt idx="22667">
                  <c:v>43054.354166666664</c:v>
                </c:pt>
                <c:pt idx="22668">
                  <c:v>43054.364583333336</c:v>
                </c:pt>
                <c:pt idx="22669">
                  <c:v>43054.375</c:v>
                </c:pt>
                <c:pt idx="22670">
                  <c:v>43054.385416666664</c:v>
                </c:pt>
                <c:pt idx="22671">
                  <c:v>43054.395833333336</c:v>
                </c:pt>
                <c:pt idx="22672">
                  <c:v>43054.40625</c:v>
                </c:pt>
                <c:pt idx="22673">
                  <c:v>43054.416666666664</c:v>
                </c:pt>
                <c:pt idx="22674">
                  <c:v>43054.427083333336</c:v>
                </c:pt>
                <c:pt idx="22675">
                  <c:v>43054.4375</c:v>
                </c:pt>
                <c:pt idx="22676">
                  <c:v>43054.447916666664</c:v>
                </c:pt>
                <c:pt idx="22677">
                  <c:v>43054.458333333336</c:v>
                </c:pt>
                <c:pt idx="22678">
                  <c:v>43054.46875</c:v>
                </c:pt>
                <c:pt idx="22679">
                  <c:v>43054.479166666664</c:v>
                </c:pt>
                <c:pt idx="22680">
                  <c:v>43054.489583333336</c:v>
                </c:pt>
                <c:pt idx="22681">
                  <c:v>43054.5</c:v>
                </c:pt>
                <c:pt idx="22682">
                  <c:v>43054.510416666664</c:v>
                </c:pt>
                <c:pt idx="22683">
                  <c:v>43054.520833333336</c:v>
                </c:pt>
                <c:pt idx="22684">
                  <c:v>43054.53125</c:v>
                </c:pt>
                <c:pt idx="22685">
                  <c:v>43054.541666666664</c:v>
                </c:pt>
                <c:pt idx="22686">
                  <c:v>43054.552083333336</c:v>
                </c:pt>
                <c:pt idx="22687">
                  <c:v>43054.5625</c:v>
                </c:pt>
                <c:pt idx="22688">
                  <c:v>43054.572916666664</c:v>
                </c:pt>
                <c:pt idx="22689">
                  <c:v>43054.583333333336</c:v>
                </c:pt>
                <c:pt idx="22690">
                  <c:v>43054.59375</c:v>
                </c:pt>
                <c:pt idx="22691">
                  <c:v>43054.604166666664</c:v>
                </c:pt>
                <c:pt idx="22692">
                  <c:v>43054.614583333336</c:v>
                </c:pt>
                <c:pt idx="22693">
                  <c:v>43054.625</c:v>
                </c:pt>
                <c:pt idx="22694">
                  <c:v>43054.635416666664</c:v>
                </c:pt>
                <c:pt idx="22695">
                  <c:v>43054.645833333336</c:v>
                </c:pt>
                <c:pt idx="22696">
                  <c:v>43054.65625</c:v>
                </c:pt>
                <c:pt idx="22697">
                  <c:v>43054.666666666664</c:v>
                </c:pt>
                <c:pt idx="22698">
                  <c:v>43054.677083333336</c:v>
                </c:pt>
                <c:pt idx="22699">
                  <c:v>43054.6875</c:v>
                </c:pt>
                <c:pt idx="22700">
                  <c:v>43054.697916666664</c:v>
                </c:pt>
                <c:pt idx="22701">
                  <c:v>43054.708333333336</c:v>
                </c:pt>
                <c:pt idx="22702">
                  <c:v>43054.71875</c:v>
                </c:pt>
                <c:pt idx="22703">
                  <c:v>43054.729166666664</c:v>
                </c:pt>
                <c:pt idx="22704">
                  <c:v>43054.739583333336</c:v>
                </c:pt>
                <c:pt idx="22705">
                  <c:v>43054.75</c:v>
                </c:pt>
                <c:pt idx="22706">
                  <c:v>43054.760416666664</c:v>
                </c:pt>
                <c:pt idx="22707">
                  <c:v>43054.770833333336</c:v>
                </c:pt>
                <c:pt idx="22708">
                  <c:v>43054.78125</c:v>
                </c:pt>
                <c:pt idx="22709">
                  <c:v>43054.791666666664</c:v>
                </c:pt>
                <c:pt idx="22710">
                  <c:v>43054.802083333336</c:v>
                </c:pt>
                <c:pt idx="22711">
                  <c:v>43054.8125</c:v>
                </c:pt>
                <c:pt idx="22712">
                  <c:v>43054.822916666664</c:v>
                </c:pt>
                <c:pt idx="22713">
                  <c:v>43054.833333333336</c:v>
                </c:pt>
                <c:pt idx="22714">
                  <c:v>43054.84375</c:v>
                </c:pt>
                <c:pt idx="22715">
                  <c:v>43054.854166666664</c:v>
                </c:pt>
                <c:pt idx="22716">
                  <c:v>43054.864583333336</c:v>
                </c:pt>
                <c:pt idx="22717">
                  <c:v>43054.875</c:v>
                </c:pt>
                <c:pt idx="22718">
                  <c:v>43054.885416666664</c:v>
                </c:pt>
                <c:pt idx="22719">
                  <c:v>43054.895833333336</c:v>
                </c:pt>
                <c:pt idx="22720">
                  <c:v>43054.90625</c:v>
                </c:pt>
                <c:pt idx="22721">
                  <c:v>43054.916666666664</c:v>
                </c:pt>
                <c:pt idx="22722">
                  <c:v>43054.927083333336</c:v>
                </c:pt>
                <c:pt idx="22723">
                  <c:v>43054.9375</c:v>
                </c:pt>
                <c:pt idx="22724">
                  <c:v>43054.947916666664</c:v>
                </c:pt>
                <c:pt idx="22725">
                  <c:v>43054.958333333336</c:v>
                </c:pt>
                <c:pt idx="22726">
                  <c:v>43054.96875</c:v>
                </c:pt>
                <c:pt idx="22727">
                  <c:v>43054.979166666664</c:v>
                </c:pt>
                <c:pt idx="22728">
                  <c:v>43054.989583333336</c:v>
                </c:pt>
                <c:pt idx="22729">
                  <c:v>43055</c:v>
                </c:pt>
                <c:pt idx="22730">
                  <c:v>43055.010416666664</c:v>
                </c:pt>
                <c:pt idx="22731">
                  <c:v>43055.020833333336</c:v>
                </c:pt>
                <c:pt idx="22732">
                  <c:v>43055.03125</c:v>
                </c:pt>
                <c:pt idx="22733">
                  <c:v>43055.041666666664</c:v>
                </c:pt>
                <c:pt idx="22734">
                  <c:v>43055.052083333336</c:v>
                </c:pt>
                <c:pt idx="22735">
                  <c:v>43055.0625</c:v>
                </c:pt>
                <c:pt idx="22736">
                  <c:v>43055.072916666664</c:v>
                </c:pt>
                <c:pt idx="22737">
                  <c:v>43055.083333333336</c:v>
                </c:pt>
                <c:pt idx="22738">
                  <c:v>43055.09375</c:v>
                </c:pt>
                <c:pt idx="22739">
                  <c:v>43055.104166666664</c:v>
                </c:pt>
                <c:pt idx="22740">
                  <c:v>43055.114583333336</c:v>
                </c:pt>
                <c:pt idx="22741">
                  <c:v>43055.125</c:v>
                </c:pt>
                <c:pt idx="22742">
                  <c:v>43055.135416666664</c:v>
                </c:pt>
                <c:pt idx="22743">
                  <c:v>43055.145833333336</c:v>
                </c:pt>
                <c:pt idx="22744">
                  <c:v>43055.15625</c:v>
                </c:pt>
                <c:pt idx="22745">
                  <c:v>43055.166666666664</c:v>
                </c:pt>
                <c:pt idx="22746">
                  <c:v>43055.177083333336</c:v>
                </c:pt>
                <c:pt idx="22747">
                  <c:v>43055.1875</c:v>
                </c:pt>
                <c:pt idx="22748">
                  <c:v>43055.197916666664</c:v>
                </c:pt>
                <c:pt idx="22749">
                  <c:v>43055.208333333336</c:v>
                </c:pt>
                <c:pt idx="22750">
                  <c:v>43055.21875</c:v>
                </c:pt>
                <c:pt idx="22751">
                  <c:v>43055.229166666664</c:v>
                </c:pt>
                <c:pt idx="22752">
                  <c:v>43055.239583333336</c:v>
                </c:pt>
                <c:pt idx="22753">
                  <c:v>43055.25</c:v>
                </c:pt>
                <c:pt idx="22754">
                  <c:v>43055.260416666664</c:v>
                </c:pt>
                <c:pt idx="22755">
                  <c:v>43055.270833333336</c:v>
                </c:pt>
                <c:pt idx="22756">
                  <c:v>43055.28125</c:v>
                </c:pt>
                <c:pt idx="22757">
                  <c:v>43055.291666666664</c:v>
                </c:pt>
                <c:pt idx="22758">
                  <c:v>43055.302083333336</c:v>
                </c:pt>
                <c:pt idx="22759">
                  <c:v>43055.3125</c:v>
                </c:pt>
                <c:pt idx="22760">
                  <c:v>43055.322916666664</c:v>
                </c:pt>
                <c:pt idx="22761">
                  <c:v>43055.333333333336</c:v>
                </c:pt>
                <c:pt idx="22762">
                  <c:v>43055.34375</c:v>
                </c:pt>
                <c:pt idx="22763">
                  <c:v>43055.354166666664</c:v>
                </c:pt>
                <c:pt idx="22764">
                  <c:v>43055.364583333336</c:v>
                </c:pt>
                <c:pt idx="22765">
                  <c:v>43055.375</c:v>
                </c:pt>
                <c:pt idx="22766">
                  <c:v>43055.385416666664</c:v>
                </c:pt>
                <c:pt idx="22767">
                  <c:v>43055.395833333336</c:v>
                </c:pt>
                <c:pt idx="22768">
                  <c:v>43055.40625</c:v>
                </c:pt>
                <c:pt idx="22769">
                  <c:v>43055.416666666664</c:v>
                </c:pt>
                <c:pt idx="22770">
                  <c:v>43055.427083333336</c:v>
                </c:pt>
                <c:pt idx="22771">
                  <c:v>43055.4375</c:v>
                </c:pt>
                <c:pt idx="22772">
                  <c:v>43055.447916666664</c:v>
                </c:pt>
                <c:pt idx="22773">
                  <c:v>43055.458333333336</c:v>
                </c:pt>
                <c:pt idx="22774">
                  <c:v>43055.46875</c:v>
                </c:pt>
                <c:pt idx="22775">
                  <c:v>43055.479166666664</c:v>
                </c:pt>
                <c:pt idx="22776">
                  <c:v>43055.489583333336</c:v>
                </c:pt>
                <c:pt idx="22777">
                  <c:v>43055.5</c:v>
                </c:pt>
                <c:pt idx="22778">
                  <c:v>43055.510416666664</c:v>
                </c:pt>
                <c:pt idx="22779">
                  <c:v>43055.520833333336</c:v>
                </c:pt>
                <c:pt idx="22780">
                  <c:v>43055.53125</c:v>
                </c:pt>
                <c:pt idx="22781">
                  <c:v>43055.541666666664</c:v>
                </c:pt>
                <c:pt idx="22782">
                  <c:v>43055.552083333336</c:v>
                </c:pt>
                <c:pt idx="22783">
                  <c:v>43055.5625</c:v>
                </c:pt>
                <c:pt idx="22784">
                  <c:v>43055.572916666664</c:v>
                </c:pt>
                <c:pt idx="22785">
                  <c:v>43055.583333333336</c:v>
                </c:pt>
                <c:pt idx="22786">
                  <c:v>43055.59375</c:v>
                </c:pt>
                <c:pt idx="22787">
                  <c:v>43055.604166666664</c:v>
                </c:pt>
                <c:pt idx="22788">
                  <c:v>43055.614583333336</c:v>
                </c:pt>
                <c:pt idx="22789">
                  <c:v>43055.625</c:v>
                </c:pt>
                <c:pt idx="22790">
                  <c:v>43055.635416666664</c:v>
                </c:pt>
                <c:pt idx="22791">
                  <c:v>43055.645833333336</c:v>
                </c:pt>
                <c:pt idx="22792">
                  <c:v>43055.65625</c:v>
                </c:pt>
                <c:pt idx="22793">
                  <c:v>43055.666666666664</c:v>
                </c:pt>
                <c:pt idx="22794">
                  <c:v>43055.677083333336</c:v>
                </c:pt>
                <c:pt idx="22795">
                  <c:v>43055.6875</c:v>
                </c:pt>
                <c:pt idx="22796">
                  <c:v>43055.697916666664</c:v>
                </c:pt>
                <c:pt idx="22797">
                  <c:v>43055.708333333336</c:v>
                </c:pt>
                <c:pt idx="22798">
                  <c:v>43055.71875</c:v>
                </c:pt>
                <c:pt idx="22799">
                  <c:v>43055.729166666664</c:v>
                </c:pt>
                <c:pt idx="22800">
                  <c:v>43055.739583333336</c:v>
                </c:pt>
                <c:pt idx="22801">
                  <c:v>43055.75</c:v>
                </c:pt>
                <c:pt idx="22802">
                  <c:v>43055.760416666664</c:v>
                </c:pt>
                <c:pt idx="22803">
                  <c:v>43055.770833333336</c:v>
                </c:pt>
                <c:pt idx="22804">
                  <c:v>43055.78125</c:v>
                </c:pt>
                <c:pt idx="22805">
                  <c:v>43055.791666666664</c:v>
                </c:pt>
                <c:pt idx="22806">
                  <c:v>43055.802083333336</c:v>
                </c:pt>
                <c:pt idx="22807">
                  <c:v>43055.8125</c:v>
                </c:pt>
                <c:pt idx="22808">
                  <c:v>43055.822916666664</c:v>
                </c:pt>
                <c:pt idx="22809">
                  <c:v>43055.833333333336</c:v>
                </c:pt>
                <c:pt idx="22810">
                  <c:v>43055.84375</c:v>
                </c:pt>
                <c:pt idx="22811">
                  <c:v>43055.854166666664</c:v>
                </c:pt>
                <c:pt idx="22812">
                  <c:v>43055.864583333336</c:v>
                </c:pt>
                <c:pt idx="22813">
                  <c:v>43055.875</c:v>
                </c:pt>
                <c:pt idx="22814">
                  <c:v>43055.885416666664</c:v>
                </c:pt>
                <c:pt idx="22815">
                  <c:v>43055.895833333336</c:v>
                </c:pt>
                <c:pt idx="22816">
                  <c:v>43055.90625</c:v>
                </c:pt>
                <c:pt idx="22817">
                  <c:v>43055.916666666664</c:v>
                </c:pt>
                <c:pt idx="22818">
                  <c:v>43055.927083333336</c:v>
                </c:pt>
                <c:pt idx="22819">
                  <c:v>43055.9375</c:v>
                </c:pt>
                <c:pt idx="22820">
                  <c:v>43055.947916666664</c:v>
                </c:pt>
                <c:pt idx="22821">
                  <c:v>43055.958333333336</c:v>
                </c:pt>
                <c:pt idx="22822">
                  <c:v>43055.96875</c:v>
                </c:pt>
                <c:pt idx="22823">
                  <c:v>43055.979166666664</c:v>
                </c:pt>
                <c:pt idx="22824">
                  <c:v>43055.989583333336</c:v>
                </c:pt>
                <c:pt idx="22825">
                  <c:v>43056</c:v>
                </c:pt>
                <c:pt idx="22826">
                  <c:v>43056.010416666664</c:v>
                </c:pt>
                <c:pt idx="22827">
                  <c:v>43056.020833333336</c:v>
                </c:pt>
                <c:pt idx="22828">
                  <c:v>43056.03125</c:v>
                </c:pt>
                <c:pt idx="22829">
                  <c:v>43056.041666666664</c:v>
                </c:pt>
                <c:pt idx="22830">
                  <c:v>43056.052083333336</c:v>
                </c:pt>
                <c:pt idx="22831">
                  <c:v>43056.0625</c:v>
                </c:pt>
                <c:pt idx="22832">
                  <c:v>43056.072916666664</c:v>
                </c:pt>
                <c:pt idx="22833">
                  <c:v>43056.083333333336</c:v>
                </c:pt>
                <c:pt idx="22834">
                  <c:v>43056.09375</c:v>
                </c:pt>
                <c:pt idx="22835">
                  <c:v>43056.104166666664</c:v>
                </c:pt>
                <c:pt idx="22836">
                  <c:v>43056.114583333336</c:v>
                </c:pt>
                <c:pt idx="22837">
                  <c:v>43056.125</c:v>
                </c:pt>
                <c:pt idx="22838">
                  <c:v>43056.135416666664</c:v>
                </c:pt>
                <c:pt idx="22839">
                  <c:v>43056.145833333336</c:v>
                </c:pt>
                <c:pt idx="22840">
                  <c:v>43056.15625</c:v>
                </c:pt>
                <c:pt idx="22841">
                  <c:v>43056.166666666664</c:v>
                </c:pt>
                <c:pt idx="22842">
                  <c:v>43056.177083333336</c:v>
                </c:pt>
                <c:pt idx="22843">
                  <c:v>43056.1875</c:v>
                </c:pt>
                <c:pt idx="22844">
                  <c:v>43056.197916666664</c:v>
                </c:pt>
                <c:pt idx="22845">
                  <c:v>43056.208333333336</c:v>
                </c:pt>
                <c:pt idx="22846">
                  <c:v>43056.21875</c:v>
                </c:pt>
                <c:pt idx="22847">
                  <c:v>43056.229166666664</c:v>
                </c:pt>
                <c:pt idx="22848">
                  <c:v>43056.239583333336</c:v>
                </c:pt>
                <c:pt idx="22849">
                  <c:v>43056.25</c:v>
                </c:pt>
                <c:pt idx="22850">
                  <c:v>43056.260416666664</c:v>
                </c:pt>
                <c:pt idx="22851">
                  <c:v>43056.270833333336</c:v>
                </c:pt>
                <c:pt idx="22852">
                  <c:v>43056.28125</c:v>
                </c:pt>
                <c:pt idx="22853">
                  <c:v>43056.291666666664</c:v>
                </c:pt>
                <c:pt idx="22854">
                  <c:v>43056.302083333336</c:v>
                </c:pt>
                <c:pt idx="22855">
                  <c:v>43056.3125</c:v>
                </c:pt>
                <c:pt idx="22856">
                  <c:v>43056.322916666664</c:v>
                </c:pt>
                <c:pt idx="22857">
                  <c:v>43056.333333333336</c:v>
                </c:pt>
                <c:pt idx="22858">
                  <c:v>43056.34375</c:v>
                </c:pt>
                <c:pt idx="22859">
                  <c:v>43056.354166666664</c:v>
                </c:pt>
                <c:pt idx="22860">
                  <c:v>43056.364583333336</c:v>
                </c:pt>
                <c:pt idx="22861">
                  <c:v>43056.375</c:v>
                </c:pt>
                <c:pt idx="22862">
                  <c:v>43056.385416666664</c:v>
                </c:pt>
                <c:pt idx="22863">
                  <c:v>43056.395833333336</c:v>
                </c:pt>
                <c:pt idx="22864">
                  <c:v>43056.40625</c:v>
                </c:pt>
                <c:pt idx="22865">
                  <c:v>43056.416666666664</c:v>
                </c:pt>
                <c:pt idx="22866">
                  <c:v>43056.427083333336</c:v>
                </c:pt>
                <c:pt idx="22867">
                  <c:v>43056.4375</c:v>
                </c:pt>
                <c:pt idx="22868">
                  <c:v>43056.447916666664</c:v>
                </c:pt>
                <c:pt idx="22869">
                  <c:v>43056.458333333336</c:v>
                </c:pt>
                <c:pt idx="22870">
                  <c:v>43056.46875</c:v>
                </c:pt>
                <c:pt idx="22871">
                  <c:v>43056.479166666664</c:v>
                </c:pt>
                <c:pt idx="22872">
                  <c:v>43056.489583333336</c:v>
                </c:pt>
                <c:pt idx="22873">
                  <c:v>43056.5</c:v>
                </c:pt>
                <c:pt idx="22874">
                  <c:v>43056.510416666664</c:v>
                </c:pt>
                <c:pt idx="22875">
                  <c:v>43056.520833333336</c:v>
                </c:pt>
                <c:pt idx="22876">
                  <c:v>43056.53125</c:v>
                </c:pt>
                <c:pt idx="22877">
                  <c:v>43056.541666666664</c:v>
                </c:pt>
                <c:pt idx="22878">
                  <c:v>43056.552083333336</c:v>
                </c:pt>
                <c:pt idx="22879">
                  <c:v>43056.5625</c:v>
                </c:pt>
                <c:pt idx="22880">
                  <c:v>43056.572916666664</c:v>
                </c:pt>
                <c:pt idx="22881">
                  <c:v>43056.583333333336</c:v>
                </c:pt>
                <c:pt idx="22882">
                  <c:v>43056.59375</c:v>
                </c:pt>
                <c:pt idx="22883">
                  <c:v>43056.604166666664</c:v>
                </c:pt>
                <c:pt idx="22884">
                  <c:v>43056.614583333336</c:v>
                </c:pt>
                <c:pt idx="22885">
                  <c:v>43056.625</c:v>
                </c:pt>
                <c:pt idx="22886">
                  <c:v>43056.635416666664</c:v>
                </c:pt>
                <c:pt idx="22887">
                  <c:v>43056.645833333336</c:v>
                </c:pt>
                <c:pt idx="22888">
                  <c:v>43056.65625</c:v>
                </c:pt>
                <c:pt idx="22889">
                  <c:v>43056.666666666664</c:v>
                </c:pt>
                <c:pt idx="22890">
                  <c:v>43056.677083333336</c:v>
                </c:pt>
                <c:pt idx="22891">
                  <c:v>43056.6875</c:v>
                </c:pt>
                <c:pt idx="22892">
                  <c:v>43056.697916666664</c:v>
                </c:pt>
                <c:pt idx="22893">
                  <c:v>43056.708333333336</c:v>
                </c:pt>
                <c:pt idx="22894">
                  <c:v>43056.71875</c:v>
                </c:pt>
                <c:pt idx="22895">
                  <c:v>43056.729166666664</c:v>
                </c:pt>
                <c:pt idx="22896">
                  <c:v>43056.739583333336</c:v>
                </c:pt>
                <c:pt idx="22897">
                  <c:v>43056.75</c:v>
                </c:pt>
                <c:pt idx="22898">
                  <c:v>43056.760416666664</c:v>
                </c:pt>
                <c:pt idx="22899">
                  <c:v>43056.770833333336</c:v>
                </c:pt>
                <c:pt idx="22900">
                  <c:v>43056.78125</c:v>
                </c:pt>
                <c:pt idx="22901">
                  <c:v>43056.791666666664</c:v>
                </c:pt>
                <c:pt idx="22902">
                  <c:v>43056.802083333336</c:v>
                </c:pt>
                <c:pt idx="22903">
                  <c:v>43056.8125</c:v>
                </c:pt>
                <c:pt idx="22904">
                  <c:v>43056.822916666664</c:v>
                </c:pt>
                <c:pt idx="22905">
                  <c:v>43056.833333333336</c:v>
                </c:pt>
                <c:pt idx="22906">
                  <c:v>43056.84375</c:v>
                </c:pt>
                <c:pt idx="22907">
                  <c:v>43056.854166666664</c:v>
                </c:pt>
                <c:pt idx="22908">
                  <c:v>43056.864583333336</c:v>
                </c:pt>
                <c:pt idx="22909">
                  <c:v>43056.875</c:v>
                </c:pt>
                <c:pt idx="22910">
                  <c:v>43056.885416666664</c:v>
                </c:pt>
                <c:pt idx="22911">
                  <c:v>43056.895833333336</c:v>
                </c:pt>
                <c:pt idx="22912">
                  <c:v>43056.90625</c:v>
                </c:pt>
                <c:pt idx="22913">
                  <c:v>43056.916666666664</c:v>
                </c:pt>
                <c:pt idx="22914">
                  <c:v>43056.927083333336</c:v>
                </c:pt>
                <c:pt idx="22915">
                  <c:v>43056.9375</c:v>
                </c:pt>
                <c:pt idx="22916">
                  <c:v>43056.947916666664</c:v>
                </c:pt>
                <c:pt idx="22917">
                  <c:v>43056.958333333336</c:v>
                </c:pt>
                <c:pt idx="22918">
                  <c:v>43056.96875</c:v>
                </c:pt>
                <c:pt idx="22919">
                  <c:v>43056.979166666664</c:v>
                </c:pt>
                <c:pt idx="22920">
                  <c:v>43056.989583333336</c:v>
                </c:pt>
                <c:pt idx="22921">
                  <c:v>43057</c:v>
                </c:pt>
                <c:pt idx="22922">
                  <c:v>43057.010416666664</c:v>
                </c:pt>
                <c:pt idx="22923">
                  <c:v>43057.020833333336</c:v>
                </c:pt>
                <c:pt idx="22924">
                  <c:v>43057.03125</c:v>
                </c:pt>
                <c:pt idx="22925">
                  <c:v>43057.041666666664</c:v>
                </c:pt>
                <c:pt idx="22926">
                  <c:v>43057.052083333336</c:v>
                </c:pt>
                <c:pt idx="22927">
                  <c:v>43057.0625</c:v>
                </c:pt>
                <c:pt idx="22928">
                  <c:v>43057.072916666664</c:v>
                </c:pt>
                <c:pt idx="22929">
                  <c:v>43057.083333333336</c:v>
                </c:pt>
                <c:pt idx="22930">
                  <c:v>43057.09375</c:v>
                </c:pt>
                <c:pt idx="22931">
                  <c:v>43057.104166666664</c:v>
                </c:pt>
                <c:pt idx="22932">
                  <c:v>43057.114583333336</c:v>
                </c:pt>
                <c:pt idx="22933">
                  <c:v>43057.125</c:v>
                </c:pt>
                <c:pt idx="22934">
                  <c:v>43057.135416666664</c:v>
                </c:pt>
                <c:pt idx="22935">
                  <c:v>43057.145833333336</c:v>
                </c:pt>
                <c:pt idx="22936">
                  <c:v>43057.15625</c:v>
                </c:pt>
                <c:pt idx="22937">
                  <c:v>43057.166666666664</c:v>
                </c:pt>
                <c:pt idx="22938">
                  <c:v>43057.177083333336</c:v>
                </c:pt>
                <c:pt idx="22939">
                  <c:v>43057.1875</c:v>
                </c:pt>
                <c:pt idx="22940">
                  <c:v>43057.197916666664</c:v>
                </c:pt>
                <c:pt idx="22941">
                  <c:v>43057.208333333336</c:v>
                </c:pt>
                <c:pt idx="22942">
                  <c:v>43057.21875</c:v>
                </c:pt>
                <c:pt idx="22943">
                  <c:v>43057.229166666664</c:v>
                </c:pt>
                <c:pt idx="22944">
                  <c:v>43057.239583333336</c:v>
                </c:pt>
                <c:pt idx="22945">
                  <c:v>43057.25</c:v>
                </c:pt>
                <c:pt idx="22946">
                  <c:v>43057.260416666664</c:v>
                </c:pt>
                <c:pt idx="22947">
                  <c:v>43057.270833333336</c:v>
                </c:pt>
                <c:pt idx="22948">
                  <c:v>43057.28125</c:v>
                </c:pt>
                <c:pt idx="22949">
                  <c:v>43057.291666666664</c:v>
                </c:pt>
                <c:pt idx="22950">
                  <c:v>43057.302083333336</c:v>
                </c:pt>
                <c:pt idx="22951">
                  <c:v>43057.3125</c:v>
                </c:pt>
                <c:pt idx="22952">
                  <c:v>43057.322916666664</c:v>
                </c:pt>
                <c:pt idx="22953">
                  <c:v>43057.333333333336</c:v>
                </c:pt>
                <c:pt idx="22954">
                  <c:v>43057.34375</c:v>
                </c:pt>
                <c:pt idx="22955">
                  <c:v>43057.354166666664</c:v>
                </c:pt>
                <c:pt idx="22956">
                  <c:v>43057.364583333336</c:v>
                </c:pt>
                <c:pt idx="22957">
                  <c:v>43057.375</c:v>
                </c:pt>
                <c:pt idx="22958">
                  <c:v>43057.385416666664</c:v>
                </c:pt>
                <c:pt idx="22959">
                  <c:v>43057.395833333336</c:v>
                </c:pt>
                <c:pt idx="22960">
                  <c:v>43057.40625</c:v>
                </c:pt>
                <c:pt idx="22961">
                  <c:v>43057.416666666664</c:v>
                </c:pt>
                <c:pt idx="22962">
                  <c:v>43057.427083333336</c:v>
                </c:pt>
                <c:pt idx="22963">
                  <c:v>43057.4375</c:v>
                </c:pt>
                <c:pt idx="22964">
                  <c:v>43057.447916666664</c:v>
                </c:pt>
                <c:pt idx="22965">
                  <c:v>43057.458333333336</c:v>
                </c:pt>
                <c:pt idx="22966">
                  <c:v>43057.46875</c:v>
                </c:pt>
                <c:pt idx="22967">
                  <c:v>43057.479166666664</c:v>
                </c:pt>
                <c:pt idx="22968">
                  <c:v>43057.489583333336</c:v>
                </c:pt>
                <c:pt idx="22969">
                  <c:v>43057.5</c:v>
                </c:pt>
                <c:pt idx="22970">
                  <c:v>43057.510416666664</c:v>
                </c:pt>
                <c:pt idx="22971">
                  <c:v>43057.520833333336</c:v>
                </c:pt>
                <c:pt idx="22972">
                  <c:v>43057.53125</c:v>
                </c:pt>
                <c:pt idx="22973">
                  <c:v>43057.541666666664</c:v>
                </c:pt>
                <c:pt idx="22974">
                  <c:v>43057.552083333336</c:v>
                </c:pt>
                <c:pt idx="22975">
                  <c:v>43057.5625</c:v>
                </c:pt>
                <c:pt idx="22976">
                  <c:v>43057.572916666664</c:v>
                </c:pt>
                <c:pt idx="22977">
                  <c:v>43057.583333333336</c:v>
                </c:pt>
                <c:pt idx="22978">
                  <c:v>43057.59375</c:v>
                </c:pt>
                <c:pt idx="22979">
                  <c:v>43057.604166666664</c:v>
                </c:pt>
                <c:pt idx="22980">
                  <c:v>43057.614583333336</c:v>
                </c:pt>
                <c:pt idx="22981">
                  <c:v>43057.625</c:v>
                </c:pt>
                <c:pt idx="22982">
                  <c:v>43057.635416666664</c:v>
                </c:pt>
                <c:pt idx="22983">
                  <c:v>43057.645833333336</c:v>
                </c:pt>
                <c:pt idx="22984">
                  <c:v>43057.65625</c:v>
                </c:pt>
                <c:pt idx="22985">
                  <c:v>43057.666666666664</c:v>
                </c:pt>
                <c:pt idx="22986">
                  <c:v>43057.677083333336</c:v>
                </c:pt>
                <c:pt idx="22987">
                  <c:v>43057.6875</c:v>
                </c:pt>
                <c:pt idx="22988">
                  <c:v>43057.697916666664</c:v>
                </c:pt>
                <c:pt idx="22989">
                  <c:v>43057.708333333336</c:v>
                </c:pt>
                <c:pt idx="22990">
                  <c:v>43057.71875</c:v>
                </c:pt>
                <c:pt idx="22991">
                  <c:v>43057.729166666664</c:v>
                </c:pt>
                <c:pt idx="22992">
                  <c:v>43057.739583333336</c:v>
                </c:pt>
                <c:pt idx="22993">
                  <c:v>43057.75</c:v>
                </c:pt>
                <c:pt idx="22994">
                  <c:v>43057.760416666664</c:v>
                </c:pt>
                <c:pt idx="22995">
                  <c:v>43057.770833333336</c:v>
                </c:pt>
                <c:pt idx="22996">
                  <c:v>43057.78125</c:v>
                </c:pt>
                <c:pt idx="22997">
                  <c:v>43057.791666666664</c:v>
                </c:pt>
                <c:pt idx="22998">
                  <c:v>43057.802083333336</c:v>
                </c:pt>
                <c:pt idx="22999">
                  <c:v>43057.8125</c:v>
                </c:pt>
                <c:pt idx="23000">
                  <c:v>43057.822916666664</c:v>
                </c:pt>
                <c:pt idx="23001">
                  <c:v>43057.833333333336</c:v>
                </c:pt>
                <c:pt idx="23002">
                  <c:v>43057.84375</c:v>
                </c:pt>
                <c:pt idx="23003">
                  <c:v>43057.854166666664</c:v>
                </c:pt>
                <c:pt idx="23004">
                  <c:v>43057.864583333336</c:v>
                </c:pt>
                <c:pt idx="23005">
                  <c:v>43057.875</c:v>
                </c:pt>
                <c:pt idx="23006">
                  <c:v>43057.885416666664</c:v>
                </c:pt>
                <c:pt idx="23007">
                  <c:v>43057.895833333336</c:v>
                </c:pt>
                <c:pt idx="23008">
                  <c:v>43057.90625</c:v>
                </c:pt>
                <c:pt idx="23009">
                  <c:v>43057.916666666664</c:v>
                </c:pt>
                <c:pt idx="23010">
                  <c:v>43057.927083333336</c:v>
                </c:pt>
                <c:pt idx="23011">
                  <c:v>43057.9375</c:v>
                </c:pt>
                <c:pt idx="23012">
                  <c:v>43057.947916666664</c:v>
                </c:pt>
                <c:pt idx="23013">
                  <c:v>43057.958333333336</c:v>
                </c:pt>
                <c:pt idx="23014">
                  <c:v>43057.96875</c:v>
                </c:pt>
                <c:pt idx="23015">
                  <c:v>43057.979166666664</c:v>
                </c:pt>
                <c:pt idx="23016">
                  <c:v>43057.989583333336</c:v>
                </c:pt>
                <c:pt idx="23017">
                  <c:v>43058</c:v>
                </c:pt>
                <c:pt idx="23018">
                  <c:v>43058.010416666664</c:v>
                </c:pt>
                <c:pt idx="23019">
                  <c:v>43058.020833333336</c:v>
                </c:pt>
                <c:pt idx="23020">
                  <c:v>43058.03125</c:v>
                </c:pt>
                <c:pt idx="23021">
                  <c:v>43058.041666666664</c:v>
                </c:pt>
                <c:pt idx="23022">
                  <c:v>43058.052083333336</c:v>
                </c:pt>
                <c:pt idx="23023">
                  <c:v>43058.0625</c:v>
                </c:pt>
                <c:pt idx="23024">
                  <c:v>43058.072916666664</c:v>
                </c:pt>
                <c:pt idx="23025">
                  <c:v>43058.083333333336</c:v>
                </c:pt>
                <c:pt idx="23026">
                  <c:v>43058.09375</c:v>
                </c:pt>
                <c:pt idx="23027">
                  <c:v>43058.104166666664</c:v>
                </c:pt>
                <c:pt idx="23028">
                  <c:v>43058.114583333336</c:v>
                </c:pt>
                <c:pt idx="23029">
                  <c:v>43058.125</c:v>
                </c:pt>
                <c:pt idx="23030">
                  <c:v>43058.135416666664</c:v>
                </c:pt>
                <c:pt idx="23031">
                  <c:v>43058.145833333336</c:v>
                </c:pt>
                <c:pt idx="23032">
                  <c:v>43058.15625</c:v>
                </c:pt>
                <c:pt idx="23033">
                  <c:v>43058.166666666664</c:v>
                </c:pt>
                <c:pt idx="23034">
                  <c:v>43058.177083333336</c:v>
                </c:pt>
                <c:pt idx="23035">
                  <c:v>43058.1875</c:v>
                </c:pt>
                <c:pt idx="23036">
                  <c:v>43058.197916666664</c:v>
                </c:pt>
                <c:pt idx="23037">
                  <c:v>43058.208333333336</c:v>
                </c:pt>
                <c:pt idx="23038">
                  <c:v>43058.21875</c:v>
                </c:pt>
                <c:pt idx="23039">
                  <c:v>43058.229166666664</c:v>
                </c:pt>
                <c:pt idx="23040">
                  <c:v>43058.239583333336</c:v>
                </c:pt>
                <c:pt idx="23041">
                  <c:v>43058.25</c:v>
                </c:pt>
                <c:pt idx="23042">
                  <c:v>43058.260416666664</c:v>
                </c:pt>
                <c:pt idx="23043">
                  <c:v>43058.270833333336</c:v>
                </c:pt>
                <c:pt idx="23044">
                  <c:v>43058.28125</c:v>
                </c:pt>
                <c:pt idx="23045">
                  <c:v>43058.291666666664</c:v>
                </c:pt>
                <c:pt idx="23046">
                  <c:v>43058.302083333336</c:v>
                </c:pt>
                <c:pt idx="23047">
                  <c:v>43058.3125</c:v>
                </c:pt>
                <c:pt idx="23048">
                  <c:v>43058.322916666664</c:v>
                </c:pt>
                <c:pt idx="23049">
                  <c:v>43058.333333333336</c:v>
                </c:pt>
                <c:pt idx="23050">
                  <c:v>43058.34375</c:v>
                </c:pt>
                <c:pt idx="23051">
                  <c:v>43058.354166666664</c:v>
                </c:pt>
                <c:pt idx="23052">
                  <c:v>43058.364583333336</c:v>
                </c:pt>
                <c:pt idx="23053">
                  <c:v>43058.375</c:v>
                </c:pt>
                <c:pt idx="23054">
                  <c:v>43058.385416666664</c:v>
                </c:pt>
                <c:pt idx="23055">
                  <c:v>43058.395833333336</c:v>
                </c:pt>
                <c:pt idx="23056">
                  <c:v>43058.40625</c:v>
                </c:pt>
                <c:pt idx="23057">
                  <c:v>43058.416666666664</c:v>
                </c:pt>
                <c:pt idx="23058">
                  <c:v>43058.427083333336</c:v>
                </c:pt>
                <c:pt idx="23059">
                  <c:v>43058.4375</c:v>
                </c:pt>
                <c:pt idx="23060">
                  <c:v>43058.447916666664</c:v>
                </c:pt>
                <c:pt idx="23061">
                  <c:v>43058.458333333336</c:v>
                </c:pt>
                <c:pt idx="23062">
                  <c:v>43058.46875</c:v>
                </c:pt>
                <c:pt idx="23063">
                  <c:v>43058.479166666664</c:v>
                </c:pt>
                <c:pt idx="23064">
                  <c:v>43058.489583333336</c:v>
                </c:pt>
                <c:pt idx="23065">
                  <c:v>43058.5</c:v>
                </c:pt>
                <c:pt idx="23066">
                  <c:v>43058.510416666664</c:v>
                </c:pt>
                <c:pt idx="23067">
                  <c:v>43058.520833333336</c:v>
                </c:pt>
                <c:pt idx="23068">
                  <c:v>43058.53125</c:v>
                </c:pt>
                <c:pt idx="23069">
                  <c:v>43058.541666666664</c:v>
                </c:pt>
                <c:pt idx="23070">
                  <c:v>43058.552083333336</c:v>
                </c:pt>
                <c:pt idx="23071">
                  <c:v>43058.5625</c:v>
                </c:pt>
                <c:pt idx="23072">
                  <c:v>43058.572916666664</c:v>
                </c:pt>
                <c:pt idx="23073">
                  <c:v>43058.583333333336</c:v>
                </c:pt>
                <c:pt idx="23074">
                  <c:v>43058.59375</c:v>
                </c:pt>
                <c:pt idx="23075">
                  <c:v>43058.604166666664</c:v>
                </c:pt>
                <c:pt idx="23076">
                  <c:v>43058.614583333336</c:v>
                </c:pt>
                <c:pt idx="23077">
                  <c:v>43058.625</c:v>
                </c:pt>
                <c:pt idx="23078">
                  <c:v>43058.635416666664</c:v>
                </c:pt>
                <c:pt idx="23079">
                  <c:v>43058.645833333336</c:v>
                </c:pt>
                <c:pt idx="23080">
                  <c:v>43058.65625</c:v>
                </c:pt>
                <c:pt idx="23081">
                  <c:v>43058.666666666664</c:v>
                </c:pt>
                <c:pt idx="23082">
                  <c:v>43058.677083333336</c:v>
                </c:pt>
                <c:pt idx="23083">
                  <c:v>43058.6875</c:v>
                </c:pt>
                <c:pt idx="23084">
                  <c:v>43058.697916666664</c:v>
                </c:pt>
                <c:pt idx="23085">
                  <c:v>43058.708333333336</c:v>
                </c:pt>
                <c:pt idx="23086">
                  <c:v>43058.71875</c:v>
                </c:pt>
                <c:pt idx="23087">
                  <c:v>43058.729166666664</c:v>
                </c:pt>
                <c:pt idx="23088">
                  <c:v>43058.739583333336</c:v>
                </c:pt>
                <c:pt idx="23089">
                  <c:v>43058.75</c:v>
                </c:pt>
                <c:pt idx="23090">
                  <c:v>43058.760416666664</c:v>
                </c:pt>
                <c:pt idx="23091">
                  <c:v>43058.770833333336</c:v>
                </c:pt>
                <c:pt idx="23092">
                  <c:v>43058.78125</c:v>
                </c:pt>
                <c:pt idx="23093">
                  <c:v>43058.791666666664</c:v>
                </c:pt>
                <c:pt idx="23094">
                  <c:v>43058.802083333336</c:v>
                </c:pt>
                <c:pt idx="23095">
                  <c:v>43058.8125</c:v>
                </c:pt>
                <c:pt idx="23096">
                  <c:v>43058.822916666664</c:v>
                </c:pt>
                <c:pt idx="23097">
                  <c:v>43058.833333333336</c:v>
                </c:pt>
                <c:pt idx="23098">
                  <c:v>43058.84375</c:v>
                </c:pt>
                <c:pt idx="23099">
                  <c:v>43058.854166666664</c:v>
                </c:pt>
                <c:pt idx="23100">
                  <c:v>43058.864583333336</c:v>
                </c:pt>
                <c:pt idx="23101">
                  <c:v>43058.875</c:v>
                </c:pt>
                <c:pt idx="23102">
                  <c:v>43058.885416666664</c:v>
                </c:pt>
                <c:pt idx="23103">
                  <c:v>43058.895833333336</c:v>
                </c:pt>
                <c:pt idx="23104">
                  <c:v>43058.90625</c:v>
                </c:pt>
                <c:pt idx="23105">
                  <c:v>43058.916666666664</c:v>
                </c:pt>
                <c:pt idx="23106">
                  <c:v>43058.927083333336</c:v>
                </c:pt>
                <c:pt idx="23107">
                  <c:v>43058.9375</c:v>
                </c:pt>
                <c:pt idx="23108">
                  <c:v>43058.947916666664</c:v>
                </c:pt>
                <c:pt idx="23109">
                  <c:v>43058.958333333336</c:v>
                </c:pt>
                <c:pt idx="23110">
                  <c:v>43058.96875</c:v>
                </c:pt>
                <c:pt idx="23111">
                  <c:v>43058.979166666664</c:v>
                </c:pt>
                <c:pt idx="23112">
                  <c:v>43058.989583333336</c:v>
                </c:pt>
                <c:pt idx="23113">
                  <c:v>43059</c:v>
                </c:pt>
                <c:pt idx="23114">
                  <c:v>43059.010416666664</c:v>
                </c:pt>
                <c:pt idx="23115">
                  <c:v>43059.020833333336</c:v>
                </c:pt>
                <c:pt idx="23116">
                  <c:v>43059.03125</c:v>
                </c:pt>
                <c:pt idx="23117">
                  <c:v>43059.041666666664</c:v>
                </c:pt>
                <c:pt idx="23118">
                  <c:v>43059.052083333336</c:v>
                </c:pt>
                <c:pt idx="23119">
                  <c:v>43059.0625</c:v>
                </c:pt>
                <c:pt idx="23120">
                  <c:v>43059.072916666664</c:v>
                </c:pt>
                <c:pt idx="23121">
                  <c:v>43059.083333333336</c:v>
                </c:pt>
                <c:pt idx="23122">
                  <c:v>43059.09375</c:v>
                </c:pt>
                <c:pt idx="23123">
                  <c:v>43059.104166666664</c:v>
                </c:pt>
                <c:pt idx="23124">
                  <c:v>43059.114583333336</c:v>
                </c:pt>
                <c:pt idx="23125">
                  <c:v>43059.125</c:v>
                </c:pt>
                <c:pt idx="23126">
                  <c:v>43059.135416666664</c:v>
                </c:pt>
                <c:pt idx="23127">
                  <c:v>43059.145833333336</c:v>
                </c:pt>
                <c:pt idx="23128">
                  <c:v>43059.15625</c:v>
                </c:pt>
                <c:pt idx="23129">
                  <c:v>43059.166666666664</c:v>
                </c:pt>
                <c:pt idx="23130">
                  <c:v>43059.177083333336</c:v>
                </c:pt>
                <c:pt idx="23131">
                  <c:v>43059.1875</c:v>
                </c:pt>
                <c:pt idx="23132">
                  <c:v>43059.197916666664</c:v>
                </c:pt>
                <c:pt idx="23133">
                  <c:v>43059.208333333336</c:v>
                </c:pt>
                <c:pt idx="23134">
                  <c:v>43059.21875</c:v>
                </c:pt>
                <c:pt idx="23135">
                  <c:v>43059.229166666664</c:v>
                </c:pt>
                <c:pt idx="23136">
                  <c:v>43059.239583333336</c:v>
                </c:pt>
                <c:pt idx="23137">
                  <c:v>43059.25</c:v>
                </c:pt>
                <c:pt idx="23138">
                  <c:v>43059.260416666664</c:v>
                </c:pt>
                <c:pt idx="23139">
                  <c:v>43059.270833333336</c:v>
                </c:pt>
                <c:pt idx="23140">
                  <c:v>43059.28125</c:v>
                </c:pt>
                <c:pt idx="23141">
                  <c:v>43059.291666666664</c:v>
                </c:pt>
                <c:pt idx="23142">
                  <c:v>43059.302083333336</c:v>
                </c:pt>
                <c:pt idx="23143">
                  <c:v>43059.3125</c:v>
                </c:pt>
                <c:pt idx="23144">
                  <c:v>43059.322916666664</c:v>
                </c:pt>
                <c:pt idx="23145">
                  <c:v>43059.333333333336</c:v>
                </c:pt>
                <c:pt idx="23146">
                  <c:v>43059.34375</c:v>
                </c:pt>
                <c:pt idx="23147">
                  <c:v>43059.354166666664</c:v>
                </c:pt>
                <c:pt idx="23148">
                  <c:v>43059.364583333336</c:v>
                </c:pt>
                <c:pt idx="23149">
                  <c:v>43059.375</c:v>
                </c:pt>
                <c:pt idx="23150">
                  <c:v>43059.385416666664</c:v>
                </c:pt>
                <c:pt idx="23151">
                  <c:v>43059.395833333336</c:v>
                </c:pt>
                <c:pt idx="23152">
                  <c:v>43059.40625</c:v>
                </c:pt>
                <c:pt idx="23153">
                  <c:v>43059.416666666664</c:v>
                </c:pt>
                <c:pt idx="23154">
                  <c:v>43059.427083333336</c:v>
                </c:pt>
                <c:pt idx="23155">
                  <c:v>43059.4375</c:v>
                </c:pt>
                <c:pt idx="23156">
                  <c:v>43059.447916666664</c:v>
                </c:pt>
                <c:pt idx="23157">
                  <c:v>43059.458333333336</c:v>
                </c:pt>
                <c:pt idx="23158">
                  <c:v>43059.46875</c:v>
                </c:pt>
                <c:pt idx="23159">
                  <c:v>43059.479166666664</c:v>
                </c:pt>
                <c:pt idx="23160">
                  <c:v>43059.489583333336</c:v>
                </c:pt>
                <c:pt idx="23161">
                  <c:v>43059.5</c:v>
                </c:pt>
                <c:pt idx="23162">
                  <c:v>43059.510416666664</c:v>
                </c:pt>
                <c:pt idx="23163">
                  <c:v>43059.520833333336</c:v>
                </c:pt>
                <c:pt idx="23164">
                  <c:v>43059.53125</c:v>
                </c:pt>
                <c:pt idx="23165">
                  <c:v>43059.541666666664</c:v>
                </c:pt>
                <c:pt idx="23166">
                  <c:v>43059.552083333336</c:v>
                </c:pt>
                <c:pt idx="23167">
                  <c:v>43059.5625</c:v>
                </c:pt>
                <c:pt idx="23168">
                  <c:v>43059.572916666664</c:v>
                </c:pt>
                <c:pt idx="23169">
                  <c:v>43059.583333333336</c:v>
                </c:pt>
                <c:pt idx="23170">
                  <c:v>43059.59375</c:v>
                </c:pt>
                <c:pt idx="23171">
                  <c:v>43059.604166666664</c:v>
                </c:pt>
                <c:pt idx="23172">
                  <c:v>43059.614583333336</c:v>
                </c:pt>
                <c:pt idx="23173">
                  <c:v>43059.625</c:v>
                </c:pt>
                <c:pt idx="23174">
                  <c:v>43059.635416666664</c:v>
                </c:pt>
                <c:pt idx="23175">
                  <c:v>43059.645833333336</c:v>
                </c:pt>
                <c:pt idx="23176">
                  <c:v>43059.65625</c:v>
                </c:pt>
                <c:pt idx="23177">
                  <c:v>43059.666666666664</c:v>
                </c:pt>
                <c:pt idx="23178">
                  <c:v>43059.677083333336</c:v>
                </c:pt>
                <c:pt idx="23179">
                  <c:v>43059.6875</c:v>
                </c:pt>
                <c:pt idx="23180">
                  <c:v>43059.697916666664</c:v>
                </c:pt>
                <c:pt idx="23181">
                  <c:v>43059.708333333336</c:v>
                </c:pt>
                <c:pt idx="23182">
                  <c:v>43059.71875</c:v>
                </c:pt>
                <c:pt idx="23183">
                  <c:v>43059.729166666664</c:v>
                </c:pt>
                <c:pt idx="23184">
                  <c:v>43059.739583333336</c:v>
                </c:pt>
                <c:pt idx="23185">
                  <c:v>43059.75</c:v>
                </c:pt>
                <c:pt idx="23186">
                  <c:v>43059.760416666664</c:v>
                </c:pt>
                <c:pt idx="23187">
                  <c:v>43059.770833333336</c:v>
                </c:pt>
                <c:pt idx="23188">
                  <c:v>43059.78125</c:v>
                </c:pt>
                <c:pt idx="23189">
                  <c:v>43059.791666666664</c:v>
                </c:pt>
                <c:pt idx="23190">
                  <c:v>43059.802083333336</c:v>
                </c:pt>
                <c:pt idx="23191">
                  <c:v>43059.8125</c:v>
                </c:pt>
                <c:pt idx="23192">
                  <c:v>43059.822916666664</c:v>
                </c:pt>
                <c:pt idx="23193">
                  <c:v>43059.833333333336</c:v>
                </c:pt>
                <c:pt idx="23194">
                  <c:v>43059.84375</c:v>
                </c:pt>
                <c:pt idx="23195">
                  <c:v>43059.854166666664</c:v>
                </c:pt>
                <c:pt idx="23196">
                  <c:v>43059.864583333336</c:v>
                </c:pt>
                <c:pt idx="23197">
                  <c:v>43059.875</c:v>
                </c:pt>
                <c:pt idx="23198">
                  <c:v>43059.885416666664</c:v>
                </c:pt>
                <c:pt idx="23199">
                  <c:v>43059.895833333336</c:v>
                </c:pt>
                <c:pt idx="23200">
                  <c:v>43059.90625</c:v>
                </c:pt>
                <c:pt idx="23201">
                  <c:v>43059.916666666664</c:v>
                </c:pt>
                <c:pt idx="23202">
                  <c:v>43059.927083333336</c:v>
                </c:pt>
                <c:pt idx="23203">
                  <c:v>43059.9375</c:v>
                </c:pt>
                <c:pt idx="23204">
                  <c:v>43059.947916666664</c:v>
                </c:pt>
                <c:pt idx="23205">
                  <c:v>43059.958333333336</c:v>
                </c:pt>
                <c:pt idx="23206">
                  <c:v>43059.96875</c:v>
                </c:pt>
                <c:pt idx="23207">
                  <c:v>43059.979166666664</c:v>
                </c:pt>
                <c:pt idx="23208">
                  <c:v>43059.989583333336</c:v>
                </c:pt>
                <c:pt idx="23209">
                  <c:v>43060</c:v>
                </c:pt>
                <c:pt idx="23210">
                  <c:v>43060.010416666664</c:v>
                </c:pt>
                <c:pt idx="23211">
                  <c:v>43060.020833333336</c:v>
                </c:pt>
                <c:pt idx="23212">
                  <c:v>43060.03125</c:v>
                </c:pt>
                <c:pt idx="23213">
                  <c:v>43060.041666666664</c:v>
                </c:pt>
                <c:pt idx="23214">
                  <c:v>43060.052083333336</c:v>
                </c:pt>
                <c:pt idx="23215">
                  <c:v>43060.0625</c:v>
                </c:pt>
                <c:pt idx="23216">
                  <c:v>43060.072916666664</c:v>
                </c:pt>
                <c:pt idx="23217">
                  <c:v>43060.083333333336</c:v>
                </c:pt>
                <c:pt idx="23218">
                  <c:v>43060.09375</c:v>
                </c:pt>
                <c:pt idx="23219">
                  <c:v>43060.104166666664</c:v>
                </c:pt>
                <c:pt idx="23220">
                  <c:v>43060.114583333336</c:v>
                </c:pt>
                <c:pt idx="23221">
                  <c:v>43060.125</c:v>
                </c:pt>
                <c:pt idx="23222">
                  <c:v>43060.135416666664</c:v>
                </c:pt>
                <c:pt idx="23223">
                  <c:v>43060.145833333336</c:v>
                </c:pt>
                <c:pt idx="23224">
                  <c:v>43060.15625</c:v>
                </c:pt>
                <c:pt idx="23225">
                  <c:v>43060.166666666664</c:v>
                </c:pt>
                <c:pt idx="23226">
                  <c:v>43060.177083333336</c:v>
                </c:pt>
                <c:pt idx="23227">
                  <c:v>43060.1875</c:v>
                </c:pt>
                <c:pt idx="23228">
                  <c:v>43060.197916666664</c:v>
                </c:pt>
                <c:pt idx="23229">
                  <c:v>43060.208333333336</c:v>
                </c:pt>
                <c:pt idx="23230">
                  <c:v>43060.21875</c:v>
                </c:pt>
                <c:pt idx="23231">
                  <c:v>43060.229166666664</c:v>
                </c:pt>
                <c:pt idx="23232">
                  <c:v>43060.239583333336</c:v>
                </c:pt>
                <c:pt idx="23233">
                  <c:v>43060.25</c:v>
                </c:pt>
                <c:pt idx="23234">
                  <c:v>43060.260416666664</c:v>
                </c:pt>
                <c:pt idx="23235">
                  <c:v>43060.270833333336</c:v>
                </c:pt>
                <c:pt idx="23236">
                  <c:v>43060.28125</c:v>
                </c:pt>
                <c:pt idx="23237">
                  <c:v>43060.291666666664</c:v>
                </c:pt>
                <c:pt idx="23238">
                  <c:v>43060.302083333336</c:v>
                </c:pt>
                <c:pt idx="23239">
                  <c:v>43060.3125</c:v>
                </c:pt>
                <c:pt idx="23240">
                  <c:v>43060.322916666664</c:v>
                </c:pt>
                <c:pt idx="23241">
                  <c:v>43060.333333333336</c:v>
                </c:pt>
                <c:pt idx="23242">
                  <c:v>43060.34375</c:v>
                </c:pt>
                <c:pt idx="23243">
                  <c:v>43060.354166666664</c:v>
                </c:pt>
                <c:pt idx="23244">
                  <c:v>43060.364583333336</c:v>
                </c:pt>
                <c:pt idx="23245">
                  <c:v>43060.375</c:v>
                </c:pt>
                <c:pt idx="23246">
                  <c:v>43060.385416666664</c:v>
                </c:pt>
                <c:pt idx="23247">
                  <c:v>43060.395833333336</c:v>
                </c:pt>
                <c:pt idx="23248">
                  <c:v>43060.40625</c:v>
                </c:pt>
                <c:pt idx="23249">
                  <c:v>43060.416666666664</c:v>
                </c:pt>
                <c:pt idx="23250">
                  <c:v>43060.427083333336</c:v>
                </c:pt>
                <c:pt idx="23251">
                  <c:v>43060.4375</c:v>
                </c:pt>
                <c:pt idx="23252">
                  <c:v>43060.447916666664</c:v>
                </c:pt>
                <c:pt idx="23253">
                  <c:v>43060.458333333336</c:v>
                </c:pt>
                <c:pt idx="23254">
                  <c:v>43060.46875</c:v>
                </c:pt>
                <c:pt idx="23255">
                  <c:v>43060.479166666664</c:v>
                </c:pt>
                <c:pt idx="23256">
                  <c:v>43060.489583333336</c:v>
                </c:pt>
                <c:pt idx="23257">
                  <c:v>43060.5</c:v>
                </c:pt>
                <c:pt idx="23258">
                  <c:v>43060.510416666664</c:v>
                </c:pt>
                <c:pt idx="23259">
                  <c:v>43060.520833333336</c:v>
                </c:pt>
                <c:pt idx="23260">
                  <c:v>43060.53125</c:v>
                </c:pt>
                <c:pt idx="23261">
                  <c:v>43060.541666666664</c:v>
                </c:pt>
                <c:pt idx="23262">
                  <c:v>43060.552083333336</c:v>
                </c:pt>
                <c:pt idx="23263">
                  <c:v>43060.5625</c:v>
                </c:pt>
                <c:pt idx="23264">
                  <c:v>43060.572916666664</c:v>
                </c:pt>
                <c:pt idx="23265">
                  <c:v>43060.583333333336</c:v>
                </c:pt>
                <c:pt idx="23266">
                  <c:v>43060.59375</c:v>
                </c:pt>
                <c:pt idx="23267">
                  <c:v>43060.604166666664</c:v>
                </c:pt>
                <c:pt idx="23268">
                  <c:v>43060.614583333336</c:v>
                </c:pt>
                <c:pt idx="23269">
                  <c:v>43060.625</c:v>
                </c:pt>
                <c:pt idx="23270">
                  <c:v>43060.635416666664</c:v>
                </c:pt>
                <c:pt idx="23271">
                  <c:v>43060.645833333336</c:v>
                </c:pt>
                <c:pt idx="23272">
                  <c:v>43060.65625</c:v>
                </c:pt>
                <c:pt idx="23273">
                  <c:v>43060.666666666664</c:v>
                </c:pt>
                <c:pt idx="23274">
                  <c:v>43060.677083333336</c:v>
                </c:pt>
                <c:pt idx="23275">
                  <c:v>43060.6875</c:v>
                </c:pt>
                <c:pt idx="23276">
                  <c:v>43060.697916666664</c:v>
                </c:pt>
                <c:pt idx="23277">
                  <c:v>43060.708333333336</c:v>
                </c:pt>
                <c:pt idx="23278">
                  <c:v>43060.71875</c:v>
                </c:pt>
                <c:pt idx="23279">
                  <c:v>43060.729166666664</c:v>
                </c:pt>
                <c:pt idx="23280">
                  <c:v>43060.739583333336</c:v>
                </c:pt>
                <c:pt idx="23281">
                  <c:v>43060.75</c:v>
                </c:pt>
                <c:pt idx="23282">
                  <c:v>43060.760416666664</c:v>
                </c:pt>
                <c:pt idx="23283">
                  <c:v>43060.770833333336</c:v>
                </c:pt>
                <c:pt idx="23284">
                  <c:v>43060.78125</c:v>
                </c:pt>
                <c:pt idx="23285">
                  <c:v>43060.791666666664</c:v>
                </c:pt>
                <c:pt idx="23286">
                  <c:v>43060.802083333336</c:v>
                </c:pt>
                <c:pt idx="23287">
                  <c:v>43060.8125</c:v>
                </c:pt>
                <c:pt idx="23288">
                  <c:v>43060.822916666664</c:v>
                </c:pt>
                <c:pt idx="23289">
                  <c:v>43060.833333333336</c:v>
                </c:pt>
                <c:pt idx="23290">
                  <c:v>43060.84375</c:v>
                </c:pt>
                <c:pt idx="23291">
                  <c:v>43060.854166666664</c:v>
                </c:pt>
                <c:pt idx="23292">
                  <c:v>43060.864583333336</c:v>
                </c:pt>
                <c:pt idx="23293">
                  <c:v>43060.875</c:v>
                </c:pt>
                <c:pt idx="23294">
                  <c:v>43060.885416666664</c:v>
                </c:pt>
                <c:pt idx="23295">
                  <c:v>43060.895833333336</c:v>
                </c:pt>
                <c:pt idx="23296">
                  <c:v>43060.90625</c:v>
                </c:pt>
                <c:pt idx="23297">
                  <c:v>43060.916666666664</c:v>
                </c:pt>
                <c:pt idx="23298">
                  <c:v>43060.927083333336</c:v>
                </c:pt>
                <c:pt idx="23299">
                  <c:v>43060.9375</c:v>
                </c:pt>
                <c:pt idx="23300">
                  <c:v>43060.947916666664</c:v>
                </c:pt>
                <c:pt idx="23301">
                  <c:v>43060.958333333336</c:v>
                </c:pt>
                <c:pt idx="23302">
                  <c:v>43060.96875</c:v>
                </c:pt>
                <c:pt idx="23303">
                  <c:v>43060.979166666664</c:v>
                </c:pt>
                <c:pt idx="23304">
                  <c:v>43060.989583333336</c:v>
                </c:pt>
                <c:pt idx="23305">
                  <c:v>43061</c:v>
                </c:pt>
                <c:pt idx="23306">
                  <c:v>43061.010416666664</c:v>
                </c:pt>
                <c:pt idx="23307">
                  <c:v>43061.020833333336</c:v>
                </c:pt>
                <c:pt idx="23308">
                  <c:v>43061.03125</c:v>
                </c:pt>
                <c:pt idx="23309">
                  <c:v>43061.041666666664</c:v>
                </c:pt>
                <c:pt idx="23310">
                  <c:v>43061.052083333336</c:v>
                </c:pt>
                <c:pt idx="23311">
                  <c:v>43061.0625</c:v>
                </c:pt>
                <c:pt idx="23312">
                  <c:v>43061.072916666664</c:v>
                </c:pt>
                <c:pt idx="23313">
                  <c:v>43061.083333333336</c:v>
                </c:pt>
                <c:pt idx="23314">
                  <c:v>43061.09375</c:v>
                </c:pt>
                <c:pt idx="23315">
                  <c:v>43061.104166666664</c:v>
                </c:pt>
                <c:pt idx="23316">
                  <c:v>43061.114583333336</c:v>
                </c:pt>
                <c:pt idx="23317">
                  <c:v>43061.125</c:v>
                </c:pt>
                <c:pt idx="23318">
                  <c:v>43061.135416666664</c:v>
                </c:pt>
                <c:pt idx="23319">
                  <c:v>43061.145833333336</c:v>
                </c:pt>
                <c:pt idx="23320">
                  <c:v>43061.15625</c:v>
                </c:pt>
                <c:pt idx="23321">
                  <c:v>43061.166666666664</c:v>
                </c:pt>
                <c:pt idx="23322">
                  <c:v>43061.177083333336</c:v>
                </c:pt>
                <c:pt idx="23323">
                  <c:v>43061.1875</c:v>
                </c:pt>
                <c:pt idx="23324">
                  <c:v>43061.197916666664</c:v>
                </c:pt>
                <c:pt idx="23325">
                  <c:v>43061.208333333336</c:v>
                </c:pt>
                <c:pt idx="23326">
                  <c:v>43061.21875</c:v>
                </c:pt>
                <c:pt idx="23327">
                  <c:v>43061.229166666664</c:v>
                </c:pt>
                <c:pt idx="23328">
                  <c:v>43061.239583333336</c:v>
                </c:pt>
                <c:pt idx="23329">
                  <c:v>43061.25</c:v>
                </c:pt>
                <c:pt idx="23330">
                  <c:v>43061.260416666664</c:v>
                </c:pt>
                <c:pt idx="23331">
                  <c:v>43061.270833333336</c:v>
                </c:pt>
                <c:pt idx="23332">
                  <c:v>43061.28125</c:v>
                </c:pt>
                <c:pt idx="23333">
                  <c:v>43061.291666666664</c:v>
                </c:pt>
                <c:pt idx="23334">
                  <c:v>43061.302083333336</c:v>
                </c:pt>
                <c:pt idx="23335">
                  <c:v>43061.3125</c:v>
                </c:pt>
                <c:pt idx="23336">
                  <c:v>43061.322916666664</c:v>
                </c:pt>
                <c:pt idx="23337">
                  <c:v>43061.333333333336</c:v>
                </c:pt>
                <c:pt idx="23338">
                  <c:v>43061.34375</c:v>
                </c:pt>
                <c:pt idx="23339">
                  <c:v>43061.354166666664</c:v>
                </c:pt>
                <c:pt idx="23340">
                  <c:v>43061.364583333336</c:v>
                </c:pt>
                <c:pt idx="23341">
                  <c:v>43061.375</c:v>
                </c:pt>
                <c:pt idx="23342">
                  <c:v>43061.385416666664</c:v>
                </c:pt>
                <c:pt idx="23343">
                  <c:v>43061.395833333336</c:v>
                </c:pt>
                <c:pt idx="23344">
                  <c:v>43061.40625</c:v>
                </c:pt>
                <c:pt idx="23345">
                  <c:v>43061.416666666664</c:v>
                </c:pt>
                <c:pt idx="23346">
                  <c:v>43061.427083333336</c:v>
                </c:pt>
                <c:pt idx="23347">
                  <c:v>43061.4375</c:v>
                </c:pt>
                <c:pt idx="23348">
                  <c:v>43061.447916666664</c:v>
                </c:pt>
                <c:pt idx="23349">
                  <c:v>43061.458333333336</c:v>
                </c:pt>
                <c:pt idx="23350">
                  <c:v>43061.46875</c:v>
                </c:pt>
                <c:pt idx="23351">
                  <c:v>43061.479166666664</c:v>
                </c:pt>
                <c:pt idx="23352">
                  <c:v>43061.489583333336</c:v>
                </c:pt>
                <c:pt idx="23353">
                  <c:v>43061.5</c:v>
                </c:pt>
                <c:pt idx="23354">
                  <c:v>43061.510416666664</c:v>
                </c:pt>
                <c:pt idx="23355">
                  <c:v>43061.520833333336</c:v>
                </c:pt>
                <c:pt idx="23356">
                  <c:v>43061.53125</c:v>
                </c:pt>
                <c:pt idx="23357">
                  <c:v>43061.541666666664</c:v>
                </c:pt>
                <c:pt idx="23358">
                  <c:v>43061.552083333336</c:v>
                </c:pt>
                <c:pt idx="23359">
                  <c:v>43061.5625</c:v>
                </c:pt>
                <c:pt idx="23360">
                  <c:v>43061.572916666664</c:v>
                </c:pt>
                <c:pt idx="23361">
                  <c:v>43061.583333333336</c:v>
                </c:pt>
                <c:pt idx="23362">
                  <c:v>43061.59375</c:v>
                </c:pt>
                <c:pt idx="23363">
                  <c:v>43061.604166666664</c:v>
                </c:pt>
                <c:pt idx="23364">
                  <c:v>43061.614583333336</c:v>
                </c:pt>
                <c:pt idx="23365">
                  <c:v>43061.625</c:v>
                </c:pt>
                <c:pt idx="23366">
                  <c:v>43061.635416666664</c:v>
                </c:pt>
                <c:pt idx="23367">
                  <c:v>43061.645833333336</c:v>
                </c:pt>
                <c:pt idx="23368">
                  <c:v>43061.65625</c:v>
                </c:pt>
                <c:pt idx="23369">
                  <c:v>43061.666666666664</c:v>
                </c:pt>
                <c:pt idx="23370">
                  <c:v>43061.677083333336</c:v>
                </c:pt>
                <c:pt idx="23371">
                  <c:v>43061.6875</c:v>
                </c:pt>
                <c:pt idx="23372">
                  <c:v>43061.697916666664</c:v>
                </c:pt>
                <c:pt idx="23373">
                  <c:v>43061.708333333336</c:v>
                </c:pt>
                <c:pt idx="23374">
                  <c:v>43061.71875</c:v>
                </c:pt>
                <c:pt idx="23375">
                  <c:v>43061.729166666664</c:v>
                </c:pt>
                <c:pt idx="23376">
                  <c:v>43061.739583333336</c:v>
                </c:pt>
                <c:pt idx="23377">
                  <c:v>43061.75</c:v>
                </c:pt>
                <c:pt idx="23378">
                  <c:v>43061.760416666664</c:v>
                </c:pt>
                <c:pt idx="23379">
                  <c:v>43061.770833333336</c:v>
                </c:pt>
                <c:pt idx="23380">
                  <c:v>43061.78125</c:v>
                </c:pt>
                <c:pt idx="23381">
                  <c:v>43061.791666666664</c:v>
                </c:pt>
                <c:pt idx="23382">
                  <c:v>43061.802083333336</c:v>
                </c:pt>
                <c:pt idx="23383">
                  <c:v>43061.8125</c:v>
                </c:pt>
                <c:pt idx="23384">
                  <c:v>43061.822916666664</c:v>
                </c:pt>
                <c:pt idx="23385">
                  <c:v>43061.833333333336</c:v>
                </c:pt>
                <c:pt idx="23386">
                  <c:v>43061.84375</c:v>
                </c:pt>
                <c:pt idx="23387">
                  <c:v>43061.854166666664</c:v>
                </c:pt>
                <c:pt idx="23388">
                  <c:v>43061.864583333336</c:v>
                </c:pt>
                <c:pt idx="23389">
                  <c:v>43061.875</c:v>
                </c:pt>
                <c:pt idx="23390">
                  <c:v>43061.885416666664</c:v>
                </c:pt>
                <c:pt idx="23391">
                  <c:v>43061.895833333336</c:v>
                </c:pt>
                <c:pt idx="23392">
                  <c:v>43061.90625</c:v>
                </c:pt>
                <c:pt idx="23393">
                  <c:v>43061.916666666664</c:v>
                </c:pt>
                <c:pt idx="23394">
                  <c:v>43061.927083333336</c:v>
                </c:pt>
                <c:pt idx="23395">
                  <c:v>43061.9375</c:v>
                </c:pt>
                <c:pt idx="23396">
                  <c:v>43061.947916666664</c:v>
                </c:pt>
                <c:pt idx="23397">
                  <c:v>43061.958333333336</c:v>
                </c:pt>
                <c:pt idx="23398">
                  <c:v>43061.96875</c:v>
                </c:pt>
                <c:pt idx="23399">
                  <c:v>43061.979166666664</c:v>
                </c:pt>
                <c:pt idx="23400">
                  <c:v>43061.989583333336</c:v>
                </c:pt>
                <c:pt idx="23401">
                  <c:v>43062</c:v>
                </c:pt>
                <c:pt idx="23402">
                  <c:v>43062.010416666664</c:v>
                </c:pt>
                <c:pt idx="23403">
                  <c:v>43062.020833333336</c:v>
                </c:pt>
                <c:pt idx="23404">
                  <c:v>43062.03125</c:v>
                </c:pt>
                <c:pt idx="23405">
                  <c:v>43062.041666666664</c:v>
                </c:pt>
                <c:pt idx="23406">
                  <c:v>43062.052083333336</c:v>
                </c:pt>
                <c:pt idx="23407">
                  <c:v>43062.0625</c:v>
                </c:pt>
                <c:pt idx="23408">
                  <c:v>43062.072916666664</c:v>
                </c:pt>
                <c:pt idx="23409">
                  <c:v>43062.083333333336</c:v>
                </c:pt>
                <c:pt idx="23410">
                  <c:v>43062.09375</c:v>
                </c:pt>
                <c:pt idx="23411">
                  <c:v>43062.104166666664</c:v>
                </c:pt>
                <c:pt idx="23412">
                  <c:v>43062.114583333336</c:v>
                </c:pt>
                <c:pt idx="23413">
                  <c:v>43062.125</c:v>
                </c:pt>
                <c:pt idx="23414">
                  <c:v>43062.135416666664</c:v>
                </c:pt>
                <c:pt idx="23415">
                  <c:v>43062.145833333336</c:v>
                </c:pt>
                <c:pt idx="23416">
                  <c:v>43062.15625</c:v>
                </c:pt>
                <c:pt idx="23417">
                  <c:v>43062.166666666664</c:v>
                </c:pt>
                <c:pt idx="23418">
                  <c:v>43062.177083333336</c:v>
                </c:pt>
                <c:pt idx="23419">
                  <c:v>43062.1875</c:v>
                </c:pt>
                <c:pt idx="23420">
                  <c:v>43062.197916666664</c:v>
                </c:pt>
                <c:pt idx="23421">
                  <c:v>43062.208333333336</c:v>
                </c:pt>
                <c:pt idx="23422">
                  <c:v>43062.21875</c:v>
                </c:pt>
                <c:pt idx="23423">
                  <c:v>43062.229166666664</c:v>
                </c:pt>
                <c:pt idx="23424">
                  <c:v>43062.239583333336</c:v>
                </c:pt>
                <c:pt idx="23425">
                  <c:v>43062.25</c:v>
                </c:pt>
                <c:pt idx="23426">
                  <c:v>43062.260416666664</c:v>
                </c:pt>
                <c:pt idx="23427">
                  <c:v>43062.270833333336</c:v>
                </c:pt>
                <c:pt idx="23428">
                  <c:v>43062.28125</c:v>
                </c:pt>
                <c:pt idx="23429">
                  <c:v>43062.291666666664</c:v>
                </c:pt>
                <c:pt idx="23430">
                  <c:v>43062.302083333336</c:v>
                </c:pt>
                <c:pt idx="23431">
                  <c:v>43062.3125</c:v>
                </c:pt>
                <c:pt idx="23432">
                  <c:v>43062.322916666664</c:v>
                </c:pt>
                <c:pt idx="23433">
                  <c:v>43062.333333333336</c:v>
                </c:pt>
                <c:pt idx="23434">
                  <c:v>43062.34375</c:v>
                </c:pt>
                <c:pt idx="23435">
                  <c:v>43062.354166666664</c:v>
                </c:pt>
                <c:pt idx="23436">
                  <c:v>43062.364583333336</c:v>
                </c:pt>
                <c:pt idx="23437">
                  <c:v>43062.375</c:v>
                </c:pt>
                <c:pt idx="23438">
                  <c:v>43062.385416666664</c:v>
                </c:pt>
                <c:pt idx="23439">
                  <c:v>43062.395833333336</c:v>
                </c:pt>
                <c:pt idx="23440">
                  <c:v>43062.40625</c:v>
                </c:pt>
                <c:pt idx="23441">
                  <c:v>43062.416666666664</c:v>
                </c:pt>
                <c:pt idx="23442">
                  <c:v>43062.427083333336</c:v>
                </c:pt>
                <c:pt idx="23443">
                  <c:v>43062.4375</c:v>
                </c:pt>
                <c:pt idx="23444">
                  <c:v>43062.447916666664</c:v>
                </c:pt>
                <c:pt idx="23445">
                  <c:v>43062.458333333336</c:v>
                </c:pt>
                <c:pt idx="23446">
                  <c:v>43062.46875</c:v>
                </c:pt>
                <c:pt idx="23447">
                  <c:v>43062.479166666664</c:v>
                </c:pt>
                <c:pt idx="23448">
                  <c:v>43062.489583333336</c:v>
                </c:pt>
                <c:pt idx="23449">
                  <c:v>43062.5</c:v>
                </c:pt>
                <c:pt idx="23450">
                  <c:v>43062.510416666664</c:v>
                </c:pt>
                <c:pt idx="23451">
                  <c:v>43062.520833333336</c:v>
                </c:pt>
                <c:pt idx="23452">
                  <c:v>43062.53125</c:v>
                </c:pt>
                <c:pt idx="23453">
                  <c:v>43062.541666666664</c:v>
                </c:pt>
                <c:pt idx="23454">
                  <c:v>43062.552083333336</c:v>
                </c:pt>
                <c:pt idx="23455">
                  <c:v>43062.5625</c:v>
                </c:pt>
                <c:pt idx="23456">
                  <c:v>43062.572916666664</c:v>
                </c:pt>
                <c:pt idx="23457">
                  <c:v>43062.583333333336</c:v>
                </c:pt>
                <c:pt idx="23458">
                  <c:v>43062.59375</c:v>
                </c:pt>
                <c:pt idx="23459">
                  <c:v>43062.604166666664</c:v>
                </c:pt>
                <c:pt idx="23460">
                  <c:v>43062.614583333336</c:v>
                </c:pt>
                <c:pt idx="23461">
                  <c:v>43062.625</c:v>
                </c:pt>
                <c:pt idx="23462">
                  <c:v>43062.635416666664</c:v>
                </c:pt>
                <c:pt idx="23463">
                  <c:v>43062.645833333336</c:v>
                </c:pt>
                <c:pt idx="23464">
                  <c:v>43062.65625</c:v>
                </c:pt>
                <c:pt idx="23465">
                  <c:v>43062.666666666664</c:v>
                </c:pt>
                <c:pt idx="23466">
                  <c:v>43062.677083333336</c:v>
                </c:pt>
                <c:pt idx="23467">
                  <c:v>43062.6875</c:v>
                </c:pt>
                <c:pt idx="23468">
                  <c:v>43062.697916666664</c:v>
                </c:pt>
                <c:pt idx="23469">
                  <c:v>43062.708333333336</c:v>
                </c:pt>
                <c:pt idx="23470">
                  <c:v>43062.71875</c:v>
                </c:pt>
                <c:pt idx="23471">
                  <c:v>43062.729166666664</c:v>
                </c:pt>
                <c:pt idx="23472">
                  <c:v>43062.739583333336</c:v>
                </c:pt>
                <c:pt idx="23473">
                  <c:v>43062.75</c:v>
                </c:pt>
                <c:pt idx="23474">
                  <c:v>43062.760416666664</c:v>
                </c:pt>
                <c:pt idx="23475">
                  <c:v>43062.770833333336</c:v>
                </c:pt>
                <c:pt idx="23476">
                  <c:v>43062.78125</c:v>
                </c:pt>
                <c:pt idx="23477">
                  <c:v>43062.791666666664</c:v>
                </c:pt>
                <c:pt idx="23478">
                  <c:v>43062.802083333336</c:v>
                </c:pt>
                <c:pt idx="23479">
                  <c:v>43062.8125</c:v>
                </c:pt>
                <c:pt idx="23480">
                  <c:v>43062.822916666664</c:v>
                </c:pt>
                <c:pt idx="23481">
                  <c:v>43062.833333333336</c:v>
                </c:pt>
                <c:pt idx="23482">
                  <c:v>43062.84375</c:v>
                </c:pt>
                <c:pt idx="23483">
                  <c:v>43062.854166666664</c:v>
                </c:pt>
                <c:pt idx="23484">
                  <c:v>43062.864583333336</c:v>
                </c:pt>
                <c:pt idx="23485">
                  <c:v>43062.875</c:v>
                </c:pt>
                <c:pt idx="23486">
                  <c:v>43062.885416666664</c:v>
                </c:pt>
                <c:pt idx="23487">
                  <c:v>43062.895833333336</c:v>
                </c:pt>
                <c:pt idx="23488">
                  <c:v>43062.90625</c:v>
                </c:pt>
                <c:pt idx="23489">
                  <c:v>43062.916666666664</c:v>
                </c:pt>
                <c:pt idx="23490">
                  <c:v>43062.927083333336</c:v>
                </c:pt>
                <c:pt idx="23491">
                  <c:v>43062.9375</c:v>
                </c:pt>
                <c:pt idx="23492">
                  <c:v>43062.947916666664</c:v>
                </c:pt>
                <c:pt idx="23493">
                  <c:v>43062.958333333336</c:v>
                </c:pt>
                <c:pt idx="23494">
                  <c:v>43062.96875</c:v>
                </c:pt>
                <c:pt idx="23495">
                  <c:v>43062.979166666664</c:v>
                </c:pt>
                <c:pt idx="23496">
                  <c:v>43062.989583333336</c:v>
                </c:pt>
                <c:pt idx="23497">
                  <c:v>43063</c:v>
                </c:pt>
                <c:pt idx="23498">
                  <c:v>43063.010416666664</c:v>
                </c:pt>
                <c:pt idx="23499">
                  <c:v>43063.020833333336</c:v>
                </c:pt>
                <c:pt idx="23500">
                  <c:v>43063.03125</c:v>
                </c:pt>
                <c:pt idx="23501">
                  <c:v>43063.041666666664</c:v>
                </c:pt>
                <c:pt idx="23502">
                  <c:v>43063.052083333336</c:v>
                </c:pt>
                <c:pt idx="23503">
                  <c:v>43063.0625</c:v>
                </c:pt>
                <c:pt idx="23504">
                  <c:v>43063.072916666664</c:v>
                </c:pt>
                <c:pt idx="23505">
                  <c:v>43063.083333333336</c:v>
                </c:pt>
                <c:pt idx="23506">
                  <c:v>43063.09375</c:v>
                </c:pt>
                <c:pt idx="23507">
                  <c:v>43063.104166666664</c:v>
                </c:pt>
                <c:pt idx="23508">
                  <c:v>43063.114583333336</c:v>
                </c:pt>
                <c:pt idx="23509">
                  <c:v>43063.125</c:v>
                </c:pt>
                <c:pt idx="23510">
                  <c:v>43063.135416666664</c:v>
                </c:pt>
                <c:pt idx="23511">
                  <c:v>43063.145833333336</c:v>
                </c:pt>
                <c:pt idx="23512">
                  <c:v>43063.15625</c:v>
                </c:pt>
                <c:pt idx="23513">
                  <c:v>43063.166666666664</c:v>
                </c:pt>
                <c:pt idx="23514">
                  <c:v>43063.177083333336</c:v>
                </c:pt>
                <c:pt idx="23515">
                  <c:v>43063.1875</c:v>
                </c:pt>
                <c:pt idx="23516">
                  <c:v>43063.197916666664</c:v>
                </c:pt>
                <c:pt idx="23517">
                  <c:v>43063.208333333336</c:v>
                </c:pt>
                <c:pt idx="23518">
                  <c:v>43063.21875</c:v>
                </c:pt>
                <c:pt idx="23519">
                  <c:v>43063.229166666664</c:v>
                </c:pt>
                <c:pt idx="23520">
                  <c:v>43063.239583333336</c:v>
                </c:pt>
                <c:pt idx="23521">
                  <c:v>43063.25</c:v>
                </c:pt>
                <c:pt idx="23522">
                  <c:v>43063.260416666664</c:v>
                </c:pt>
                <c:pt idx="23523">
                  <c:v>43063.270833333336</c:v>
                </c:pt>
                <c:pt idx="23524">
                  <c:v>43063.28125</c:v>
                </c:pt>
                <c:pt idx="23525">
                  <c:v>43063.291666666664</c:v>
                </c:pt>
                <c:pt idx="23526">
                  <c:v>43063.302083333336</c:v>
                </c:pt>
                <c:pt idx="23527">
                  <c:v>43063.3125</c:v>
                </c:pt>
                <c:pt idx="23528">
                  <c:v>43063.322916666664</c:v>
                </c:pt>
                <c:pt idx="23529">
                  <c:v>43063.333333333336</c:v>
                </c:pt>
                <c:pt idx="23530">
                  <c:v>43063.34375</c:v>
                </c:pt>
                <c:pt idx="23531">
                  <c:v>43063.354166666664</c:v>
                </c:pt>
                <c:pt idx="23532">
                  <c:v>43063.364583333336</c:v>
                </c:pt>
                <c:pt idx="23533">
                  <c:v>43063.375</c:v>
                </c:pt>
                <c:pt idx="23534">
                  <c:v>43063.385416666664</c:v>
                </c:pt>
                <c:pt idx="23535">
                  <c:v>43063.395833333336</c:v>
                </c:pt>
                <c:pt idx="23536">
                  <c:v>43063.40625</c:v>
                </c:pt>
                <c:pt idx="23537">
                  <c:v>43063.416666666664</c:v>
                </c:pt>
                <c:pt idx="23538">
                  <c:v>43063.427083333336</c:v>
                </c:pt>
                <c:pt idx="23539">
                  <c:v>43063.4375</c:v>
                </c:pt>
                <c:pt idx="23540">
                  <c:v>43063.447916666664</c:v>
                </c:pt>
                <c:pt idx="23541">
                  <c:v>43063.458333333336</c:v>
                </c:pt>
                <c:pt idx="23542">
                  <c:v>43063.46875</c:v>
                </c:pt>
                <c:pt idx="23543">
                  <c:v>43063.479166666664</c:v>
                </c:pt>
                <c:pt idx="23544">
                  <c:v>43063.489583333336</c:v>
                </c:pt>
                <c:pt idx="23545">
                  <c:v>43063.5</c:v>
                </c:pt>
                <c:pt idx="23546">
                  <c:v>43063.510416666664</c:v>
                </c:pt>
                <c:pt idx="23547">
                  <c:v>43063.520833333336</c:v>
                </c:pt>
                <c:pt idx="23548">
                  <c:v>43063.53125</c:v>
                </c:pt>
                <c:pt idx="23549">
                  <c:v>43063.541666666664</c:v>
                </c:pt>
                <c:pt idx="23550">
                  <c:v>43063.552083333336</c:v>
                </c:pt>
                <c:pt idx="23551">
                  <c:v>43063.5625</c:v>
                </c:pt>
                <c:pt idx="23552">
                  <c:v>43063.572916666664</c:v>
                </c:pt>
                <c:pt idx="23553">
                  <c:v>43063.583333333336</c:v>
                </c:pt>
                <c:pt idx="23554">
                  <c:v>43063.59375</c:v>
                </c:pt>
                <c:pt idx="23555">
                  <c:v>43063.604166666664</c:v>
                </c:pt>
                <c:pt idx="23556">
                  <c:v>43063.614583333336</c:v>
                </c:pt>
                <c:pt idx="23557">
                  <c:v>43063.625</c:v>
                </c:pt>
                <c:pt idx="23558">
                  <c:v>43063.635416666664</c:v>
                </c:pt>
                <c:pt idx="23559">
                  <c:v>43063.645833333336</c:v>
                </c:pt>
                <c:pt idx="23560">
                  <c:v>43063.65625</c:v>
                </c:pt>
                <c:pt idx="23561">
                  <c:v>43063.666666666664</c:v>
                </c:pt>
                <c:pt idx="23562">
                  <c:v>43063.677083333336</c:v>
                </c:pt>
                <c:pt idx="23563">
                  <c:v>43063.6875</c:v>
                </c:pt>
                <c:pt idx="23564">
                  <c:v>43063.697916666664</c:v>
                </c:pt>
                <c:pt idx="23565">
                  <c:v>43063.708333333336</c:v>
                </c:pt>
                <c:pt idx="23566">
                  <c:v>43063.71875</c:v>
                </c:pt>
                <c:pt idx="23567">
                  <c:v>43063.729166666664</c:v>
                </c:pt>
                <c:pt idx="23568">
                  <c:v>43063.739583333336</c:v>
                </c:pt>
                <c:pt idx="23569">
                  <c:v>43063.75</c:v>
                </c:pt>
                <c:pt idx="23570">
                  <c:v>43063.760416666664</c:v>
                </c:pt>
                <c:pt idx="23571">
                  <c:v>43063.770833333336</c:v>
                </c:pt>
                <c:pt idx="23572">
                  <c:v>43063.78125</c:v>
                </c:pt>
                <c:pt idx="23573">
                  <c:v>43063.791666666664</c:v>
                </c:pt>
                <c:pt idx="23574">
                  <c:v>43063.802083333336</c:v>
                </c:pt>
                <c:pt idx="23575">
                  <c:v>43063.8125</c:v>
                </c:pt>
                <c:pt idx="23576">
                  <c:v>43063.822916666664</c:v>
                </c:pt>
                <c:pt idx="23577">
                  <c:v>43063.833333333336</c:v>
                </c:pt>
                <c:pt idx="23578">
                  <c:v>43063.84375</c:v>
                </c:pt>
                <c:pt idx="23579">
                  <c:v>43063.854166666664</c:v>
                </c:pt>
                <c:pt idx="23580">
                  <c:v>43063.864583333336</c:v>
                </c:pt>
                <c:pt idx="23581">
                  <c:v>43063.875</c:v>
                </c:pt>
                <c:pt idx="23582">
                  <c:v>43063.885416666664</c:v>
                </c:pt>
                <c:pt idx="23583">
                  <c:v>43063.895833333336</c:v>
                </c:pt>
                <c:pt idx="23584">
                  <c:v>43063.90625</c:v>
                </c:pt>
                <c:pt idx="23585">
                  <c:v>43063.916666666664</c:v>
                </c:pt>
                <c:pt idx="23586">
                  <c:v>43063.927083333336</c:v>
                </c:pt>
                <c:pt idx="23587">
                  <c:v>43063.9375</c:v>
                </c:pt>
                <c:pt idx="23588">
                  <c:v>43063.947916666664</c:v>
                </c:pt>
                <c:pt idx="23589">
                  <c:v>43063.958333333336</c:v>
                </c:pt>
                <c:pt idx="23590">
                  <c:v>43063.96875</c:v>
                </c:pt>
                <c:pt idx="23591">
                  <c:v>43063.979166666664</c:v>
                </c:pt>
                <c:pt idx="23592">
                  <c:v>43063.989583333336</c:v>
                </c:pt>
                <c:pt idx="23593">
                  <c:v>43064</c:v>
                </c:pt>
                <c:pt idx="23594">
                  <c:v>43064.010416666664</c:v>
                </c:pt>
                <c:pt idx="23595">
                  <c:v>43064.020833333336</c:v>
                </c:pt>
                <c:pt idx="23596">
                  <c:v>43064.03125</c:v>
                </c:pt>
                <c:pt idx="23597">
                  <c:v>43064.041666666664</c:v>
                </c:pt>
                <c:pt idx="23598">
                  <c:v>43064.052083333336</c:v>
                </c:pt>
                <c:pt idx="23599">
                  <c:v>43064.0625</c:v>
                </c:pt>
                <c:pt idx="23600">
                  <c:v>43064.072916666664</c:v>
                </c:pt>
                <c:pt idx="23601">
                  <c:v>43064.083333333336</c:v>
                </c:pt>
                <c:pt idx="23602">
                  <c:v>43064.09375</c:v>
                </c:pt>
                <c:pt idx="23603">
                  <c:v>43064.104166666664</c:v>
                </c:pt>
                <c:pt idx="23604">
                  <c:v>43064.114583333336</c:v>
                </c:pt>
                <c:pt idx="23605">
                  <c:v>43064.125</c:v>
                </c:pt>
                <c:pt idx="23606">
                  <c:v>43064.135416666664</c:v>
                </c:pt>
                <c:pt idx="23607">
                  <c:v>43064.145833333336</c:v>
                </c:pt>
                <c:pt idx="23608">
                  <c:v>43064.15625</c:v>
                </c:pt>
                <c:pt idx="23609">
                  <c:v>43064.166666666664</c:v>
                </c:pt>
                <c:pt idx="23610">
                  <c:v>43064.177083333336</c:v>
                </c:pt>
                <c:pt idx="23611">
                  <c:v>43064.1875</c:v>
                </c:pt>
                <c:pt idx="23612">
                  <c:v>43064.197916666664</c:v>
                </c:pt>
                <c:pt idx="23613">
                  <c:v>43064.208333333336</c:v>
                </c:pt>
                <c:pt idx="23614">
                  <c:v>43064.21875</c:v>
                </c:pt>
                <c:pt idx="23615">
                  <c:v>43064.229166666664</c:v>
                </c:pt>
                <c:pt idx="23616">
                  <c:v>43064.239583333336</c:v>
                </c:pt>
                <c:pt idx="23617">
                  <c:v>43064.25</c:v>
                </c:pt>
                <c:pt idx="23618">
                  <c:v>43064.260416666664</c:v>
                </c:pt>
                <c:pt idx="23619">
                  <c:v>43064.270833333336</c:v>
                </c:pt>
                <c:pt idx="23620">
                  <c:v>43064.28125</c:v>
                </c:pt>
                <c:pt idx="23621">
                  <c:v>43064.291666666664</c:v>
                </c:pt>
                <c:pt idx="23622">
                  <c:v>43064.302083333336</c:v>
                </c:pt>
                <c:pt idx="23623">
                  <c:v>43064.3125</c:v>
                </c:pt>
                <c:pt idx="23624">
                  <c:v>43064.322916666664</c:v>
                </c:pt>
                <c:pt idx="23625">
                  <c:v>43064.333333333336</c:v>
                </c:pt>
                <c:pt idx="23626">
                  <c:v>43064.34375</c:v>
                </c:pt>
                <c:pt idx="23627">
                  <c:v>43064.354166666664</c:v>
                </c:pt>
                <c:pt idx="23628">
                  <c:v>43064.364583333336</c:v>
                </c:pt>
                <c:pt idx="23629">
                  <c:v>43064.375</c:v>
                </c:pt>
                <c:pt idx="23630">
                  <c:v>43064.385416666664</c:v>
                </c:pt>
                <c:pt idx="23631">
                  <c:v>43064.395833333336</c:v>
                </c:pt>
                <c:pt idx="23632">
                  <c:v>43064.40625</c:v>
                </c:pt>
                <c:pt idx="23633">
                  <c:v>43064.416666666664</c:v>
                </c:pt>
                <c:pt idx="23634">
                  <c:v>43064.427083333336</c:v>
                </c:pt>
                <c:pt idx="23635">
                  <c:v>43064.4375</c:v>
                </c:pt>
                <c:pt idx="23636">
                  <c:v>43064.447916666664</c:v>
                </c:pt>
                <c:pt idx="23637">
                  <c:v>43064.458333333336</c:v>
                </c:pt>
                <c:pt idx="23638">
                  <c:v>43064.46875</c:v>
                </c:pt>
                <c:pt idx="23639">
                  <c:v>43064.479166666664</c:v>
                </c:pt>
                <c:pt idx="23640">
                  <c:v>43064.489583333336</c:v>
                </c:pt>
                <c:pt idx="23641">
                  <c:v>43064.5</c:v>
                </c:pt>
                <c:pt idx="23642">
                  <c:v>43064.510416666664</c:v>
                </c:pt>
                <c:pt idx="23643">
                  <c:v>43064.520833333336</c:v>
                </c:pt>
                <c:pt idx="23644">
                  <c:v>43064.53125</c:v>
                </c:pt>
                <c:pt idx="23645">
                  <c:v>43064.541666666664</c:v>
                </c:pt>
                <c:pt idx="23646">
                  <c:v>43064.552083333336</c:v>
                </c:pt>
                <c:pt idx="23647">
                  <c:v>43064.5625</c:v>
                </c:pt>
                <c:pt idx="23648">
                  <c:v>43064.572916666664</c:v>
                </c:pt>
                <c:pt idx="23649">
                  <c:v>43064.583333333336</c:v>
                </c:pt>
                <c:pt idx="23650">
                  <c:v>43064.59375</c:v>
                </c:pt>
                <c:pt idx="23651">
                  <c:v>43064.604166666664</c:v>
                </c:pt>
                <c:pt idx="23652">
                  <c:v>43064.614583333336</c:v>
                </c:pt>
                <c:pt idx="23653">
                  <c:v>43064.625</c:v>
                </c:pt>
                <c:pt idx="23654">
                  <c:v>43064.635416666664</c:v>
                </c:pt>
                <c:pt idx="23655">
                  <c:v>43064.645833333336</c:v>
                </c:pt>
                <c:pt idx="23656">
                  <c:v>43064.65625</c:v>
                </c:pt>
                <c:pt idx="23657">
                  <c:v>43064.666666666664</c:v>
                </c:pt>
                <c:pt idx="23658">
                  <c:v>43064.677083333336</c:v>
                </c:pt>
                <c:pt idx="23659">
                  <c:v>43064.6875</c:v>
                </c:pt>
                <c:pt idx="23660">
                  <c:v>43064.697916666664</c:v>
                </c:pt>
                <c:pt idx="23661">
                  <c:v>43064.708333333336</c:v>
                </c:pt>
                <c:pt idx="23662">
                  <c:v>43064.71875</c:v>
                </c:pt>
                <c:pt idx="23663">
                  <c:v>43064.729166666664</c:v>
                </c:pt>
                <c:pt idx="23664">
                  <c:v>43064.739583333336</c:v>
                </c:pt>
                <c:pt idx="23665">
                  <c:v>43064.75</c:v>
                </c:pt>
                <c:pt idx="23666">
                  <c:v>43064.760416666664</c:v>
                </c:pt>
                <c:pt idx="23667">
                  <c:v>43064.770833333336</c:v>
                </c:pt>
                <c:pt idx="23668">
                  <c:v>43064.78125</c:v>
                </c:pt>
                <c:pt idx="23669">
                  <c:v>43064.791666666664</c:v>
                </c:pt>
                <c:pt idx="23670">
                  <c:v>43064.802083333336</c:v>
                </c:pt>
                <c:pt idx="23671">
                  <c:v>43064.8125</c:v>
                </c:pt>
                <c:pt idx="23672">
                  <c:v>43064.822916666664</c:v>
                </c:pt>
                <c:pt idx="23673">
                  <c:v>43064.833333333336</c:v>
                </c:pt>
                <c:pt idx="23674">
                  <c:v>43064.84375</c:v>
                </c:pt>
                <c:pt idx="23675">
                  <c:v>43064.854166666664</c:v>
                </c:pt>
                <c:pt idx="23676">
                  <c:v>43064.864583333336</c:v>
                </c:pt>
                <c:pt idx="23677">
                  <c:v>43064.875</c:v>
                </c:pt>
                <c:pt idx="23678">
                  <c:v>43064.885416666664</c:v>
                </c:pt>
                <c:pt idx="23679">
                  <c:v>43064.895833333336</c:v>
                </c:pt>
                <c:pt idx="23680">
                  <c:v>43064.90625</c:v>
                </c:pt>
                <c:pt idx="23681">
                  <c:v>43064.916666666664</c:v>
                </c:pt>
                <c:pt idx="23682">
                  <c:v>43064.927083333336</c:v>
                </c:pt>
                <c:pt idx="23683">
                  <c:v>43064.9375</c:v>
                </c:pt>
                <c:pt idx="23684">
                  <c:v>43064.947916666664</c:v>
                </c:pt>
                <c:pt idx="23685">
                  <c:v>43064.958333333336</c:v>
                </c:pt>
                <c:pt idx="23686">
                  <c:v>43064.96875</c:v>
                </c:pt>
                <c:pt idx="23687">
                  <c:v>43064.979166666664</c:v>
                </c:pt>
                <c:pt idx="23688">
                  <c:v>43064.989583333336</c:v>
                </c:pt>
                <c:pt idx="23689">
                  <c:v>43065</c:v>
                </c:pt>
                <c:pt idx="23690">
                  <c:v>43065.010416666664</c:v>
                </c:pt>
                <c:pt idx="23691">
                  <c:v>43065.020833333336</c:v>
                </c:pt>
                <c:pt idx="23692">
                  <c:v>43065.03125</c:v>
                </c:pt>
                <c:pt idx="23693">
                  <c:v>43065.041666666664</c:v>
                </c:pt>
                <c:pt idx="23694">
                  <c:v>43065.052083333336</c:v>
                </c:pt>
                <c:pt idx="23695">
                  <c:v>43065.0625</c:v>
                </c:pt>
                <c:pt idx="23696">
                  <c:v>43065.072916666664</c:v>
                </c:pt>
                <c:pt idx="23697">
                  <c:v>43065.083333333336</c:v>
                </c:pt>
                <c:pt idx="23698">
                  <c:v>43065.09375</c:v>
                </c:pt>
                <c:pt idx="23699">
                  <c:v>43065.104166666664</c:v>
                </c:pt>
                <c:pt idx="23700">
                  <c:v>43065.114583333336</c:v>
                </c:pt>
                <c:pt idx="23701">
                  <c:v>43065.125</c:v>
                </c:pt>
                <c:pt idx="23702">
                  <c:v>43065.135416666664</c:v>
                </c:pt>
                <c:pt idx="23703">
                  <c:v>43065.145833333336</c:v>
                </c:pt>
                <c:pt idx="23704">
                  <c:v>43065.15625</c:v>
                </c:pt>
                <c:pt idx="23705">
                  <c:v>43065.166666666664</c:v>
                </c:pt>
                <c:pt idx="23706">
                  <c:v>43065.177083333336</c:v>
                </c:pt>
                <c:pt idx="23707">
                  <c:v>43065.1875</c:v>
                </c:pt>
                <c:pt idx="23708">
                  <c:v>43065.197916666664</c:v>
                </c:pt>
                <c:pt idx="23709">
                  <c:v>43065.208333333336</c:v>
                </c:pt>
                <c:pt idx="23710">
                  <c:v>43065.21875</c:v>
                </c:pt>
                <c:pt idx="23711">
                  <c:v>43065.229166666664</c:v>
                </c:pt>
                <c:pt idx="23712">
                  <c:v>43065.239583333336</c:v>
                </c:pt>
                <c:pt idx="23713">
                  <c:v>43065.25</c:v>
                </c:pt>
                <c:pt idx="23714">
                  <c:v>43065.260416666664</c:v>
                </c:pt>
                <c:pt idx="23715">
                  <c:v>43065.270833333336</c:v>
                </c:pt>
                <c:pt idx="23716">
                  <c:v>43065.28125</c:v>
                </c:pt>
                <c:pt idx="23717">
                  <c:v>43065.291666666664</c:v>
                </c:pt>
                <c:pt idx="23718">
                  <c:v>43065.302083333336</c:v>
                </c:pt>
                <c:pt idx="23719">
                  <c:v>43065.3125</c:v>
                </c:pt>
                <c:pt idx="23720">
                  <c:v>43065.322916666664</c:v>
                </c:pt>
                <c:pt idx="23721">
                  <c:v>43065.333333333336</c:v>
                </c:pt>
                <c:pt idx="23722">
                  <c:v>43065.34375</c:v>
                </c:pt>
                <c:pt idx="23723">
                  <c:v>43065.354166666664</c:v>
                </c:pt>
                <c:pt idx="23724">
                  <c:v>43065.364583333336</c:v>
                </c:pt>
                <c:pt idx="23725">
                  <c:v>43065.375</c:v>
                </c:pt>
                <c:pt idx="23726">
                  <c:v>43065.385416666664</c:v>
                </c:pt>
                <c:pt idx="23727">
                  <c:v>43065.395833333336</c:v>
                </c:pt>
                <c:pt idx="23728">
                  <c:v>43065.40625</c:v>
                </c:pt>
                <c:pt idx="23729">
                  <c:v>43065.416666666664</c:v>
                </c:pt>
                <c:pt idx="23730">
                  <c:v>43065.427083333336</c:v>
                </c:pt>
                <c:pt idx="23731">
                  <c:v>43065.4375</c:v>
                </c:pt>
                <c:pt idx="23732">
                  <c:v>43065.447916666664</c:v>
                </c:pt>
                <c:pt idx="23733">
                  <c:v>43065.458333333336</c:v>
                </c:pt>
                <c:pt idx="23734">
                  <c:v>43065.46875</c:v>
                </c:pt>
                <c:pt idx="23735">
                  <c:v>43065.479166666664</c:v>
                </c:pt>
                <c:pt idx="23736">
                  <c:v>43065.489583333336</c:v>
                </c:pt>
                <c:pt idx="23737">
                  <c:v>43065.5</c:v>
                </c:pt>
                <c:pt idx="23738">
                  <c:v>43065.510416666664</c:v>
                </c:pt>
                <c:pt idx="23739">
                  <c:v>43065.520833333336</c:v>
                </c:pt>
                <c:pt idx="23740">
                  <c:v>43065.53125</c:v>
                </c:pt>
                <c:pt idx="23741">
                  <c:v>43065.541666666664</c:v>
                </c:pt>
                <c:pt idx="23742">
                  <c:v>43065.552083333336</c:v>
                </c:pt>
                <c:pt idx="23743">
                  <c:v>43065.5625</c:v>
                </c:pt>
                <c:pt idx="23744">
                  <c:v>43065.572916666664</c:v>
                </c:pt>
                <c:pt idx="23745">
                  <c:v>43065.583333333336</c:v>
                </c:pt>
                <c:pt idx="23746">
                  <c:v>43065.59375</c:v>
                </c:pt>
                <c:pt idx="23747">
                  <c:v>43065.604166666664</c:v>
                </c:pt>
                <c:pt idx="23748">
                  <c:v>43065.614583333336</c:v>
                </c:pt>
                <c:pt idx="23749">
                  <c:v>43065.625</c:v>
                </c:pt>
                <c:pt idx="23750">
                  <c:v>43065.635416666664</c:v>
                </c:pt>
                <c:pt idx="23751">
                  <c:v>43065.645833333336</c:v>
                </c:pt>
                <c:pt idx="23752">
                  <c:v>43065.65625</c:v>
                </c:pt>
                <c:pt idx="23753">
                  <c:v>43065.666666666664</c:v>
                </c:pt>
                <c:pt idx="23754">
                  <c:v>43065.677083333336</c:v>
                </c:pt>
                <c:pt idx="23755">
                  <c:v>43065.6875</c:v>
                </c:pt>
                <c:pt idx="23756">
                  <c:v>43065.697916666664</c:v>
                </c:pt>
                <c:pt idx="23757">
                  <c:v>43065.708333333336</c:v>
                </c:pt>
                <c:pt idx="23758">
                  <c:v>43065.71875</c:v>
                </c:pt>
                <c:pt idx="23759">
                  <c:v>43065.729166666664</c:v>
                </c:pt>
                <c:pt idx="23760">
                  <c:v>43065.739583333336</c:v>
                </c:pt>
                <c:pt idx="23761">
                  <c:v>43065.75</c:v>
                </c:pt>
                <c:pt idx="23762">
                  <c:v>43065.760416666664</c:v>
                </c:pt>
                <c:pt idx="23763">
                  <c:v>43065.770833333336</c:v>
                </c:pt>
                <c:pt idx="23764">
                  <c:v>43065.78125</c:v>
                </c:pt>
                <c:pt idx="23765">
                  <c:v>43065.791666666664</c:v>
                </c:pt>
                <c:pt idx="23766">
                  <c:v>43065.802083333336</c:v>
                </c:pt>
                <c:pt idx="23767">
                  <c:v>43065.8125</c:v>
                </c:pt>
                <c:pt idx="23768">
                  <c:v>43065.822916666664</c:v>
                </c:pt>
                <c:pt idx="23769">
                  <c:v>43065.833333333336</c:v>
                </c:pt>
                <c:pt idx="23770">
                  <c:v>43065.84375</c:v>
                </c:pt>
                <c:pt idx="23771">
                  <c:v>43065.854166666664</c:v>
                </c:pt>
                <c:pt idx="23772">
                  <c:v>43065.864583333336</c:v>
                </c:pt>
                <c:pt idx="23773">
                  <c:v>43065.875</c:v>
                </c:pt>
                <c:pt idx="23774">
                  <c:v>43065.885416666664</c:v>
                </c:pt>
                <c:pt idx="23775">
                  <c:v>43065.895833333336</c:v>
                </c:pt>
                <c:pt idx="23776">
                  <c:v>43065.90625</c:v>
                </c:pt>
                <c:pt idx="23777">
                  <c:v>43065.916666666664</c:v>
                </c:pt>
                <c:pt idx="23778">
                  <c:v>43065.927083333336</c:v>
                </c:pt>
                <c:pt idx="23779">
                  <c:v>43065.9375</c:v>
                </c:pt>
                <c:pt idx="23780">
                  <c:v>43065.947916666664</c:v>
                </c:pt>
                <c:pt idx="23781">
                  <c:v>43065.958333333336</c:v>
                </c:pt>
                <c:pt idx="23782">
                  <c:v>43065.96875</c:v>
                </c:pt>
                <c:pt idx="23783">
                  <c:v>43065.979166666664</c:v>
                </c:pt>
                <c:pt idx="23784">
                  <c:v>43065.989583333336</c:v>
                </c:pt>
                <c:pt idx="23785">
                  <c:v>43066</c:v>
                </c:pt>
                <c:pt idx="23786">
                  <c:v>43066.010416666664</c:v>
                </c:pt>
                <c:pt idx="23787">
                  <c:v>43066.020833333336</c:v>
                </c:pt>
                <c:pt idx="23788">
                  <c:v>43066.03125</c:v>
                </c:pt>
                <c:pt idx="23789">
                  <c:v>43066.041666666664</c:v>
                </c:pt>
                <c:pt idx="23790">
                  <c:v>43066.052083333336</c:v>
                </c:pt>
                <c:pt idx="23791">
                  <c:v>43066.0625</c:v>
                </c:pt>
                <c:pt idx="23792">
                  <c:v>43066.072916666664</c:v>
                </c:pt>
                <c:pt idx="23793">
                  <c:v>43066.083333333336</c:v>
                </c:pt>
                <c:pt idx="23794">
                  <c:v>43066.09375</c:v>
                </c:pt>
                <c:pt idx="23795">
                  <c:v>43066.104166666664</c:v>
                </c:pt>
                <c:pt idx="23796">
                  <c:v>43066.114583333336</c:v>
                </c:pt>
                <c:pt idx="23797">
                  <c:v>43066.125</c:v>
                </c:pt>
                <c:pt idx="23798">
                  <c:v>43066.135416666664</c:v>
                </c:pt>
                <c:pt idx="23799">
                  <c:v>43066.145833333336</c:v>
                </c:pt>
                <c:pt idx="23800">
                  <c:v>43066.15625</c:v>
                </c:pt>
                <c:pt idx="23801">
                  <c:v>43066.166666666664</c:v>
                </c:pt>
                <c:pt idx="23802">
                  <c:v>43066.177083333336</c:v>
                </c:pt>
                <c:pt idx="23803">
                  <c:v>43066.1875</c:v>
                </c:pt>
                <c:pt idx="23804">
                  <c:v>43066.197916666664</c:v>
                </c:pt>
                <c:pt idx="23805">
                  <c:v>43066.208333333336</c:v>
                </c:pt>
                <c:pt idx="23806">
                  <c:v>43066.21875</c:v>
                </c:pt>
                <c:pt idx="23807">
                  <c:v>43066.229166666664</c:v>
                </c:pt>
                <c:pt idx="23808">
                  <c:v>43066.239583333336</c:v>
                </c:pt>
                <c:pt idx="23809">
                  <c:v>43066.25</c:v>
                </c:pt>
                <c:pt idx="23810">
                  <c:v>43066.260416666664</c:v>
                </c:pt>
                <c:pt idx="23811">
                  <c:v>43066.270833333336</c:v>
                </c:pt>
                <c:pt idx="23812">
                  <c:v>43066.28125</c:v>
                </c:pt>
                <c:pt idx="23813">
                  <c:v>43066.291666666664</c:v>
                </c:pt>
                <c:pt idx="23814">
                  <c:v>43066.302083333336</c:v>
                </c:pt>
                <c:pt idx="23815">
                  <c:v>43066.3125</c:v>
                </c:pt>
                <c:pt idx="23816">
                  <c:v>43066.322916666664</c:v>
                </c:pt>
                <c:pt idx="23817">
                  <c:v>43066.333333333336</c:v>
                </c:pt>
                <c:pt idx="23818">
                  <c:v>43066.34375</c:v>
                </c:pt>
                <c:pt idx="23819">
                  <c:v>43066.354166666664</c:v>
                </c:pt>
                <c:pt idx="23820">
                  <c:v>43066.364583333336</c:v>
                </c:pt>
                <c:pt idx="23821">
                  <c:v>43066.375</c:v>
                </c:pt>
                <c:pt idx="23822">
                  <c:v>43066.385416666664</c:v>
                </c:pt>
                <c:pt idx="23823">
                  <c:v>43066.395833333336</c:v>
                </c:pt>
                <c:pt idx="23824">
                  <c:v>43066.40625</c:v>
                </c:pt>
                <c:pt idx="23825">
                  <c:v>43066.416666666664</c:v>
                </c:pt>
                <c:pt idx="23826">
                  <c:v>43066.427083333336</c:v>
                </c:pt>
                <c:pt idx="23827">
                  <c:v>43066.4375</c:v>
                </c:pt>
                <c:pt idx="23828">
                  <c:v>43066.447916666664</c:v>
                </c:pt>
                <c:pt idx="23829">
                  <c:v>43066.458333333336</c:v>
                </c:pt>
                <c:pt idx="23830">
                  <c:v>43066.46875</c:v>
                </c:pt>
                <c:pt idx="23831">
                  <c:v>43066.479166666664</c:v>
                </c:pt>
                <c:pt idx="23832">
                  <c:v>43066.489583333336</c:v>
                </c:pt>
                <c:pt idx="23833">
                  <c:v>43066.5</c:v>
                </c:pt>
                <c:pt idx="23834">
                  <c:v>43066.510416666664</c:v>
                </c:pt>
                <c:pt idx="23835">
                  <c:v>43066.520833333336</c:v>
                </c:pt>
                <c:pt idx="23836">
                  <c:v>43066.53125</c:v>
                </c:pt>
                <c:pt idx="23837">
                  <c:v>43066.541666666664</c:v>
                </c:pt>
                <c:pt idx="23838">
                  <c:v>43066.552083333336</c:v>
                </c:pt>
                <c:pt idx="23839">
                  <c:v>43066.5625</c:v>
                </c:pt>
                <c:pt idx="23840">
                  <c:v>43066.572916666664</c:v>
                </c:pt>
                <c:pt idx="23841">
                  <c:v>43066.583333333336</c:v>
                </c:pt>
                <c:pt idx="23842">
                  <c:v>43066.59375</c:v>
                </c:pt>
                <c:pt idx="23843">
                  <c:v>43066.604166666664</c:v>
                </c:pt>
                <c:pt idx="23844">
                  <c:v>43066.614583333336</c:v>
                </c:pt>
                <c:pt idx="23845">
                  <c:v>43066.625</c:v>
                </c:pt>
                <c:pt idx="23846">
                  <c:v>43066.635416666664</c:v>
                </c:pt>
                <c:pt idx="23847">
                  <c:v>43066.645833333336</c:v>
                </c:pt>
                <c:pt idx="23848">
                  <c:v>43066.65625</c:v>
                </c:pt>
                <c:pt idx="23849">
                  <c:v>43066.666666666664</c:v>
                </c:pt>
                <c:pt idx="23850">
                  <c:v>43066.677083333336</c:v>
                </c:pt>
                <c:pt idx="23851">
                  <c:v>43066.6875</c:v>
                </c:pt>
                <c:pt idx="23852">
                  <c:v>43066.697916666664</c:v>
                </c:pt>
                <c:pt idx="23853">
                  <c:v>43066.708333333336</c:v>
                </c:pt>
                <c:pt idx="23854">
                  <c:v>43066.71875</c:v>
                </c:pt>
                <c:pt idx="23855">
                  <c:v>43066.729166666664</c:v>
                </c:pt>
                <c:pt idx="23856">
                  <c:v>43066.739583333336</c:v>
                </c:pt>
                <c:pt idx="23857">
                  <c:v>43066.75</c:v>
                </c:pt>
                <c:pt idx="23858">
                  <c:v>43066.760416666664</c:v>
                </c:pt>
                <c:pt idx="23859">
                  <c:v>43066.770833333336</c:v>
                </c:pt>
                <c:pt idx="23860">
                  <c:v>43066.78125</c:v>
                </c:pt>
                <c:pt idx="23861">
                  <c:v>43066.791666666664</c:v>
                </c:pt>
                <c:pt idx="23862">
                  <c:v>43066.802083333336</c:v>
                </c:pt>
                <c:pt idx="23863">
                  <c:v>43066.8125</c:v>
                </c:pt>
                <c:pt idx="23864">
                  <c:v>43066.822916666664</c:v>
                </c:pt>
                <c:pt idx="23865">
                  <c:v>43066.833333333336</c:v>
                </c:pt>
                <c:pt idx="23866">
                  <c:v>43066.84375</c:v>
                </c:pt>
                <c:pt idx="23867">
                  <c:v>43066.854166666664</c:v>
                </c:pt>
                <c:pt idx="23868">
                  <c:v>43066.864583333336</c:v>
                </c:pt>
                <c:pt idx="23869">
                  <c:v>43066.875</c:v>
                </c:pt>
                <c:pt idx="23870">
                  <c:v>43066.885416666664</c:v>
                </c:pt>
                <c:pt idx="23871">
                  <c:v>43066.895833333336</c:v>
                </c:pt>
                <c:pt idx="23872">
                  <c:v>43066.90625</c:v>
                </c:pt>
                <c:pt idx="23873">
                  <c:v>43066.916666666664</c:v>
                </c:pt>
                <c:pt idx="23874">
                  <c:v>43066.927083333336</c:v>
                </c:pt>
                <c:pt idx="23875">
                  <c:v>43066.9375</c:v>
                </c:pt>
                <c:pt idx="23876">
                  <c:v>43066.947916666664</c:v>
                </c:pt>
                <c:pt idx="23877">
                  <c:v>43066.958333333336</c:v>
                </c:pt>
                <c:pt idx="23878">
                  <c:v>43066.96875</c:v>
                </c:pt>
                <c:pt idx="23879">
                  <c:v>43066.979166666664</c:v>
                </c:pt>
                <c:pt idx="23880">
                  <c:v>43066.989583333336</c:v>
                </c:pt>
                <c:pt idx="23881">
                  <c:v>43067</c:v>
                </c:pt>
                <c:pt idx="23882">
                  <c:v>43067.010416666664</c:v>
                </c:pt>
                <c:pt idx="23883">
                  <c:v>43067.020833333336</c:v>
                </c:pt>
                <c:pt idx="23884">
                  <c:v>43067.03125</c:v>
                </c:pt>
                <c:pt idx="23885">
                  <c:v>43067.041666666664</c:v>
                </c:pt>
                <c:pt idx="23886">
                  <c:v>43067.052083333336</c:v>
                </c:pt>
                <c:pt idx="23887">
                  <c:v>43067.0625</c:v>
                </c:pt>
                <c:pt idx="23888">
                  <c:v>43067.072916666664</c:v>
                </c:pt>
                <c:pt idx="23889">
                  <c:v>43067.083333333336</c:v>
                </c:pt>
                <c:pt idx="23890">
                  <c:v>43067.09375</c:v>
                </c:pt>
                <c:pt idx="23891">
                  <c:v>43067.104166666664</c:v>
                </c:pt>
                <c:pt idx="23892">
                  <c:v>43067.114583333336</c:v>
                </c:pt>
                <c:pt idx="23893">
                  <c:v>43067.125</c:v>
                </c:pt>
                <c:pt idx="23894">
                  <c:v>43067.135416666664</c:v>
                </c:pt>
                <c:pt idx="23895">
                  <c:v>43067.145833333336</c:v>
                </c:pt>
                <c:pt idx="23896">
                  <c:v>43067.15625</c:v>
                </c:pt>
                <c:pt idx="23897">
                  <c:v>43067.166666666664</c:v>
                </c:pt>
                <c:pt idx="23898">
                  <c:v>43067.177083333336</c:v>
                </c:pt>
                <c:pt idx="23899">
                  <c:v>43067.1875</c:v>
                </c:pt>
                <c:pt idx="23900">
                  <c:v>43067.197916666664</c:v>
                </c:pt>
                <c:pt idx="23901">
                  <c:v>43067.208333333336</c:v>
                </c:pt>
                <c:pt idx="23902">
                  <c:v>43067.21875</c:v>
                </c:pt>
                <c:pt idx="23903">
                  <c:v>43067.229166666664</c:v>
                </c:pt>
                <c:pt idx="23904">
                  <c:v>43067.239583333336</c:v>
                </c:pt>
                <c:pt idx="23905">
                  <c:v>43067.25</c:v>
                </c:pt>
                <c:pt idx="23906">
                  <c:v>43067.260416666664</c:v>
                </c:pt>
                <c:pt idx="23907">
                  <c:v>43067.270833333336</c:v>
                </c:pt>
                <c:pt idx="23908">
                  <c:v>43067.28125</c:v>
                </c:pt>
                <c:pt idx="23909">
                  <c:v>43067.291666666664</c:v>
                </c:pt>
                <c:pt idx="23910">
                  <c:v>43067.302083333336</c:v>
                </c:pt>
                <c:pt idx="23911">
                  <c:v>43067.3125</c:v>
                </c:pt>
                <c:pt idx="23912">
                  <c:v>43067.322916666664</c:v>
                </c:pt>
                <c:pt idx="23913">
                  <c:v>43067.333333333336</c:v>
                </c:pt>
                <c:pt idx="23914">
                  <c:v>43067.34375</c:v>
                </c:pt>
                <c:pt idx="23915">
                  <c:v>43067.354166666664</c:v>
                </c:pt>
                <c:pt idx="23916">
                  <c:v>43067.364583333336</c:v>
                </c:pt>
                <c:pt idx="23917">
                  <c:v>43067.375</c:v>
                </c:pt>
                <c:pt idx="23918">
                  <c:v>43067.385416666664</c:v>
                </c:pt>
                <c:pt idx="23919">
                  <c:v>43067.395833333336</c:v>
                </c:pt>
                <c:pt idx="23920">
                  <c:v>43067.40625</c:v>
                </c:pt>
                <c:pt idx="23921">
                  <c:v>43067.416666666664</c:v>
                </c:pt>
                <c:pt idx="23922">
                  <c:v>43067.427083333336</c:v>
                </c:pt>
                <c:pt idx="23923">
                  <c:v>43067.4375</c:v>
                </c:pt>
                <c:pt idx="23924">
                  <c:v>43067.447916666664</c:v>
                </c:pt>
                <c:pt idx="23925">
                  <c:v>43067.458333333336</c:v>
                </c:pt>
                <c:pt idx="23926">
                  <c:v>43067.46875</c:v>
                </c:pt>
                <c:pt idx="23927">
                  <c:v>43067.479166666664</c:v>
                </c:pt>
                <c:pt idx="23928">
                  <c:v>43067.489583333336</c:v>
                </c:pt>
                <c:pt idx="23929">
                  <c:v>43067.5</c:v>
                </c:pt>
                <c:pt idx="23930">
                  <c:v>43067.510416666664</c:v>
                </c:pt>
                <c:pt idx="23931">
                  <c:v>43067.520833333336</c:v>
                </c:pt>
                <c:pt idx="23932">
                  <c:v>43067.53125</c:v>
                </c:pt>
                <c:pt idx="23933">
                  <c:v>43067.541666666664</c:v>
                </c:pt>
                <c:pt idx="23934">
                  <c:v>43067.552083333336</c:v>
                </c:pt>
                <c:pt idx="23935">
                  <c:v>43067.5625</c:v>
                </c:pt>
                <c:pt idx="23936">
                  <c:v>43067.572916666664</c:v>
                </c:pt>
                <c:pt idx="23937">
                  <c:v>43067.583333333336</c:v>
                </c:pt>
                <c:pt idx="23938">
                  <c:v>43067.59375</c:v>
                </c:pt>
                <c:pt idx="23939">
                  <c:v>43067.604166666664</c:v>
                </c:pt>
                <c:pt idx="23940">
                  <c:v>43067.614583333336</c:v>
                </c:pt>
                <c:pt idx="23941">
                  <c:v>43067.625</c:v>
                </c:pt>
                <c:pt idx="23942">
                  <c:v>43067.635416666664</c:v>
                </c:pt>
                <c:pt idx="23943">
                  <c:v>43067.645833333336</c:v>
                </c:pt>
                <c:pt idx="23944">
                  <c:v>43067.65625</c:v>
                </c:pt>
                <c:pt idx="23945">
                  <c:v>43067.666666666664</c:v>
                </c:pt>
                <c:pt idx="23946">
                  <c:v>43067.677083333336</c:v>
                </c:pt>
                <c:pt idx="23947">
                  <c:v>43067.6875</c:v>
                </c:pt>
                <c:pt idx="23948">
                  <c:v>43067.697916666664</c:v>
                </c:pt>
                <c:pt idx="23949">
                  <c:v>43067.708333333336</c:v>
                </c:pt>
                <c:pt idx="23950">
                  <c:v>43067.71875</c:v>
                </c:pt>
                <c:pt idx="23951">
                  <c:v>43067.729166666664</c:v>
                </c:pt>
                <c:pt idx="23952">
                  <c:v>43067.739583333336</c:v>
                </c:pt>
                <c:pt idx="23953">
                  <c:v>43067.75</c:v>
                </c:pt>
                <c:pt idx="23954">
                  <c:v>43067.760416666664</c:v>
                </c:pt>
                <c:pt idx="23955">
                  <c:v>43067.770833333336</c:v>
                </c:pt>
                <c:pt idx="23956">
                  <c:v>43067.78125</c:v>
                </c:pt>
                <c:pt idx="23957">
                  <c:v>43067.791666666664</c:v>
                </c:pt>
                <c:pt idx="23958">
                  <c:v>43067.802083333336</c:v>
                </c:pt>
                <c:pt idx="23959">
                  <c:v>43067.8125</c:v>
                </c:pt>
                <c:pt idx="23960">
                  <c:v>43067.822916666664</c:v>
                </c:pt>
                <c:pt idx="23961">
                  <c:v>43067.833333333336</c:v>
                </c:pt>
                <c:pt idx="23962">
                  <c:v>43067.84375</c:v>
                </c:pt>
                <c:pt idx="23963">
                  <c:v>43067.854166666664</c:v>
                </c:pt>
                <c:pt idx="23964">
                  <c:v>43067.864583333336</c:v>
                </c:pt>
                <c:pt idx="23965">
                  <c:v>43067.875</c:v>
                </c:pt>
                <c:pt idx="23966">
                  <c:v>43067.885416666664</c:v>
                </c:pt>
                <c:pt idx="23967">
                  <c:v>43067.895833333336</c:v>
                </c:pt>
                <c:pt idx="23968">
                  <c:v>43067.90625</c:v>
                </c:pt>
                <c:pt idx="23969">
                  <c:v>43067.916666666664</c:v>
                </c:pt>
                <c:pt idx="23970">
                  <c:v>43067.927083333336</c:v>
                </c:pt>
                <c:pt idx="23971">
                  <c:v>43067.9375</c:v>
                </c:pt>
                <c:pt idx="23972">
                  <c:v>43067.947916666664</c:v>
                </c:pt>
                <c:pt idx="23973">
                  <c:v>43067.958333333336</c:v>
                </c:pt>
                <c:pt idx="23974">
                  <c:v>43067.96875</c:v>
                </c:pt>
                <c:pt idx="23975">
                  <c:v>43067.979166666664</c:v>
                </c:pt>
                <c:pt idx="23976">
                  <c:v>43067.989583333336</c:v>
                </c:pt>
                <c:pt idx="23977">
                  <c:v>43068</c:v>
                </c:pt>
                <c:pt idx="23978">
                  <c:v>43068.010416666664</c:v>
                </c:pt>
                <c:pt idx="23979">
                  <c:v>43068.020833333336</c:v>
                </c:pt>
                <c:pt idx="23980">
                  <c:v>43068.03125</c:v>
                </c:pt>
                <c:pt idx="23981">
                  <c:v>43068.041666666664</c:v>
                </c:pt>
                <c:pt idx="23982">
                  <c:v>43068.052083333336</c:v>
                </c:pt>
                <c:pt idx="23983">
                  <c:v>43068.0625</c:v>
                </c:pt>
                <c:pt idx="23984">
                  <c:v>43068.072916666664</c:v>
                </c:pt>
                <c:pt idx="23985">
                  <c:v>43068.083333333336</c:v>
                </c:pt>
                <c:pt idx="23986">
                  <c:v>43068.09375</c:v>
                </c:pt>
                <c:pt idx="23987">
                  <c:v>43068.104166666664</c:v>
                </c:pt>
                <c:pt idx="23988">
                  <c:v>43068.114583333336</c:v>
                </c:pt>
                <c:pt idx="23989">
                  <c:v>43068.125</c:v>
                </c:pt>
                <c:pt idx="23990">
                  <c:v>43068.135416666664</c:v>
                </c:pt>
                <c:pt idx="23991">
                  <c:v>43068.145833333336</c:v>
                </c:pt>
                <c:pt idx="23992">
                  <c:v>43068.15625</c:v>
                </c:pt>
                <c:pt idx="23993">
                  <c:v>43068.166666666664</c:v>
                </c:pt>
                <c:pt idx="23994">
                  <c:v>43068.177083333336</c:v>
                </c:pt>
                <c:pt idx="23995">
                  <c:v>43068.1875</c:v>
                </c:pt>
                <c:pt idx="23996">
                  <c:v>43068.197916666664</c:v>
                </c:pt>
                <c:pt idx="23997">
                  <c:v>43068.208333333336</c:v>
                </c:pt>
                <c:pt idx="23998">
                  <c:v>43068.21875</c:v>
                </c:pt>
                <c:pt idx="23999">
                  <c:v>43068.229166666664</c:v>
                </c:pt>
                <c:pt idx="24000">
                  <c:v>43068.239583333336</c:v>
                </c:pt>
                <c:pt idx="24001">
                  <c:v>43068.25</c:v>
                </c:pt>
                <c:pt idx="24002">
                  <c:v>43068.260416666664</c:v>
                </c:pt>
                <c:pt idx="24003">
                  <c:v>43068.270833333336</c:v>
                </c:pt>
                <c:pt idx="24004">
                  <c:v>43068.28125</c:v>
                </c:pt>
                <c:pt idx="24005">
                  <c:v>43068.291666666664</c:v>
                </c:pt>
                <c:pt idx="24006">
                  <c:v>43068.302083333336</c:v>
                </c:pt>
                <c:pt idx="24007">
                  <c:v>43068.3125</c:v>
                </c:pt>
                <c:pt idx="24008">
                  <c:v>43068.322916666664</c:v>
                </c:pt>
                <c:pt idx="24009">
                  <c:v>43068.333333333336</c:v>
                </c:pt>
                <c:pt idx="24010">
                  <c:v>43068.34375</c:v>
                </c:pt>
                <c:pt idx="24011">
                  <c:v>43068.354166666664</c:v>
                </c:pt>
                <c:pt idx="24012">
                  <c:v>43068.364583333336</c:v>
                </c:pt>
                <c:pt idx="24013">
                  <c:v>43068.375</c:v>
                </c:pt>
                <c:pt idx="24014">
                  <c:v>43068.385416666664</c:v>
                </c:pt>
                <c:pt idx="24015">
                  <c:v>43068.395833333336</c:v>
                </c:pt>
                <c:pt idx="24016">
                  <c:v>43068.40625</c:v>
                </c:pt>
                <c:pt idx="24017">
                  <c:v>43068.416666666664</c:v>
                </c:pt>
                <c:pt idx="24018">
                  <c:v>43068.427083333336</c:v>
                </c:pt>
                <c:pt idx="24019">
                  <c:v>43068.4375</c:v>
                </c:pt>
                <c:pt idx="24020">
                  <c:v>43068.447916666664</c:v>
                </c:pt>
                <c:pt idx="24021">
                  <c:v>43068.458333333336</c:v>
                </c:pt>
                <c:pt idx="24022">
                  <c:v>43068.46875</c:v>
                </c:pt>
                <c:pt idx="24023">
                  <c:v>43068.479166666664</c:v>
                </c:pt>
                <c:pt idx="24024">
                  <c:v>43068.489583333336</c:v>
                </c:pt>
                <c:pt idx="24025">
                  <c:v>43068.5</c:v>
                </c:pt>
                <c:pt idx="24026">
                  <c:v>43068.510416666664</c:v>
                </c:pt>
                <c:pt idx="24027">
                  <c:v>43068.520833333336</c:v>
                </c:pt>
                <c:pt idx="24028">
                  <c:v>43068.53125</c:v>
                </c:pt>
                <c:pt idx="24029">
                  <c:v>43068.541666666664</c:v>
                </c:pt>
                <c:pt idx="24030">
                  <c:v>43068.552083333336</c:v>
                </c:pt>
                <c:pt idx="24031">
                  <c:v>43068.5625</c:v>
                </c:pt>
                <c:pt idx="24032">
                  <c:v>43068.572916666664</c:v>
                </c:pt>
                <c:pt idx="24033">
                  <c:v>43068.583333333336</c:v>
                </c:pt>
                <c:pt idx="24034">
                  <c:v>43068.59375</c:v>
                </c:pt>
                <c:pt idx="24035">
                  <c:v>43068.604166666664</c:v>
                </c:pt>
                <c:pt idx="24036">
                  <c:v>43068.614583333336</c:v>
                </c:pt>
                <c:pt idx="24037">
                  <c:v>43068.625</c:v>
                </c:pt>
                <c:pt idx="24038">
                  <c:v>43068.635416666664</c:v>
                </c:pt>
                <c:pt idx="24039">
                  <c:v>43068.645833333336</c:v>
                </c:pt>
                <c:pt idx="24040">
                  <c:v>43068.65625</c:v>
                </c:pt>
                <c:pt idx="24041">
                  <c:v>43068.666666666664</c:v>
                </c:pt>
                <c:pt idx="24042">
                  <c:v>43068.677083333336</c:v>
                </c:pt>
                <c:pt idx="24043">
                  <c:v>43068.6875</c:v>
                </c:pt>
                <c:pt idx="24044">
                  <c:v>43068.697916666664</c:v>
                </c:pt>
                <c:pt idx="24045">
                  <c:v>43068.708333333336</c:v>
                </c:pt>
                <c:pt idx="24046">
                  <c:v>43068.71875</c:v>
                </c:pt>
                <c:pt idx="24047">
                  <c:v>43068.729166666664</c:v>
                </c:pt>
                <c:pt idx="24048">
                  <c:v>43068.739583333336</c:v>
                </c:pt>
                <c:pt idx="24049">
                  <c:v>43068.75</c:v>
                </c:pt>
                <c:pt idx="24050">
                  <c:v>43068.760416666664</c:v>
                </c:pt>
                <c:pt idx="24051">
                  <c:v>43068.770833333336</c:v>
                </c:pt>
                <c:pt idx="24052">
                  <c:v>43068.78125</c:v>
                </c:pt>
                <c:pt idx="24053">
                  <c:v>43068.791666666664</c:v>
                </c:pt>
                <c:pt idx="24054">
                  <c:v>43068.802083333336</c:v>
                </c:pt>
                <c:pt idx="24055">
                  <c:v>43068.8125</c:v>
                </c:pt>
                <c:pt idx="24056">
                  <c:v>43068.822916666664</c:v>
                </c:pt>
                <c:pt idx="24057">
                  <c:v>43068.833333333336</c:v>
                </c:pt>
                <c:pt idx="24058">
                  <c:v>43068.84375</c:v>
                </c:pt>
                <c:pt idx="24059">
                  <c:v>43068.854166666664</c:v>
                </c:pt>
                <c:pt idx="24060">
                  <c:v>43068.864583333336</c:v>
                </c:pt>
                <c:pt idx="24061">
                  <c:v>43068.875</c:v>
                </c:pt>
                <c:pt idx="24062">
                  <c:v>43068.885416666664</c:v>
                </c:pt>
                <c:pt idx="24063">
                  <c:v>43068.895833333336</c:v>
                </c:pt>
                <c:pt idx="24064">
                  <c:v>43068.90625</c:v>
                </c:pt>
                <c:pt idx="24065">
                  <c:v>43068.916666666664</c:v>
                </c:pt>
                <c:pt idx="24066">
                  <c:v>43068.927083333336</c:v>
                </c:pt>
                <c:pt idx="24067">
                  <c:v>43068.9375</c:v>
                </c:pt>
                <c:pt idx="24068">
                  <c:v>43068.947916666664</c:v>
                </c:pt>
                <c:pt idx="24069">
                  <c:v>43068.958333333336</c:v>
                </c:pt>
                <c:pt idx="24070">
                  <c:v>43068.96875</c:v>
                </c:pt>
                <c:pt idx="24071">
                  <c:v>43068.979166666664</c:v>
                </c:pt>
                <c:pt idx="24072">
                  <c:v>43068.989583333336</c:v>
                </c:pt>
                <c:pt idx="24073">
                  <c:v>43069</c:v>
                </c:pt>
                <c:pt idx="24074">
                  <c:v>43069.010416666664</c:v>
                </c:pt>
                <c:pt idx="24075">
                  <c:v>43069.020833333336</c:v>
                </c:pt>
                <c:pt idx="24076">
                  <c:v>43069.03125</c:v>
                </c:pt>
                <c:pt idx="24077">
                  <c:v>43069.041666666664</c:v>
                </c:pt>
                <c:pt idx="24078">
                  <c:v>43069.052083333336</c:v>
                </c:pt>
                <c:pt idx="24079">
                  <c:v>43069.0625</c:v>
                </c:pt>
                <c:pt idx="24080">
                  <c:v>43069.072916666664</c:v>
                </c:pt>
                <c:pt idx="24081">
                  <c:v>43069.083333333336</c:v>
                </c:pt>
                <c:pt idx="24082">
                  <c:v>43069.09375</c:v>
                </c:pt>
                <c:pt idx="24083">
                  <c:v>43069.104166666664</c:v>
                </c:pt>
                <c:pt idx="24084">
                  <c:v>43069.114583333336</c:v>
                </c:pt>
                <c:pt idx="24085">
                  <c:v>43069.125</c:v>
                </c:pt>
                <c:pt idx="24086">
                  <c:v>43069.135416666664</c:v>
                </c:pt>
                <c:pt idx="24087">
                  <c:v>43069.145833333336</c:v>
                </c:pt>
                <c:pt idx="24088">
                  <c:v>43069.15625</c:v>
                </c:pt>
                <c:pt idx="24089">
                  <c:v>43069.166666666664</c:v>
                </c:pt>
                <c:pt idx="24090">
                  <c:v>43069.177083333336</c:v>
                </c:pt>
                <c:pt idx="24091">
                  <c:v>43069.1875</c:v>
                </c:pt>
                <c:pt idx="24092">
                  <c:v>43069.197916666664</c:v>
                </c:pt>
                <c:pt idx="24093">
                  <c:v>43069.208333333336</c:v>
                </c:pt>
                <c:pt idx="24094">
                  <c:v>43069.21875</c:v>
                </c:pt>
                <c:pt idx="24095">
                  <c:v>43069.229166666664</c:v>
                </c:pt>
                <c:pt idx="24096">
                  <c:v>43069.239583333336</c:v>
                </c:pt>
                <c:pt idx="24097">
                  <c:v>43069.25</c:v>
                </c:pt>
                <c:pt idx="24098">
                  <c:v>43069.260416666664</c:v>
                </c:pt>
                <c:pt idx="24099">
                  <c:v>43069.270833333336</c:v>
                </c:pt>
                <c:pt idx="24100">
                  <c:v>43069.28125</c:v>
                </c:pt>
                <c:pt idx="24101">
                  <c:v>43069.291666666664</c:v>
                </c:pt>
                <c:pt idx="24102">
                  <c:v>43069.302083333336</c:v>
                </c:pt>
                <c:pt idx="24103">
                  <c:v>43069.3125</c:v>
                </c:pt>
                <c:pt idx="24104">
                  <c:v>43069.322916666664</c:v>
                </c:pt>
                <c:pt idx="24105">
                  <c:v>43069.333333333336</c:v>
                </c:pt>
                <c:pt idx="24106">
                  <c:v>43069.34375</c:v>
                </c:pt>
                <c:pt idx="24107">
                  <c:v>43069.354166666664</c:v>
                </c:pt>
                <c:pt idx="24108">
                  <c:v>43069.364583333336</c:v>
                </c:pt>
                <c:pt idx="24109">
                  <c:v>43069.375</c:v>
                </c:pt>
                <c:pt idx="24110">
                  <c:v>43069.385416666664</c:v>
                </c:pt>
                <c:pt idx="24111">
                  <c:v>43069.395833333336</c:v>
                </c:pt>
                <c:pt idx="24112">
                  <c:v>43069.40625</c:v>
                </c:pt>
                <c:pt idx="24113">
                  <c:v>43069.416666666664</c:v>
                </c:pt>
                <c:pt idx="24114">
                  <c:v>43069.427083333336</c:v>
                </c:pt>
                <c:pt idx="24115">
                  <c:v>43069.4375</c:v>
                </c:pt>
                <c:pt idx="24116">
                  <c:v>43069.447916666664</c:v>
                </c:pt>
                <c:pt idx="24117">
                  <c:v>43069.458333333336</c:v>
                </c:pt>
                <c:pt idx="24118">
                  <c:v>43069.46875</c:v>
                </c:pt>
                <c:pt idx="24119">
                  <c:v>43069.479166666664</c:v>
                </c:pt>
                <c:pt idx="24120">
                  <c:v>43069.489583333336</c:v>
                </c:pt>
                <c:pt idx="24121">
                  <c:v>43069.5</c:v>
                </c:pt>
                <c:pt idx="24122">
                  <c:v>43069.510416666664</c:v>
                </c:pt>
                <c:pt idx="24123">
                  <c:v>43069.520833333336</c:v>
                </c:pt>
                <c:pt idx="24124">
                  <c:v>43069.53125</c:v>
                </c:pt>
                <c:pt idx="24125">
                  <c:v>43069.541666666664</c:v>
                </c:pt>
                <c:pt idx="24126">
                  <c:v>43069.552083333336</c:v>
                </c:pt>
                <c:pt idx="24127">
                  <c:v>43069.5625</c:v>
                </c:pt>
                <c:pt idx="24128">
                  <c:v>43069.572916666664</c:v>
                </c:pt>
                <c:pt idx="24129">
                  <c:v>43069.583333333336</c:v>
                </c:pt>
                <c:pt idx="24130">
                  <c:v>43069.59375</c:v>
                </c:pt>
                <c:pt idx="24131">
                  <c:v>43069.604166666664</c:v>
                </c:pt>
                <c:pt idx="24132">
                  <c:v>43069.614583333336</c:v>
                </c:pt>
                <c:pt idx="24133">
                  <c:v>43069.625</c:v>
                </c:pt>
                <c:pt idx="24134">
                  <c:v>43069.635416666664</c:v>
                </c:pt>
                <c:pt idx="24135">
                  <c:v>43069.645833333336</c:v>
                </c:pt>
                <c:pt idx="24136">
                  <c:v>43069.65625</c:v>
                </c:pt>
                <c:pt idx="24137">
                  <c:v>43069.666666666664</c:v>
                </c:pt>
                <c:pt idx="24138">
                  <c:v>43069.677083333336</c:v>
                </c:pt>
                <c:pt idx="24139">
                  <c:v>43069.6875</c:v>
                </c:pt>
                <c:pt idx="24140">
                  <c:v>43069.697916666664</c:v>
                </c:pt>
                <c:pt idx="24141">
                  <c:v>43069.708333333336</c:v>
                </c:pt>
                <c:pt idx="24142">
                  <c:v>43069.71875</c:v>
                </c:pt>
                <c:pt idx="24143">
                  <c:v>43069.729166666664</c:v>
                </c:pt>
                <c:pt idx="24144">
                  <c:v>43069.739583333336</c:v>
                </c:pt>
                <c:pt idx="24145">
                  <c:v>43069.75</c:v>
                </c:pt>
                <c:pt idx="24146">
                  <c:v>43069.760416666664</c:v>
                </c:pt>
                <c:pt idx="24147">
                  <c:v>43069.770833333336</c:v>
                </c:pt>
                <c:pt idx="24148">
                  <c:v>43069.78125</c:v>
                </c:pt>
                <c:pt idx="24149">
                  <c:v>43069.791666666664</c:v>
                </c:pt>
                <c:pt idx="24150">
                  <c:v>43069.802083333336</c:v>
                </c:pt>
                <c:pt idx="24151">
                  <c:v>43069.8125</c:v>
                </c:pt>
                <c:pt idx="24152">
                  <c:v>43069.822916666664</c:v>
                </c:pt>
                <c:pt idx="24153">
                  <c:v>43069.833333333336</c:v>
                </c:pt>
                <c:pt idx="24154">
                  <c:v>43069.84375</c:v>
                </c:pt>
                <c:pt idx="24155">
                  <c:v>43069.854166666664</c:v>
                </c:pt>
                <c:pt idx="24156">
                  <c:v>43069.864583333336</c:v>
                </c:pt>
                <c:pt idx="24157">
                  <c:v>43069.875</c:v>
                </c:pt>
                <c:pt idx="24158">
                  <c:v>43069.885416666664</c:v>
                </c:pt>
                <c:pt idx="24159">
                  <c:v>43069.895833333336</c:v>
                </c:pt>
                <c:pt idx="24160">
                  <c:v>43069.90625</c:v>
                </c:pt>
                <c:pt idx="24161">
                  <c:v>43069.916666666664</c:v>
                </c:pt>
                <c:pt idx="24162">
                  <c:v>43069.927083333336</c:v>
                </c:pt>
                <c:pt idx="24163">
                  <c:v>43069.9375</c:v>
                </c:pt>
                <c:pt idx="24164">
                  <c:v>43069.947916666664</c:v>
                </c:pt>
                <c:pt idx="24165">
                  <c:v>43069.958333333336</c:v>
                </c:pt>
                <c:pt idx="24166">
                  <c:v>43069.96875</c:v>
                </c:pt>
                <c:pt idx="24167">
                  <c:v>43069.979166666664</c:v>
                </c:pt>
                <c:pt idx="24168">
                  <c:v>43069.989583333336</c:v>
                </c:pt>
                <c:pt idx="24169">
                  <c:v>43070</c:v>
                </c:pt>
                <c:pt idx="24170">
                  <c:v>43070.010416666664</c:v>
                </c:pt>
                <c:pt idx="24171">
                  <c:v>43070.020833333336</c:v>
                </c:pt>
                <c:pt idx="24172">
                  <c:v>43070.03125</c:v>
                </c:pt>
                <c:pt idx="24173">
                  <c:v>43070.041666666664</c:v>
                </c:pt>
                <c:pt idx="24174">
                  <c:v>43070.052083333336</c:v>
                </c:pt>
                <c:pt idx="24175">
                  <c:v>43070.0625</c:v>
                </c:pt>
                <c:pt idx="24176">
                  <c:v>43070.072916666664</c:v>
                </c:pt>
                <c:pt idx="24177">
                  <c:v>43070.083333333336</c:v>
                </c:pt>
                <c:pt idx="24178">
                  <c:v>43070.09375</c:v>
                </c:pt>
                <c:pt idx="24179">
                  <c:v>43070.104166666664</c:v>
                </c:pt>
                <c:pt idx="24180">
                  <c:v>43070.114583333336</c:v>
                </c:pt>
                <c:pt idx="24181">
                  <c:v>43070.125</c:v>
                </c:pt>
                <c:pt idx="24182">
                  <c:v>43070.135416666664</c:v>
                </c:pt>
                <c:pt idx="24183">
                  <c:v>43070.145833333336</c:v>
                </c:pt>
                <c:pt idx="24184">
                  <c:v>43070.15625</c:v>
                </c:pt>
                <c:pt idx="24185">
                  <c:v>43070.166666666664</c:v>
                </c:pt>
                <c:pt idx="24186">
                  <c:v>43070.177083333336</c:v>
                </c:pt>
                <c:pt idx="24187">
                  <c:v>43070.1875</c:v>
                </c:pt>
                <c:pt idx="24188">
                  <c:v>43070.197916666664</c:v>
                </c:pt>
                <c:pt idx="24189">
                  <c:v>43070.208333333336</c:v>
                </c:pt>
                <c:pt idx="24190">
                  <c:v>43070.21875</c:v>
                </c:pt>
                <c:pt idx="24191">
                  <c:v>43070.229166666664</c:v>
                </c:pt>
                <c:pt idx="24192">
                  <c:v>43070.239583333336</c:v>
                </c:pt>
                <c:pt idx="24193">
                  <c:v>43070.25</c:v>
                </c:pt>
                <c:pt idx="24194">
                  <c:v>43070.260416666664</c:v>
                </c:pt>
                <c:pt idx="24195">
                  <c:v>43070.270833333336</c:v>
                </c:pt>
                <c:pt idx="24196">
                  <c:v>43070.28125</c:v>
                </c:pt>
                <c:pt idx="24197">
                  <c:v>43070.291666666664</c:v>
                </c:pt>
                <c:pt idx="24198">
                  <c:v>43070.302083333336</c:v>
                </c:pt>
                <c:pt idx="24199">
                  <c:v>43070.3125</c:v>
                </c:pt>
                <c:pt idx="24200">
                  <c:v>43070.322916666664</c:v>
                </c:pt>
                <c:pt idx="24201">
                  <c:v>43070.333333333336</c:v>
                </c:pt>
                <c:pt idx="24202">
                  <c:v>43070.34375</c:v>
                </c:pt>
                <c:pt idx="24203">
                  <c:v>43070.354166666664</c:v>
                </c:pt>
                <c:pt idx="24204">
                  <c:v>43070.364583333336</c:v>
                </c:pt>
                <c:pt idx="24205">
                  <c:v>43070.375</c:v>
                </c:pt>
                <c:pt idx="24206">
                  <c:v>43070.385416666664</c:v>
                </c:pt>
                <c:pt idx="24207">
                  <c:v>43070.395833333336</c:v>
                </c:pt>
                <c:pt idx="24208">
                  <c:v>43070.40625</c:v>
                </c:pt>
                <c:pt idx="24209">
                  <c:v>43070.416666666664</c:v>
                </c:pt>
                <c:pt idx="24210">
                  <c:v>43070.427083333336</c:v>
                </c:pt>
                <c:pt idx="24211">
                  <c:v>43070.4375</c:v>
                </c:pt>
                <c:pt idx="24212">
                  <c:v>43070.447916666664</c:v>
                </c:pt>
                <c:pt idx="24213">
                  <c:v>43070.458333333336</c:v>
                </c:pt>
                <c:pt idx="24214">
                  <c:v>43070.46875</c:v>
                </c:pt>
                <c:pt idx="24215">
                  <c:v>43070.479166666664</c:v>
                </c:pt>
                <c:pt idx="24216">
                  <c:v>43070.489583333336</c:v>
                </c:pt>
                <c:pt idx="24217">
                  <c:v>43070.5</c:v>
                </c:pt>
                <c:pt idx="24218">
                  <c:v>43070.510416666664</c:v>
                </c:pt>
                <c:pt idx="24219">
                  <c:v>43070.520833333336</c:v>
                </c:pt>
                <c:pt idx="24220">
                  <c:v>43070.53125</c:v>
                </c:pt>
                <c:pt idx="24221">
                  <c:v>43070.541666666664</c:v>
                </c:pt>
                <c:pt idx="24222">
                  <c:v>43070.552083333336</c:v>
                </c:pt>
                <c:pt idx="24223">
                  <c:v>43070.5625</c:v>
                </c:pt>
                <c:pt idx="24224">
                  <c:v>43070.572916666664</c:v>
                </c:pt>
                <c:pt idx="24225">
                  <c:v>43070.583333333336</c:v>
                </c:pt>
                <c:pt idx="24226">
                  <c:v>43070.59375</c:v>
                </c:pt>
                <c:pt idx="24227">
                  <c:v>43070.604166666664</c:v>
                </c:pt>
                <c:pt idx="24228">
                  <c:v>43070.614583333336</c:v>
                </c:pt>
                <c:pt idx="24229">
                  <c:v>43070.625</c:v>
                </c:pt>
                <c:pt idx="24230">
                  <c:v>43070.635416666664</c:v>
                </c:pt>
                <c:pt idx="24231">
                  <c:v>43070.645833333336</c:v>
                </c:pt>
                <c:pt idx="24232">
                  <c:v>43070.65625</c:v>
                </c:pt>
                <c:pt idx="24233">
                  <c:v>43070.666666666664</c:v>
                </c:pt>
                <c:pt idx="24234">
                  <c:v>43070.677083333336</c:v>
                </c:pt>
                <c:pt idx="24235">
                  <c:v>43070.6875</c:v>
                </c:pt>
                <c:pt idx="24236">
                  <c:v>43070.697916666664</c:v>
                </c:pt>
                <c:pt idx="24237">
                  <c:v>43070.708333333336</c:v>
                </c:pt>
                <c:pt idx="24238">
                  <c:v>43070.71875</c:v>
                </c:pt>
                <c:pt idx="24239">
                  <c:v>43070.729166666664</c:v>
                </c:pt>
                <c:pt idx="24240">
                  <c:v>43070.739583333336</c:v>
                </c:pt>
                <c:pt idx="24241">
                  <c:v>43070.75</c:v>
                </c:pt>
                <c:pt idx="24242">
                  <c:v>43070.760416666664</c:v>
                </c:pt>
                <c:pt idx="24243">
                  <c:v>43070.770833333336</c:v>
                </c:pt>
                <c:pt idx="24244">
                  <c:v>43070.78125</c:v>
                </c:pt>
                <c:pt idx="24245">
                  <c:v>43070.791666666664</c:v>
                </c:pt>
                <c:pt idx="24246">
                  <c:v>43070.802083333336</c:v>
                </c:pt>
                <c:pt idx="24247">
                  <c:v>43070.8125</c:v>
                </c:pt>
                <c:pt idx="24248">
                  <c:v>43070.822916666664</c:v>
                </c:pt>
                <c:pt idx="24249">
                  <c:v>43070.833333333336</c:v>
                </c:pt>
                <c:pt idx="24250">
                  <c:v>43070.84375</c:v>
                </c:pt>
                <c:pt idx="24251">
                  <c:v>43070.854166666664</c:v>
                </c:pt>
                <c:pt idx="24252">
                  <c:v>43070.864583333336</c:v>
                </c:pt>
                <c:pt idx="24253">
                  <c:v>43070.875</c:v>
                </c:pt>
                <c:pt idx="24254">
                  <c:v>43070.885416666664</c:v>
                </c:pt>
                <c:pt idx="24255">
                  <c:v>43070.895833333336</c:v>
                </c:pt>
                <c:pt idx="24256">
                  <c:v>43070.90625</c:v>
                </c:pt>
                <c:pt idx="24257">
                  <c:v>43070.916666666664</c:v>
                </c:pt>
                <c:pt idx="24258">
                  <c:v>43070.927083333336</c:v>
                </c:pt>
                <c:pt idx="24259">
                  <c:v>43070.9375</c:v>
                </c:pt>
                <c:pt idx="24260">
                  <c:v>43070.947916666664</c:v>
                </c:pt>
                <c:pt idx="24261">
                  <c:v>43070.958333333336</c:v>
                </c:pt>
                <c:pt idx="24262">
                  <c:v>43070.96875</c:v>
                </c:pt>
                <c:pt idx="24263">
                  <c:v>43070.979166666664</c:v>
                </c:pt>
                <c:pt idx="24264">
                  <c:v>43070.989583333336</c:v>
                </c:pt>
                <c:pt idx="24265" formatCode="m/d/yy\ h:mm;@">
                  <c:v>43071</c:v>
                </c:pt>
                <c:pt idx="24266" formatCode="m/d/yy\ h:mm;@">
                  <c:v>43071.010416666664</c:v>
                </c:pt>
                <c:pt idx="24267" formatCode="m/d/yy\ h:mm;@">
                  <c:v>43071.020833333336</c:v>
                </c:pt>
                <c:pt idx="24268" formatCode="m/d/yy\ h:mm;@">
                  <c:v>43071.03125</c:v>
                </c:pt>
                <c:pt idx="24269" formatCode="m/d/yy\ h:mm;@">
                  <c:v>43071.041666666664</c:v>
                </c:pt>
                <c:pt idx="24270" formatCode="m/d/yy\ h:mm;@">
                  <c:v>43071.052083333336</c:v>
                </c:pt>
                <c:pt idx="24271" formatCode="m/d/yy\ h:mm;@">
                  <c:v>43071.0625</c:v>
                </c:pt>
                <c:pt idx="24272" formatCode="m/d/yy\ h:mm;@">
                  <c:v>43071.072916666664</c:v>
                </c:pt>
                <c:pt idx="24273" formatCode="m/d/yy\ h:mm;@">
                  <c:v>43071.083333333336</c:v>
                </c:pt>
                <c:pt idx="24274" formatCode="m/d/yy\ h:mm;@">
                  <c:v>43071.09375</c:v>
                </c:pt>
                <c:pt idx="24275" formatCode="m/d/yy\ h:mm;@">
                  <c:v>43071.104166666664</c:v>
                </c:pt>
                <c:pt idx="24276" formatCode="m/d/yy\ h:mm;@">
                  <c:v>43071.114583333336</c:v>
                </c:pt>
                <c:pt idx="24277" formatCode="m/d/yy\ h:mm;@">
                  <c:v>43071.125</c:v>
                </c:pt>
                <c:pt idx="24278" formatCode="m/d/yy\ h:mm;@">
                  <c:v>43071.135416666664</c:v>
                </c:pt>
                <c:pt idx="24279" formatCode="m/d/yy\ h:mm;@">
                  <c:v>43071.145833333336</c:v>
                </c:pt>
                <c:pt idx="24280" formatCode="m/d/yy\ h:mm;@">
                  <c:v>43071.15625</c:v>
                </c:pt>
                <c:pt idx="24281" formatCode="m/d/yy\ h:mm;@">
                  <c:v>43071.166666666664</c:v>
                </c:pt>
                <c:pt idx="24282" formatCode="m/d/yy\ h:mm;@">
                  <c:v>43071.177083333336</c:v>
                </c:pt>
                <c:pt idx="24283" formatCode="m/d/yy\ h:mm;@">
                  <c:v>43071.1875</c:v>
                </c:pt>
                <c:pt idx="24284" formatCode="m/d/yy\ h:mm;@">
                  <c:v>43071.197916666664</c:v>
                </c:pt>
                <c:pt idx="24285" formatCode="m/d/yy\ h:mm;@">
                  <c:v>43071.208333333336</c:v>
                </c:pt>
                <c:pt idx="24286" formatCode="m/d/yy\ h:mm;@">
                  <c:v>43071.21875</c:v>
                </c:pt>
                <c:pt idx="24287" formatCode="m/d/yy\ h:mm;@">
                  <c:v>43071.229166666664</c:v>
                </c:pt>
                <c:pt idx="24288" formatCode="m/d/yy\ h:mm;@">
                  <c:v>43071.239583333336</c:v>
                </c:pt>
                <c:pt idx="24289" formatCode="m/d/yy\ h:mm;@">
                  <c:v>43071.25</c:v>
                </c:pt>
                <c:pt idx="24290" formatCode="m/d/yy\ h:mm;@">
                  <c:v>43071.260416666664</c:v>
                </c:pt>
                <c:pt idx="24291" formatCode="m/d/yy\ h:mm;@">
                  <c:v>43071.270833333336</c:v>
                </c:pt>
                <c:pt idx="24292" formatCode="m/d/yy\ h:mm;@">
                  <c:v>43071.28125</c:v>
                </c:pt>
                <c:pt idx="24293" formatCode="m/d/yy\ h:mm;@">
                  <c:v>43071.291666666664</c:v>
                </c:pt>
                <c:pt idx="24294" formatCode="m/d/yy\ h:mm;@">
                  <c:v>43071.302083333336</c:v>
                </c:pt>
                <c:pt idx="24295" formatCode="m/d/yy\ h:mm;@">
                  <c:v>43071.3125</c:v>
                </c:pt>
                <c:pt idx="24296" formatCode="m/d/yy\ h:mm;@">
                  <c:v>43071.322916666664</c:v>
                </c:pt>
                <c:pt idx="24297" formatCode="m/d/yy\ h:mm;@">
                  <c:v>43071.333333333336</c:v>
                </c:pt>
                <c:pt idx="24298" formatCode="m/d/yy\ h:mm;@">
                  <c:v>43071.34375</c:v>
                </c:pt>
                <c:pt idx="24299" formatCode="m/d/yy\ h:mm;@">
                  <c:v>43071.354166666664</c:v>
                </c:pt>
                <c:pt idx="24300" formatCode="m/d/yy\ h:mm;@">
                  <c:v>43071.364583333336</c:v>
                </c:pt>
                <c:pt idx="24301" formatCode="m/d/yy\ h:mm;@">
                  <c:v>43071.375</c:v>
                </c:pt>
                <c:pt idx="24302" formatCode="m/d/yy\ h:mm;@">
                  <c:v>43071.385416666664</c:v>
                </c:pt>
                <c:pt idx="24303" formatCode="m/d/yy\ h:mm;@">
                  <c:v>43071.395833333336</c:v>
                </c:pt>
                <c:pt idx="24304" formatCode="m/d/yy\ h:mm;@">
                  <c:v>43071.40625</c:v>
                </c:pt>
                <c:pt idx="24305" formatCode="m/d/yy\ h:mm;@">
                  <c:v>43071.416666666664</c:v>
                </c:pt>
                <c:pt idx="24306" formatCode="m/d/yy\ h:mm;@">
                  <c:v>43071.427083333336</c:v>
                </c:pt>
                <c:pt idx="24307" formatCode="m/d/yy\ h:mm;@">
                  <c:v>43071.4375</c:v>
                </c:pt>
                <c:pt idx="24308" formatCode="m/d/yy\ h:mm;@">
                  <c:v>43071.447916666664</c:v>
                </c:pt>
                <c:pt idx="24309" formatCode="m/d/yy\ h:mm;@">
                  <c:v>43071.458333333336</c:v>
                </c:pt>
                <c:pt idx="24310" formatCode="m/d/yy\ h:mm;@">
                  <c:v>43071.46875</c:v>
                </c:pt>
                <c:pt idx="24311" formatCode="m/d/yy\ h:mm;@">
                  <c:v>43071.479166666664</c:v>
                </c:pt>
                <c:pt idx="24312" formatCode="m/d/yy\ h:mm;@">
                  <c:v>43071.489583333336</c:v>
                </c:pt>
                <c:pt idx="24313" formatCode="m/d/yy\ h:mm;@">
                  <c:v>43071.5</c:v>
                </c:pt>
                <c:pt idx="24314" formatCode="m/d/yy\ h:mm;@">
                  <c:v>43071.510416666664</c:v>
                </c:pt>
                <c:pt idx="24315" formatCode="m/d/yy\ h:mm;@">
                  <c:v>43071.520833333336</c:v>
                </c:pt>
                <c:pt idx="24316" formatCode="m/d/yy\ h:mm;@">
                  <c:v>43071.53125</c:v>
                </c:pt>
                <c:pt idx="24317" formatCode="m/d/yy\ h:mm;@">
                  <c:v>43071.541666666664</c:v>
                </c:pt>
                <c:pt idx="24318" formatCode="m/d/yy\ h:mm;@">
                  <c:v>43071.552083333336</c:v>
                </c:pt>
                <c:pt idx="24319" formatCode="m/d/yy\ h:mm;@">
                  <c:v>43071.5625</c:v>
                </c:pt>
                <c:pt idx="24320" formatCode="m/d/yy\ h:mm;@">
                  <c:v>43071.572916666664</c:v>
                </c:pt>
                <c:pt idx="24321" formatCode="m/d/yy\ h:mm;@">
                  <c:v>43071.583333333336</c:v>
                </c:pt>
                <c:pt idx="24322" formatCode="m/d/yy\ h:mm;@">
                  <c:v>43071.59375</c:v>
                </c:pt>
                <c:pt idx="24323" formatCode="m/d/yy\ h:mm;@">
                  <c:v>43071.604166666664</c:v>
                </c:pt>
                <c:pt idx="24324" formatCode="m/d/yy\ h:mm;@">
                  <c:v>43071.614583333336</c:v>
                </c:pt>
                <c:pt idx="24325" formatCode="m/d/yy\ h:mm;@">
                  <c:v>43071.625</c:v>
                </c:pt>
                <c:pt idx="24326" formatCode="m/d/yy\ h:mm;@">
                  <c:v>43071.635416666664</c:v>
                </c:pt>
                <c:pt idx="24327" formatCode="m/d/yy\ h:mm;@">
                  <c:v>43071.645833333336</c:v>
                </c:pt>
                <c:pt idx="24328" formatCode="m/d/yy\ h:mm;@">
                  <c:v>43071.65625</c:v>
                </c:pt>
                <c:pt idx="24329" formatCode="m/d/yy\ h:mm;@">
                  <c:v>43071.666666666664</c:v>
                </c:pt>
                <c:pt idx="24330" formatCode="m/d/yy\ h:mm;@">
                  <c:v>43071.677083333336</c:v>
                </c:pt>
                <c:pt idx="24331" formatCode="m/d/yy\ h:mm;@">
                  <c:v>43071.6875</c:v>
                </c:pt>
                <c:pt idx="24332" formatCode="m/d/yy\ h:mm;@">
                  <c:v>43071.697916666664</c:v>
                </c:pt>
                <c:pt idx="24333" formatCode="m/d/yy\ h:mm;@">
                  <c:v>43071.708333333336</c:v>
                </c:pt>
                <c:pt idx="24334" formatCode="m/d/yy\ h:mm;@">
                  <c:v>43071.71875</c:v>
                </c:pt>
                <c:pt idx="24335" formatCode="m/d/yy\ h:mm;@">
                  <c:v>43071.729166666664</c:v>
                </c:pt>
                <c:pt idx="24336" formatCode="m/d/yy\ h:mm;@">
                  <c:v>43071.739583333336</c:v>
                </c:pt>
                <c:pt idx="24337" formatCode="m/d/yy\ h:mm;@">
                  <c:v>43071.75</c:v>
                </c:pt>
                <c:pt idx="24338" formatCode="m/d/yy\ h:mm;@">
                  <c:v>43071.760416666664</c:v>
                </c:pt>
                <c:pt idx="24339" formatCode="m/d/yy\ h:mm;@">
                  <c:v>43071.770833333336</c:v>
                </c:pt>
                <c:pt idx="24340" formatCode="m/d/yy\ h:mm;@">
                  <c:v>43071.78125</c:v>
                </c:pt>
                <c:pt idx="24341" formatCode="m/d/yy\ h:mm;@">
                  <c:v>43071.791666666664</c:v>
                </c:pt>
                <c:pt idx="24342" formatCode="m/d/yy\ h:mm;@">
                  <c:v>43071.802083333336</c:v>
                </c:pt>
                <c:pt idx="24343" formatCode="m/d/yy\ h:mm;@">
                  <c:v>43071.8125</c:v>
                </c:pt>
                <c:pt idx="24344" formatCode="m/d/yy\ h:mm;@">
                  <c:v>43071.822916666664</c:v>
                </c:pt>
                <c:pt idx="24345" formatCode="m/d/yy\ h:mm;@">
                  <c:v>43071.833333333336</c:v>
                </c:pt>
                <c:pt idx="24346" formatCode="m/d/yy\ h:mm;@">
                  <c:v>43071.84375</c:v>
                </c:pt>
                <c:pt idx="24347" formatCode="m/d/yy\ h:mm;@">
                  <c:v>43071.854166666664</c:v>
                </c:pt>
                <c:pt idx="24348" formatCode="m/d/yy\ h:mm;@">
                  <c:v>43071.864583333336</c:v>
                </c:pt>
                <c:pt idx="24349" formatCode="m/d/yy\ h:mm;@">
                  <c:v>43071.875</c:v>
                </c:pt>
                <c:pt idx="24350" formatCode="m/d/yy\ h:mm;@">
                  <c:v>43071.885416666664</c:v>
                </c:pt>
                <c:pt idx="24351" formatCode="m/d/yy\ h:mm;@">
                  <c:v>43071.895833333336</c:v>
                </c:pt>
                <c:pt idx="24352" formatCode="m/d/yy\ h:mm;@">
                  <c:v>43071.90625</c:v>
                </c:pt>
                <c:pt idx="24353" formatCode="m/d/yy\ h:mm;@">
                  <c:v>43071.916666666664</c:v>
                </c:pt>
                <c:pt idx="24354" formatCode="m/d/yy\ h:mm;@">
                  <c:v>43071.927083333336</c:v>
                </c:pt>
                <c:pt idx="24355" formatCode="m/d/yy\ h:mm;@">
                  <c:v>43071.9375</c:v>
                </c:pt>
                <c:pt idx="24356" formatCode="m/d/yy\ h:mm;@">
                  <c:v>43071.947916666664</c:v>
                </c:pt>
                <c:pt idx="24357" formatCode="m/d/yy\ h:mm;@">
                  <c:v>43071.958333333336</c:v>
                </c:pt>
                <c:pt idx="24358" formatCode="m/d/yy\ h:mm;@">
                  <c:v>43071.96875</c:v>
                </c:pt>
                <c:pt idx="24359" formatCode="m/d/yy\ h:mm;@">
                  <c:v>43071.979166666664</c:v>
                </c:pt>
                <c:pt idx="24360" formatCode="m/d/yy\ h:mm;@">
                  <c:v>43071.989583333336</c:v>
                </c:pt>
                <c:pt idx="24361" formatCode="m/d/yy\ h:mm;@">
                  <c:v>43072</c:v>
                </c:pt>
                <c:pt idx="24362" formatCode="m/d/yy\ h:mm;@">
                  <c:v>43072.010416666664</c:v>
                </c:pt>
                <c:pt idx="24363" formatCode="m/d/yy\ h:mm;@">
                  <c:v>43072.020833333336</c:v>
                </c:pt>
                <c:pt idx="24364" formatCode="m/d/yy\ h:mm;@">
                  <c:v>43072.03125</c:v>
                </c:pt>
                <c:pt idx="24365" formatCode="m/d/yy\ h:mm;@">
                  <c:v>43072.041666666664</c:v>
                </c:pt>
                <c:pt idx="24366" formatCode="m/d/yy\ h:mm;@">
                  <c:v>43072.052083333336</c:v>
                </c:pt>
                <c:pt idx="24367" formatCode="m/d/yy\ h:mm;@">
                  <c:v>43072.0625</c:v>
                </c:pt>
                <c:pt idx="24368" formatCode="m/d/yy\ h:mm;@">
                  <c:v>43072.072916666664</c:v>
                </c:pt>
                <c:pt idx="24369" formatCode="m/d/yy\ h:mm;@">
                  <c:v>43072.083333333336</c:v>
                </c:pt>
                <c:pt idx="24370" formatCode="m/d/yy\ h:mm;@">
                  <c:v>43072.09375</c:v>
                </c:pt>
                <c:pt idx="24371" formatCode="m/d/yy\ h:mm;@">
                  <c:v>43072.104166666664</c:v>
                </c:pt>
                <c:pt idx="24372" formatCode="m/d/yy\ h:mm;@">
                  <c:v>43072.114583333336</c:v>
                </c:pt>
                <c:pt idx="24373" formatCode="m/d/yy\ h:mm;@">
                  <c:v>43072.125</c:v>
                </c:pt>
                <c:pt idx="24374" formatCode="m/d/yy\ h:mm;@">
                  <c:v>43072.135416666664</c:v>
                </c:pt>
                <c:pt idx="24375" formatCode="m/d/yy\ h:mm;@">
                  <c:v>43072.145833333336</c:v>
                </c:pt>
                <c:pt idx="24376" formatCode="m/d/yy\ h:mm;@">
                  <c:v>43072.15625</c:v>
                </c:pt>
                <c:pt idx="24377" formatCode="m/d/yy\ h:mm;@">
                  <c:v>43072.166666666664</c:v>
                </c:pt>
                <c:pt idx="24378" formatCode="m/d/yy\ h:mm;@">
                  <c:v>43072.177083333336</c:v>
                </c:pt>
                <c:pt idx="24379" formatCode="m/d/yy\ h:mm;@">
                  <c:v>43072.1875</c:v>
                </c:pt>
                <c:pt idx="24380" formatCode="m/d/yy\ h:mm;@">
                  <c:v>43072.197916666664</c:v>
                </c:pt>
                <c:pt idx="24381" formatCode="m/d/yy\ h:mm;@">
                  <c:v>43072.208333333336</c:v>
                </c:pt>
                <c:pt idx="24382" formatCode="m/d/yy\ h:mm;@">
                  <c:v>43072.21875</c:v>
                </c:pt>
                <c:pt idx="24383" formatCode="m/d/yy\ h:mm;@">
                  <c:v>43072.229166666664</c:v>
                </c:pt>
                <c:pt idx="24384" formatCode="m/d/yy\ h:mm;@">
                  <c:v>43072.239583333336</c:v>
                </c:pt>
                <c:pt idx="24385" formatCode="m/d/yy\ h:mm;@">
                  <c:v>43072.25</c:v>
                </c:pt>
                <c:pt idx="24386" formatCode="m/d/yy\ h:mm;@">
                  <c:v>43072.260416666664</c:v>
                </c:pt>
                <c:pt idx="24387" formatCode="m/d/yy\ h:mm;@">
                  <c:v>43072.270833333336</c:v>
                </c:pt>
                <c:pt idx="24388" formatCode="m/d/yy\ h:mm;@">
                  <c:v>43072.28125</c:v>
                </c:pt>
                <c:pt idx="24389" formatCode="m/d/yy\ h:mm;@">
                  <c:v>43072.291666666664</c:v>
                </c:pt>
                <c:pt idx="24390" formatCode="m/d/yy\ h:mm;@">
                  <c:v>43072.302083333336</c:v>
                </c:pt>
                <c:pt idx="24391" formatCode="m/d/yy\ h:mm;@">
                  <c:v>43072.3125</c:v>
                </c:pt>
                <c:pt idx="24392" formatCode="m/d/yy\ h:mm;@">
                  <c:v>43072.322916666664</c:v>
                </c:pt>
                <c:pt idx="24393" formatCode="m/d/yy\ h:mm;@">
                  <c:v>43072.333333333336</c:v>
                </c:pt>
                <c:pt idx="24394" formatCode="m/d/yy\ h:mm;@">
                  <c:v>43072.34375</c:v>
                </c:pt>
                <c:pt idx="24395" formatCode="m/d/yy\ h:mm;@">
                  <c:v>43072.354166666664</c:v>
                </c:pt>
                <c:pt idx="24396" formatCode="m/d/yy\ h:mm;@">
                  <c:v>43072.364583333336</c:v>
                </c:pt>
                <c:pt idx="24397" formatCode="m/d/yy\ h:mm;@">
                  <c:v>43072.375</c:v>
                </c:pt>
                <c:pt idx="24398" formatCode="m/d/yy\ h:mm;@">
                  <c:v>43072.385416666664</c:v>
                </c:pt>
                <c:pt idx="24399" formatCode="m/d/yy\ h:mm;@">
                  <c:v>43072.395833333336</c:v>
                </c:pt>
                <c:pt idx="24400" formatCode="m/d/yy\ h:mm;@">
                  <c:v>43072.40625</c:v>
                </c:pt>
                <c:pt idx="24401" formatCode="m/d/yy\ h:mm;@">
                  <c:v>43072.416666666664</c:v>
                </c:pt>
                <c:pt idx="24402" formatCode="m/d/yy\ h:mm;@">
                  <c:v>43072.427083333336</c:v>
                </c:pt>
                <c:pt idx="24403" formatCode="m/d/yy\ h:mm;@">
                  <c:v>43072.4375</c:v>
                </c:pt>
                <c:pt idx="24404" formatCode="m/d/yy\ h:mm;@">
                  <c:v>43072.447916666664</c:v>
                </c:pt>
                <c:pt idx="24405" formatCode="m/d/yy\ h:mm;@">
                  <c:v>43072.458333333336</c:v>
                </c:pt>
                <c:pt idx="24406" formatCode="m/d/yy\ h:mm;@">
                  <c:v>43072.46875</c:v>
                </c:pt>
                <c:pt idx="24407" formatCode="m/d/yy\ h:mm;@">
                  <c:v>43072.479166666664</c:v>
                </c:pt>
                <c:pt idx="24408" formatCode="m/d/yy\ h:mm;@">
                  <c:v>43072.489583333336</c:v>
                </c:pt>
                <c:pt idx="24409" formatCode="m/d/yy\ h:mm;@">
                  <c:v>43072.5</c:v>
                </c:pt>
                <c:pt idx="24410" formatCode="m/d/yy\ h:mm;@">
                  <c:v>43072.510416666664</c:v>
                </c:pt>
                <c:pt idx="24411" formatCode="m/d/yy\ h:mm;@">
                  <c:v>43072.520833333336</c:v>
                </c:pt>
                <c:pt idx="24412" formatCode="m/d/yy\ h:mm;@">
                  <c:v>43072.53125</c:v>
                </c:pt>
                <c:pt idx="24413" formatCode="m/d/yy\ h:mm;@">
                  <c:v>43072.541666666664</c:v>
                </c:pt>
                <c:pt idx="24414" formatCode="m/d/yy\ h:mm;@">
                  <c:v>43072.552083333336</c:v>
                </c:pt>
                <c:pt idx="24415" formatCode="m/d/yy\ h:mm;@">
                  <c:v>43072.5625</c:v>
                </c:pt>
                <c:pt idx="24416" formatCode="m/d/yy\ h:mm;@">
                  <c:v>43072.572916666664</c:v>
                </c:pt>
                <c:pt idx="24417" formatCode="m/d/yy\ h:mm;@">
                  <c:v>43072.583333333336</c:v>
                </c:pt>
                <c:pt idx="24418" formatCode="m/d/yy\ h:mm;@">
                  <c:v>43072.59375</c:v>
                </c:pt>
                <c:pt idx="24419" formatCode="m/d/yy\ h:mm;@">
                  <c:v>43072.604166666664</c:v>
                </c:pt>
                <c:pt idx="24420" formatCode="m/d/yy\ h:mm;@">
                  <c:v>43072.614583333336</c:v>
                </c:pt>
                <c:pt idx="24421" formatCode="m/d/yy\ h:mm;@">
                  <c:v>43072.625</c:v>
                </c:pt>
                <c:pt idx="24422" formatCode="m/d/yy\ h:mm;@">
                  <c:v>43072.635416666664</c:v>
                </c:pt>
                <c:pt idx="24423" formatCode="m/d/yy\ h:mm;@">
                  <c:v>43072.645833333336</c:v>
                </c:pt>
                <c:pt idx="24424" formatCode="m/d/yy\ h:mm;@">
                  <c:v>43072.65625</c:v>
                </c:pt>
                <c:pt idx="24425" formatCode="m/d/yy\ h:mm;@">
                  <c:v>43072.666666666664</c:v>
                </c:pt>
                <c:pt idx="24426" formatCode="m/d/yy\ h:mm;@">
                  <c:v>43072.677083333336</c:v>
                </c:pt>
                <c:pt idx="24427" formatCode="m/d/yy\ h:mm;@">
                  <c:v>43072.6875</c:v>
                </c:pt>
                <c:pt idx="24428" formatCode="m/d/yy\ h:mm;@">
                  <c:v>43072.697916666664</c:v>
                </c:pt>
                <c:pt idx="24429" formatCode="m/d/yy\ h:mm;@">
                  <c:v>43072.708333333336</c:v>
                </c:pt>
                <c:pt idx="24430" formatCode="m/d/yy\ h:mm;@">
                  <c:v>43072.71875</c:v>
                </c:pt>
                <c:pt idx="24431" formatCode="m/d/yy\ h:mm;@">
                  <c:v>43072.729166666664</c:v>
                </c:pt>
                <c:pt idx="24432" formatCode="m/d/yy\ h:mm;@">
                  <c:v>43072.739583333336</c:v>
                </c:pt>
                <c:pt idx="24433" formatCode="m/d/yy\ h:mm;@">
                  <c:v>43072.75</c:v>
                </c:pt>
                <c:pt idx="24434" formatCode="m/d/yy\ h:mm;@">
                  <c:v>43072.760416666664</c:v>
                </c:pt>
                <c:pt idx="24435" formatCode="m/d/yy\ h:mm;@">
                  <c:v>43072.770833333336</c:v>
                </c:pt>
                <c:pt idx="24436" formatCode="m/d/yy\ h:mm;@">
                  <c:v>43072.78125</c:v>
                </c:pt>
                <c:pt idx="24437" formatCode="m/d/yy\ h:mm;@">
                  <c:v>43072.791666666664</c:v>
                </c:pt>
                <c:pt idx="24438" formatCode="m/d/yy\ h:mm;@">
                  <c:v>43072.802083333336</c:v>
                </c:pt>
                <c:pt idx="24439" formatCode="m/d/yy\ h:mm;@">
                  <c:v>43072.8125</c:v>
                </c:pt>
                <c:pt idx="24440" formatCode="m/d/yy\ h:mm;@">
                  <c:v>43072.822916666664</c:v>
                </c:pt>
                <c:pt idx="24441" formatCode="m/d/yy\ h:mm;@">
                  <c:v>43072.833333333336</c:v>
                </c:pt>
                <c:pt idx="24442" formatCode="m/d/yy\ h:mm;@">
                  <c:v>43072.84375</c:v>
                </c:pt>
                <c:pt idx="24443" formatCode="m/d/yy\ h:mm;@">
                  <c:v>43072.854166666664</c:v>
                </c:pt>
                <c:pt idx="24444" formatCode="m/d/yy\ h:mm;@">
                  <c:v>43072.864583333336</c:v>
                </c:pt>
                <c:pt idx="24445" formatCode="m/d/yy\ h:mm;@">
                  <c:v>43072.875</c:v>
                </c:pt>
                <c:pt idx="24446" formatCode="m/d/yy\ h:mm;@">
                  <c:v>43072.885416666664</c:v>
                </c:pt>
                <c:pt idx="24447" formatCode="m/d/yy\ h:mm;@">
                  <c:v>43072.895833333336</c:v>
                </c:pt>
                <c:pt idx="24448" formatCode="m/d/yy\ h:mm;@">
                  <c:v>43072.90625</c:v>
                </c:pt>
                <c:pt idx="24449" formatCode="m/d/yy\ h:mm;@">
                  <c:v>43072.916666666664</c:v>
                </c:pt>
                <c:pt idx="24450" formatCode="m/d/yy\ h:mm;@">
                  <c:v>43072.927083333336</c:v>
                </c:pt>
                <c:pt idx="24451" formatCode="m/d/yy\ h:mm;@">
                  <c:v>43072.9375</c:v>
                </c:pt>
                <c:pt idx="24452" formatCode="m/d/yy\ h:mm;@">
                  <c:v>43072.947916666664</c:v>
                </c:pt>
                <c:pt idx="24453" formatCode="m/d/yy\ h:mm;@">
                  <c:v>43072.958333333336</c:v>
                </c:pt>
                <c:pt idx="24454" formatCode="m/d/yy\ h:mm;@">
                  <c:v>43072.96875</c:v>
                </c:pt>
                <c:pt idx="24455" formatCode="m/d/yy\ h:mm;@">
                  <c:v>43072.979166666664</c:v>
                </c:pt>
                <c:pt idx="24456" formatCode="m/d/yy\ h:mm;@">
                  <c:v>43072.989583333336</c:v>
                </c:pt>
                <c:pt idx="24457" formatCode="m/d/yy\ h:mm;@">
                  <c:v>43073</c:v>
                </c:pt>
                <c:pt idx="24458" formatCode="m/d/yy\ h:mm;@">
                  <c:v>43073.010416666664</c:v>
                </c:pt>
                <c:pt idx="24459" formatCode="m/d/yy\ h:mm;@">
                  <c:v>43073.020833333336</c:v>
                </c:pt>
                <c:pt idx="24460" formatCode="m/d/yy\ h:mm;@">
                  <c:v>43073.03125</c:v>
                </c:pt>
                <c:pt idx="24461" formatCode="m/d/yy\ h:mm;@">
                  <c:v>43073.041666666664</c:v>
                </c:pt>
                <c:pt idx="24462" formatCode="m/d/yy\ h:mm;@">
                  <c:v>43073.052083333336</c:v>
                </c:pt>
                <c:pt idx="24463" formatCode="m/d/yy\ h:mm;@">
                  <c:v>43073.0625</c:v>
                </c:pt>
                <c:pt idx="24464" formatCode="m/d/yy\ h:mm;@">
                  <c:v>43073.072916666664</c:v>
                </c:pt>
                <c:pt idx="24465" formatCode="m/d/yy\ h:mm;@">
                  <c:v>43073.083333333336</c:v>
                </c:pt>
                <c:pt idx="24466" formatCode="m/d/yy\ h:mm;@">
                  <c:v>43073.09375</c:v>
                </c:pt>
                <c:pt idx="24467" formatCode="m/d/yy\ h:mm;@">
                  <c:v>43073.104166666664</c:v>
                </c:pt>
                <c:pt idx="24468" formatCode="m/d/yy\ h:mm;@">
                  <c:v>43073.114583333336</c:v>
                </c:pt>
                <c:pt idx="24469" formatCode="m/d/yy\ h:mm;@">
                  <c:v>43073.125</c:v>
                </c:pt>
                <c:pt idx="24470" formatCode="m/d/yy\ h:mm;@">
                  <c:v>43073.135416666664</c:v>
                </c:pt>
                <c:pt idx="24471" formatCode="m/d/yy\ h:mm;@">
                  <c:v>43073.145833333336</c:v>
                </c:pt>
                <c:pt idx="24472" formatCode="m/d/yy\ h:mm;@">
                  <c:v>43073.15625</c:v>
                </c:pt>
                <c:pt idx="24473" formatCode="m/d/yy\ h:mm;@">
                  <c:v>43073.166666666664</c:v>
                </c:pt>
                <c:pt idx="24474" formatCode="m/d/yy\ h:mm;@">
                  <c:v>43073.177083333336</c:v>
                </c:pt>
                <c:pt idx="24475" formatCode="m/d/yy\ h:mm;@">
                  <c:v>43073.1875</c:v>
                </c:pt>
                <c:pt idx="24476" formatCode="m/d/yy\ h:mm;@">
                  <c:v>43073.197916666664</c:v>
                </c:pt>
                <c:pt idx="24477" formatCode="m/d/yy\ h:mm;@">
                  <c:v>43073.208333333336</c:v>
                </c:pt>
                <c:pt idx="24478" formatCode="m/d/yy\ h:mm;@">
                  <c:v>43073.21875</c:v>
                </c:pt>
                <c:pt idx="24479" formatCode="m/d/yy\ h:mm;@">
                  <c:v>43073.229166666664</c:v>
                </c:pt>
                <c:pt idx="24480" formatCode="m/d/yy\ h:mm;@">
                  <c:v>43073.239583333336</c:v>
                </c:pt>
                <c:pt idx="24481" formatCode="m/d/yy\ h:mm;@">
                  <c:v>43073.25</c:v>
                </c:pt>
                <c:pt idx="24482" formatCode="m/d/yy\ h:mm;@">
                  <c:v>43073.260416666664</c:v>
                </c:pt>
                <c:pt idx="24483" formatCode="m/d/yy\ h:mm;@">
                  <c:v>43073.270833333336</c:v>
                </c:pt>
                <c:pt idx="24484" formatCode="m/d/yy\ h:mm;@">
                  <c:v>43073.28125</c:v>
                </c:pt>
                <c:pt idx="24485" formatCode="m/d/yy\ h:mm;@">
                  <c:v>43073.291666666664</c:v>
                </c:pt>
                <c:pt idx="24486" formatCode="m/d/yy\ h:mm;@">
                  <c:v>43073.302083333336</c:v>
                </c:pt>
                <c:pt idx="24487" formatCode="m/d/yy\ h:mm;@">
                  <c:v>43073.3125</c:v>
                </c:pt>
                <c:pt idx="24488" formatCode="m/d/yy\ h:mm;@">
                  <c:v>43073.322916666664</c:v>
                </c:pt>
                <c:pt idx="24489" formatCode="m/d/yy\ h:mm;@">
                  <c:v>43073.333333333336</c:v>
                </c:pt>
                <c:pt idx="24490" formatCode="m/d/yy\ h:mm;@">
                  <c:v>43073.34375</c:v>
                </c:pt>
                <c:pt idx="24491" formatCode="m/d/yy\ h:mm;@">
                  <c:v>43073.354166666664</c:v>
                </c:pt>
                <c:pt idx="24492" formatCode="m/d/yy\ h:mm;@">
                  <c:v>43073.364583333336</c:v>
                </c:pt>
                <c:pt idx="24493" formatCode="m/d/yy\ h:mm;@">
                  <c:v>43073.375</c:v>
                </c:pt>
                <c:pt idx="24494" formatCode="m/d/yy\ h:mm;@">
                  <c:v>43073.385416666664</c:v>
                </c:pt>
                <c:pt idx="24495" formatCode="m/d/yy\ h:mm;@">
                  <c:v>43073.395833333336</c:v>
                </c:pt>
                <c:pt idx="24496" formatCode="m/d/yy\ h:mm;@">
                  <c:v>43073.40625</c:v>
                </c:pt>
                <c:pt idx="24497" formatCode="m/d/yy\ h:mm;@">
                  <c:v>43073.416666666664</c:v>
                </c:pt>
                <c:pt idx="24498" formatCode="m/d/yy\ h:mm;@">
                  <c:v>43073.427083333336</c:v>
                </c:pt>
                <c:pt idx="24499" formatCode="m/d/yy\ h:mm;@">
                  <c:v>43073.4375</c:v>
                </c:pt>
                <c:pt idx="24500" formatCode="m/d/yy\ h:mm;@">
                  <c:v>43073.447916666664</c:v>
                </c:pt>
                <c:pt idx="24501" formatCode="m/d/yy\ h:mm;@">
                  <c:v>43073.458333333336</c:v>
                </c:pt>
                <c:pt idx="24502" formatCode="m/d/yy\ h:mm;@">
                  <c:v>43073.46875</c:v>
                </c:pt>
                <c:pt idx="24503" formatCode="m/d/yy\ h:mm;@">
                  <c:v>43073.479166666664</c:v>
                </c:pt>
                <c:pt idx="24504" formatCode="m/d/yy\ h:mm;@">
                  <c:v>43073.489583333336</c:v>
                </c:pt>
                <c:pt idx="24505" formatCode="m/d/yy\ h:mm;@">
                  <c:v>43073.5</c:v>
                </c:pt>
                <c:pt idx="24506" formatCode="m/d/yy\ h:mm;@">
                  <c:v>43073.510416666664</c:v>
                </c:pt>
                <c:pt idx="24507" formatCode="m/d/yy\ h:mm;@">
                  <c:v>43073.520833333336</c:v>
                </c:pt>
                <c:pt idx="24508" formatCode="m/d/yy\ h:mm;@">
                  <c:v>43073.53125</c:v>
                </c:pt>
                <c:pt idx="24509" formatCode="m/d/yy\ h:mm;@">
                  <c:v>43073.541666666664</c:v>
                </c:pt>
                <c:pt idx="24510" formatCode="m/d/yy\ h:mm;@">
                  <c:v>43073.552083333336</c:v>
                </c:pt>
                <c:pt idx="24511" formatCode="m/d/yy\ h:mm;@">
                  <c:v>43073.5625</c:v>
                </c:pt>
                <c:pt idx="24512" formatCode="m/d/yy\ h:mm;@">
                  <c:v>43073.572916666664</c:v>
                </c:pt>
                <c:pt idx="24513" formatCode="m/d/yy\ h:mm;@">
                  <c:v>43073.583333333336</c:v>
                </c:pt>
                <c:pt idx="24514" formatCode="m/d/yy\ h:mm;@">
                  <c:v>43073.59375</c:v>
                </c:pt>
                <c:pt idx="24515" formatCode="m/d/yy\ h:mm;@">
                  <c:v>43073.604166666664</c:v>
                </c:pt>
                <c:pt idx="24516" formatCode="m/d/yy\ h:mm;@">
                  <c:v>43073.614583333336</c:v>
                </c:pt>
                <c:pt idx="24517" formatCode="m/d/yy\ h:mm;@">
                  <c:v>43073.625</c:v>
                </c:pt>
                <c:pt idx="24518" formatCode="m/d/yy\ h:mm;@">
                  <c:v>43073.635416666664</c:v>
                </c:pt>
                <c:pt idx="24519" formatCode="m/d/yy\ h:mm;@">
                  <c:v>43073.645833333336</c:v>
                </c:pt>
                <c:pt idx="24520" formatCode="m/d/yy\ h:mm;@">
                  <c:v>43073.65625</c:v>
                </c:pt>
                <c:pt idx="24521" formatCode="m/d/yy\ h:mm;@">
                  <c:v>43073.666666666664</c:v>
                </c:pt>
                <c:pt idx="24522" formatCode="m/d/yy\ h:mm;@">
                  <c:v>43073.677083333336</c:v>
                </c:pt>
                <c:pt idx="24523" formatCode="m/d/yy\ h:mm;@">
                  <c:v>43073.6875</c:v>
                </c:pt>
                <c:pt idx="24524" formatCode="m/d/yy\ h:mm;@">
                  <c:v>43073.697916666664</c:v>
                </c:pt>
                <c:pt idx="24525" formatCode="m/d/yy\ h:mm;@">
                  <c:v>43073.708333333336</c:v>
                </c:pt>
                <c:pt idx="24526" formatCode="m/d/yy\ h:mm;@">
                  <c:v>43073.71875</c:v>
                </c:pt>
                <c:pt idx="24527" formatCode="m/d/yy\ h:mm;@">
                  <c:v>43073.729166666664</c:v>
                </c:pt>
                <c:pt idx="24528" formatCode="m/d/yy\ h:mm;@">
                  <c:v>43073.739583333336</c:v>
                </c:pt>
                <c:pt idx="24529" formatCode="m/d/yy\ h:mm;@">
                  <c:v>43073.75</c:v>
                </c:pt>
                <c:pt idx="24530" formatCode="m/d/yy\ h:mm;@">
                  <c:v>43073.760416666664</c:v>
                </c:pt>
                <c:pt idx="24531" formatCode="m/d/yy\ h:mm;@">
                  <c:v>43073.770833333336</c:v>
                </c:pt>
                <c:pt idx="24532" formatCode="m/d/yy\ h:mm;@">
                  <c:v>43073.78125</c:v>
                </c:pt>
                <c:pt idx="24533" formatCode="m/d/yy\ h:mm;@">
                  <c:v>43073.791666666664</c:v>
                </c:pt>
                <c:pt idx="24534" formatCode="m/d/yy\ h:mm;@">
                  <c:v>43073.802083333336</c:v>
                </c:pt>
                <c:pt idx="24535" formatCode="m/d/yy\ h:mm;@">
                  <c:v>43073.8125</c:v>
                </c:pt>
                <c:pt idx="24536" formatCode="m/d/yy\ h:mm;@">
                  <c:v>43073.822916666664</c:v>
                </c:pt>
                <c:pt idx="24537" formatCode="m/d/yy\ h:mm;@">
                  <c:v>43073.833333333336</c:v>
                </c:pt>
                <c:pt idx="24538" formatCode="m/d/yy\ h:mm;@">
                  <c:v>43073.84375</c:v>
                </c:pt>
                <c:pt idx="24539" formatCode="m/d/yy\ h:mm;@">
                  <c:v>43073.854166666664</c:v>
                </c:pt>
                <c:pt idx="24540" formatCode="m/d/yy\ h:mm;@">
                  <c:v>43073.864583333336</c:v>
                </c:pt>
                <c:pt idx="24541" formatCode="m/d/yy\ h:mm;@">
                  <c:v>43073.875</c:v>
                </c:pt>
                <c:pt idx="24542" formatCode="m/d/yy\ h:mm;@">
                  <c:v>43073.885416666664</c:v>
                </c:pt>
                <c:pt idx="24543" formatCode="m/d/yy\ h:mm;@">
                  <c:v>43073.895833333336</c:v>
                </c:pt>
                <c:pt idx="24544" formatCode="m/d/yy\ h:mm;@">
                  <c:v>43073.90625</c:v>
                </c:pt>
                <c:pt idx="24545" formatCode="m/d/yy\ h:mm;@">
                  <c:v>43073.916666666664</c:v>
                </c:pt>
                <c:pt idx="24546" formatCode="m/d/yy\ h:mm;@">
                  <c:v>43073.927083333336</c:v>
                </c:pt>
                <c:pt idx="24547" formatCode="m/d/yy\ h:mm;@">
                  <c:v>43073.9375</c:v>
                </c:pt>
                <c:pt idx="24548" formatCode="m/d/yy\ h:mm;@">
                  <c:v>43073.947916666664</c:v>
                </c:pt>
                <c:pt idx="24549" formatCode="m/d/yy\ h:mm;@">
                  <c:v>43073.958333333336</c:v>
                </c:pt>
                <c:pt idx="24550" formatCode="m/d/yy\ h:mm;@">
                  <c:v>43073.96875</c:v>
                </c:pt>
                <c:pt idx="24551" formatCode="m/d/yy\ h:mm;@">
                  <c:v>43073.979166666664</c:v>
                </c:pt>
                <c:pt idx="24552" formatCode="m/d/yy\ h:mm;@">
                  <c:v>43073.989583333336</c:v>
                </c:pt>
                <c:pt idx="24553" formatCode="m/d/yy\ h:mm;@">
                  <c:v>43074</c:v>
                </c:pt>
                <c:pt idx="24554" formatCode="m/d/yy\ h:mm;@">
                  <c:v>43074.010416666664</c:v>
                </c:pt>
                <c:pt idx="24555" formatCode="m/d/yy\ h:mm;@">
                  <c:v>43074.020833333336</c:v>
                </c:pt>
                <c:pt idx="24556" formatCode="m/d/yy\ h:mm;@">
                  <c:v>43074.03125</c:v>
                </c:pt>
                <c:pt idx="24557" formatCode="m/d/yy\ h:mm;@">
                  <c:v>43074.041666666664</c:v>
                </c:pt>
                <c:pt idx="24558" formatCode="m/d/yy\ h:mm;@">
                  <c:v>43074.052083333336</c:v>
                </c:pt>
                <c:pt idx="24559" formatCode="m/d/yy\ h:mm;@">
                  <c:v>43074.0625</c:v>
                </c:pt>
                <c:pt idx="24560" formatCode="m/d/yy\ h:mm;@">
                  <c:v>43074.072916666664</c:v>
                </c:pt>
                <c:pt idx="24561" formatCode="m/d/yy\ h:mm;@">
                  <c:v>43074.083333333336</c:v>
                </c:pt>
                <c:pt idx="24562" formatCode="m/d/yy\ h:mm;@">
                  <c:v>43074.09375</c:v>
                </c:pt>
                <c:pt idx="24563" formatCode="m/d/yy\ h:mm;@">
                  <c:v>43074.104166666664</c:v>
                </c:pt>
                <c:pt idx="24564" formatCode="m/d/yy\ h:mm;@">
                  <c:v>43074.114583333336</c:v>
                </c:pt>
                <c:pt idx="24565" formatCode="m/d/yy\ h:mm;@">
                  <c:v>43074.125</c:v>
                </c:pt>
                <c:pt idx="24566" formatCode="m/d/yy\ h:mm;@">
                  <c:v>43074.135416666664</c:v>
                </c:pt>
                <c:pt idx="24567" formatCode="m/d/yy\ h:mm;@">
                  <c:v>43074.145833333336</c:v>
                </c:pt>
                <c:pt idx="24568" formatCode="m/d/yy\ h:mm;@">
                  <c:v>43074.15625</c:v>
                </c:pt>
                <c:pt idx="24569" formatCode="m/d/yy\ h:mm;@">
                  <c:v>43074.166666666664</c:v>
                </c:pt>
                <c:pt idx="24570" formatCode="m/d/yy\ h:mm;@">
                  <c:v>43074.177083333336</c:v>
                </c:pt>
                <c:pt idx="24571" formatCode="m/d/yy\ h:mm;@">
                  <c:v>43074.1875</c:v>
                </c:pt>
                <c:pt idx="24572" formatCode="m/d/yy\ h:mm;@">
                  <c:v>43074.197916666664</c:v>
                </c:pt>
                <c:pt idx="24573" formatCode="m/d/yy\ h:mm;@">
                  <c:v>43074.208333333336</c:v>
                </c:pt>
                <c:pt idx="24574" formatCode="m/d/yy\ h:mm;@">
                  <c:v>43074.21875</c:v>
                </c:pt>
                <c:pt idx="24575" formatCode="m/d/yy\ h:mm;@">
                  <c:v>43074.229166666664</c:v>
                </c:pt>
                <c:pt idx="24576" formatCode="m/d/yy\ h:mm;@">
                  <c:v>43074.239583333336</c:v>
                </c:pt>
                <c:pt idx="24577" formatCode="m/d/yy\ h:mm;@">
                  <c:v>43074.25</c:v>
                </c:pt>
                <c:pt idx="24578" formatCode="m/d/yy\ h:mm;@">
                  <c:v>43074.260416666664</c:v>
                </c:pt>
                <c:pt idx="24579" formatCode="m/d/yy\ h:mm;@">
                  <c:v>43074.270833333336</c:v>
                </c:pt>
                <c:pt idx="24580" formatCode="m/d/yy\ h:mm;@">
                  <c:v>43074.28125</c:v>
                </c:pt>
                <c:pt idx="24581" formatCode="m/d/yy\ h:mm;@">
                  <c:v>43074.291666666664</c:v>
                </c:pt>
                <c:pt idx="24582" formatCode="m/d/yy\ h:mm;@">
                  <c:v>43074.302083333336</c:v>
                </c:pt>
                <c:pt idx="24583" formatCode="m/d/yy\ h:mm;@">
                  <c:v>43074.3125</c:v>
                </c:pt>
                <c:pt idx="24584" formatCode="m/d/yy\ h:mm;@">
                  <c:v>43074.322916666664</c:v>
                </c:pt>
                <c:pt idx="24585" formatCode="m/d/yy\ h:mm;@">
                  <c:v>43074.333333333336</c:v>
                </c:pt>
                <c:pt idx="24586" formatCode="m/d/yy\ h:mm;@">
                  <c:v>43074.34375</c:v>
                </c:pt>
                <c:pt idx="24587" formatCode="m/d/yy\ h:mm;@">
                  <c:v>43074.354166666664</c:v>
                </c:pt>
                <c:pt idx="24588" formatCode="m/d/yy\ h:mm;@">
                  <c:v>43074.364583333336</c:v>
                </c:pt>
                <c:pt idx="24589" formatCode="m/d/yy\ h:mm;@">
                  <c:v>43074.375</c:v>
                </c:pt>
                <c:pt idx="24590" formatCode="m/d/yy\ h:mm;@">
                  <c:v>43074.385416666664</c:v>
                </c:pt>
                <c:pt idx="24591" formatCode="m/d/yy\ h:mm;@">
                  <c:v>43074.395833333336</c:v>
                </c:pt>
                <c:pt idx="24592" formatCode="m/d/yy\ h:mm;@">
                  <c:v>43074.40625</c:v>
                </c:pt>
                <c:pt idx="24593" formatCode="m/d/yy\ h:mm;@">
                  <c:v>43074.416666666664</c:v>
                </c:pt>
                <c:pt idx="24594" formatCode="m/d/yy\ h:mm;@">
                  <c:v>43074.427083333336</c:v>
                </c:pt>
                <c:pt idx="24595" formatCode="m/d/yy\ h:mm;@">
                  <c:v>43074.4375</c:v>
                </c:pt>
                <c:pt idx="24596" formatCode="m/d/yy\ h:mm;@">
                  <c:v>43074.447916666664</c:v>
                </c:pt>
                <c:pt idx="24597" formatCode="m/d/yy\ h:mm;@">
                  <c:v>43074.458333333336</c:v>
                </c:pt>
                <c:pt idx="24598" formatCode="m/d/yy\ h:mm;@">
                  <c:v>43074.46875</c:v>
                </c:pt>
                <c:pt idx="24599" formatCode="m/d/yy\ h:mm;@">
                  <c:v>43074.479166666664</c:v>
                </c:pt>
                <c:pt idx="24600" formatCode="m/d/yy\ h:mm;@">
                  <c:v>43074.489583333336</c:v>
                </c:pt>
                <c:pt idx="24601" formatCode="m/d/yy\ h:mm;@">
                  <c:v>43074.5</c:v>
                </c:pt>
                <c:pt idx="24602" formatCode="m/d/yy\ h:mm;@">
                  <c:v>43074.510416666664</c:v>
                </c:pt>
                <c:pt idx="24603" formatCode="m/d/yy\ h:mm;@">
                  <c:v>43074.520833333336</c:v>
                </c:pt>
                <c:pt idx="24604" formatCode="m/d/yy\ h:mm;@">
                  <c:v>43074.53125</c:v>
                </c:pt>
                <c:pt idx="24605" formatCode="m/d/yy\ h:mm;@">
                  <c:v>43074.541666666664</c:v>
                </c:pt>
                <c:pt idx="24606" formatCode="m/d/yy\ h:mm;@">
                  <c:v>43074.552083333336</c:v>
                </c:pt>
                <c:pt idx="24607" formatCode="m/d/yy\ h:mm;@">
                  <c:v>43074.5625</c:v>
                </c:pt>
                <c:pt idx="24608" formatCode="m/d/yy\ h:mm;@">
                  <c:v>43074.572916666664</c:v>
                </c:pt>
                <c:pt idx="24609" formatCode="m/d/yy\ h:mm;@">
                  <c:v>43074.583333333336</c:v>
                </c:pt>
                <c:pt idx="24610" formatCode="m/d/yy\ h:mm;@">
                  <c:v>43074.59375</c:v>
                </c:pt>
                <c:pt idx="24611" formatCode="m/d/yy\ h:mm;@">
                  <c:v>43074.604166666664</c:v>
                </c:pt>
                <c:pt idx="24612" formatCode="m/d/yy\ h:mm;@">
                  <c:v>43074.614583333336</c:v>
                </c:pt>
                <c:pt idx="24613" formatCode="m/d/yy\ h:mm;@">
                  <c:v>43074.625</c:v>
                </c:pt>
                <c:pt idx="24614" formatCode="m/d/yy\ h:mm;@">
                  <c:v>43074.635416666664</c:v>
                </c:pt>
                <c:pt idx="24615" formatCode="m/d/yy\ h:mm;@">
                  <c:v>43074.645833333336</c:v>
                </c:pt>
                <c:pt idx="24616" formatCode="m/d/yy\ h:mm;@">
                  <c:v>43074.65625</c:v>
                </c:pt>
                <c:pt idx="24617" formatCode="m/d/yy\ h:mm;@">
                  <c:v>43074.666666666664</c:v>
                </c:pt>
                <c:pt idx="24618" formatCode="m/d/yy\ h:mm;@">
                  <c:v>43074.677083333336</c:v>
                </c:pt>
                <c:pt idx="24619" formatCode="m/d/yy\ h:mm;@">
                  <c:v>43074.6875</c:v>
                </c:pt>
                <c:pt idx="24620" formatCode="m/d/yy\ h:mm;@">
                  <c:v>43074.697916666664</c:v>
                </c:pt>
                <c:pt idx="24621" formatCode="m/d/yy\ h:mm;@">
                  <c:v>43074.708333333336</c:v>
                </c:pt>
                <c:pt idx="24622" formatCode="m/d/yy\ h:mm;@">
                  <c:v>43074.71875</c:v>
                </c:pt>
                <c:pt idx="24623" formatCode="m/d/yy\ h:mm;@">
                  <c:v>43074.729166666664</c:v>
                </c:pt>
                <c:pt idx="24624" formatCode="m/d/yy\ h:mm;@">
                  <c:v>43074.739583333336</c:v>
                </c:pt>
                <c:pt idx="24625" formatCode="m/d/yy\ h:mm;@">
                  <c:v>43074.75</c:v>
                </c:pt>
                <c:pt idx="24626" formatCode="m/d/yy\ h:mm;@">
                  <c:v>43074.760416666664</c:v>
                </c:pt>
                <c:pt idx="24627" formatCode="m/d/yy\ h:mm;@">
                  <c:v>43074.770833333336</c:v>
                </c:pt>
                <c:pt idx="24628" formatCode="m/d/yy\ h:mm;@">
                  <c:v>43074.78125</c:v>
                </c:pt>
                <c:pt idx="24629" formatCode="m/d/yy\ h:mm;@">
                  <c:v>43074.791666666664</c:v>
                </c:pt>
                <c:pt idx="24630" formatCode="m/d/yy\ h:mm;@">
                  <c:v>43074.802083333336</c:v>
                </c:pt>
                <c:pt idx="24631" formatCode="m/d/yy\ h:mm;@">
                  <c:v>43074.8125</c:v>
                </c:pt>
                <c:pt idx="24632" formatCode="m/d/yy\ h:mm;@">
                  <c:v>43074.822916666664</c:v>
                </c:pt>
                <c:pt idx="24633" formatCode="m/d/yy\ h:mm;@">
                  <c:v>43074.833333333336</c:v>
                </c:pt>
                <c:pt idx="24634" formatCode="m/d/yy\ h:mm;@">
                  <c:v>43074.84375</c:v>
                </c:pt>
                <c:pt idx="24635" formatCode="m/d/yy\ h:mm;@">
                  <c:v>43074.854166666664</c:v>
                </c:pt>
                <c:pt idx="24636" formatCode="m/d/yy\ h:mm;@">
                  <c:v>43074.864583333336</c:v>
                </c:pt>
                <c:pt idx="24637" formatCode="m/d/yy\ h:mm;@">
                  <c:v>43074.875</c:v>
                </c:pt>
                <c:pt idx="24638" formatCode="m/d/yy\ h:mm;@">
                  <c:v>43074.885416666664</c:v>
                </c:pt>
                <c:pt idx="24639" formatCode="m/d/yy\ h:mm;@">
                  <c:v>43074.895833333336</c:v>
                </c:pt>
                <c:pt idx="24640" formatCode="m/d/yy\ h:mm;@">
                  <c:v>43074.90625</c:v>
                </c:pt>
                <c:pt idx="24641" formatCode="m/d/yy\ h:mm;@">
                  <c:v>43074.916666666664</c:v>
                </c:pt>
                <c:pt idx="24642" formatCode="m/d/yy\ h:mm;@">
                  <c:v>43074.927083333336</c:v>
                </c:pt>
                <c:pt idx="24643" formatCode="m/d/yy\ h:mm;@">
                  <c:v>43074.9375</c:v>
                </c:pt>
                <c:pt idx="24644" formatCode="m/d/yy\ h:mm;@">
                  <c:v>43074.947916666664</c:v>
                </c:pt>
                <c:pt idx="24645" formatCode="m/d/yy\ h:mm;@">
                  <c:v>43074.958333333336</c:v>
                </c:pt>
                <c:pt idx="24646" formatCode="m/d/yy\ h:mm;@">
                  <c:v>43074.96875</c:v>
                </c:pt>
                <c:pt idx="24647" formatCode="m/d/yy\ h:mm;@">
                  <c:v>43074.979166666664</c:v>
                </c:pt>
                <c:pt idx="24648" formatCode="m/d/yy\ h:mm;@">
                  <c:v>43074.989583333336</c:v>
                </c:pt>
                <c:pt idx="24649" formatCode="m/d/yy\ h:mm;@">
                  <c:v>43075</c:v>
                </c:pt>
                <c:pt idx="24650" formatCode="m/d/yy\ h:mm;@">
                  <c:v>43075.010416666664</c:v>
                </c:pt>
                <c:pt idx="24651" formatCode="m/d/yy\ h:mm;@">
                  <c:v>43075.020833333336</c:v>
                </c:pt>
                <c:pt idx="24652" formatCode="m/d/yy\ h:mm;@">
                  <c:v>43075.03125</c:v>
                </c:pt>
                <c:pt idx="24653" formatCode="m/d/yy\ h:mm;@">
                  <c:v>43075.041666666664</c:v>
                </c:pt>
                <c:pt idx="24654" formatCode="m/d/yy\ h:mm;@">
                  <c:v>43075.052083333336</c:v>
                </c:pt>
                <c:pt idx="24655" formatCode="m/d/yy\ h:mm;@">
                  <c:v>43075.0625</c:v>
                </c:pt>
                <c:pt idx="24656" formatCode="m/d/yy\ h:mm;@">
                  <c:v>43075.072916666664</c:v>
                </c:pt>
                <c:pt idx="24657" formatCode="m/d/yy\ h:mm;@">
                  <c:v>43075.083333333336</c:v>
                </c:pt>
                <c:pt idx="24658" formatCode="m/d/yy\ h:mm;@">
                  <c:v>43075.09375</c:v>
                </c:pt>
                <c:pt idx="24659" formatCode="m/d/yy\ h:mm;@">
                  <c:v>43075.104166666664</c:v>
                </c:pt>
                <c:pt idx="24660" formatCode="m/d/yy\ h:mm;@">
                  <c:v>43075.114583333336</c:v>
                </c:pt>
                <c:pt idx="24661" formatCode="m/d/yy\ h:mm;@">
                  <c:v>43075.125</c:v>
                </c:pt>
                <c:pt idx="24662" formatCode="m/d/yy\ h:mm;@">
                  <c:v>43075.135416666664</c:v>
                </c:pt>
                <c:pt idx="24663" formatCode="m/d/yy\ h:mm;@">
                  <c:v>43075.145833333336</c:v>
                </c:pt>
                <c:pt idx="24664" formatCode="m/d/yy\ h:mm;@">
                  <c:v>43075.15625</c:v>
                </c:pt>
                <c:pt idx="24665" formatCode="m/d/yy\ h:mm;@">
                  <c:v>43075.166666666664</c:v>
                </c:pt>
                <c:pt idx="24666" formatCode="m/d/yy\ h:mm;@">
                  <c:v>43075.177083333336</c:v>
                </c:pt>
                <c:pt idx="24667" formatCode="m/d/yy\ h:mm;@">
                  <c:v>43075.1875</c:v>
                </c:pt>
                <c:pt idx="24668" formatCode="m/d/yy\ h:mm;@">
                  <c:v>43075.197916666664</c:v>
                </c:pt>
                <c:pt idx="24669" formatCode="m/d/yy\ h:mm;@">
                  <c:v>43075.208333333336</c:v>
                </c:pt>
                <c:pt idx="24670" formatCode="m/d/yy\ h:mm;@">
                  <c:v>43075.21875</c:v>
                </c:pt>
                <c:pt idx="24671" formatCode="m/d/yy\ h:mm;@">
                  <c:v>43075.229166666664</c:v>
                </c:pt>
                <c:pt idx="24672" formatCode="m/d/yy\ h:mm;@">
                  <c:v>43075.239583333336</c:v>
                </c:pt>
                <c:pt idx="24673" formatCode="m/d/yy\ h:mm;@">
                  <c:v>43075.25</c:v>
                </c:pt>
                <c:pt idx="24674" formatCode="m/d/yy\ h:mm;@">
                  <c:v>43075.260416666664</c:v>
                </c:pt>
                <c:pt idx="24675" formatCode="m/d/yy\ h:mm;@">
                  <c:v>43075.270833333336</c:v>
                </c:pt>
                <c:pt idx="24676" formatCode="m/d/yy\ h:mm;@">
                  <c:v>43075.28125</c:v>
                </c:pt>
                <c:pt idx="24677" formatCode="m/d/yy\ h:mm;@">
                  <c:v>43075.291666666664</c:v>
                </c:pt>
                <c:pt idx="24678" formatCode="m/d/yy\ h:mm;@">
                  <c:v>43075.302083333336</c:v>
                </c:pt>
                <c:pt idx="24679" formatCode="m/d/yy\ h:mm;@">
                  <c:v>43075.3125</c:v>
                </c:pt>
                <c:pt idx="24680" formatCode="m/d/yy\ h:mm;@">
                  <c:v>43075.322916666664</c:v>
                </c:pt>
                <c:pt idx="24681" formatCode="m/d/yy\ h:mm;@">
                  <c:v>43075.333333333336</c:v>
                </c:pt>
                <c:pt idx="24682" formatCode="m/d/yy\ h:mm;@">
                  <c:v>43075.34375</c:v>
                </c:pt>
                <c:pt idx="24683" formatCode="m/d/yy\ h:mm;@">
                  <c:v>43075.354166666664</c:v>
                </c:pt>
                <c:pt idx="24684" formatCode="m/d/yy\ h:mm;@">
                  <c:v>43075.364583333336</c:v>
                </c:pt>
                <c:pt idx="24685" formatCode="m/d/yy\ h:mm;@">
                  <c:v>43075.375</c:v>
                </c:pt>
                <c:pt idx="24686" formatCode="m/d/yy\ h:mm;@">
                  <c:v>43075.385416666664</c:v>
                </c:pt>
                <c:pt idx="24687" formatCode="m/d/yy\ h:mm;@">
                  <c:v>43075.395833333336</c:v>
                </c:pt>
                <c:pt idx="24688" formatCode="m/d/yy\ h:mm;@">
                  <c:v>43075.40625</c:v>
                </c:pt>
                <c:pt idx="24689" formatCode="m/d/yy\ h:mm;@">
                  <c:v>43075.416666666664</c:v>
                </c:pt>
                <c:pt idx="24690" formatCode="m/d/yy\ h:mm;@">
                  <c:v>43075.427083333336</c:v>
                </c:pt>
                <c:pt idx="24691" formatCode="m/d/yy\ h:mm;@">
                  <c:v>43075.4375</c:v>
                </c:pt>
                <c:pt idx="24692" formatCode="m/d/yy\ h:mm;@">
                  <c:v>43075.447916666664</c:v>
                </c:pt>
                <c:pt idx="24693" formatCode="m/d/yy\ h:mm;@">
                  <c:v>43075.458333333336</c:v>
                </c:pt>
                <c:pt idx="24694" formatCode="m/d/yy\ h:mm;@">
                  <c:v>43075.46875</c:v>
                </c:pt>
                <c:pt idx="24695" formatCode="m/d/yy\ h:mm;@">
                  <c:v>43075.479166666664</c:v>
                </c:pt>
                <c:pt idx="24696" formatCode="m/d/yy\ h:mm;@">
                  <c:v>43075.489583333336</c:v>
                </c:pt>
                <c:pt idx="24697" formatCode="m/d/yy\ h:mm;@">
                  <c:v>43075.5</c:v>
                </c:pt>
                <c:pt idx="24698" formatCode="m/d/yy\ h:mm;@">
                  <c:v>43075.510416666664</c:v>
                </c:pt>
                <c:pt idx="24699" formatCode="m/d/yy\ h:mm;@">
                  <c:v>43075.520833333336</c:v>
                </c:pt>
                <c:pt idx="24700" formatCode="m/d/yy\ h:mm;@">
                  <c:v>43075.53125</c:v>
                </c:pt>
                <c:pt idx="24701" formatCode="m/d/yy\ h:mm;@">
                  <c:v>43075.541666666664</c:v>
                </c:pt>
                <c:pt idx="24702" formatCode="m/d/yy\ h:mm;@">
                  <c:v>43075.552083333336</c:v>
                </c:pt>
                <c:pt idx="24703" formatCode="m/d/yy\ h:mm;@">
                  <c:v>43075.5625</c:v>
                </c:pt>
                <c:pt idx="24704" formatCode="m/d/yy\ h:mm;@">
                  <c:v>43075.572916666664</c:v>
                </c:pt>
                <c:pt idx="24705" formatCode="m/d/yy\ h:mm;@">
                  <c:v>43075.583333333336</c:v>
                </c:pt>
                <c:pt idx="24706" formatCode="m/d/yy\ h:mm;@">
                  <c:v>43075.59375</c:v>
                </c:pt>
                <c:pt idx="24707" formatCode="m/d/yy\ h:mm;@">
                  <c:v>43075.604166666664</c:v>
                </c:pt>
                <c:pt idx="24708" formatCode="m/d/yy\ h:mm;@">
                  <c:v>43075.614583333336</c:v>
                </c:pt>
                <c:pt idx="24709" formatCode="m/d/yy\ h:mm;@">
                  <c:v>43075.625</c:v>
                </c:pt>
                <c:pt idx="24710" formatCode="m/d/yy\ h:mm;@">
                  <c:v>43075.635416666664</c:v>
                </c:pt>
                <c:pt idx="24711" formatCode="m/d/yy\ h:mm;@">
                  <c:v>43075.645833333336</c:v>
                </c:pt>
                <c:pt idx="24712" formatCode="m/d/yy\ h:mm;@">
                  <c:v>43075.65625</c:v>
                </c:pt>
                <c:pt idx="24713" formatCode="m/d/yy\ h:mm;@">
                  <c:v>43075.666666666664</c:v>
                </c:pt>
                <c:pt idx="24714" formatCode="m/d/yy\ h:mm;@">
                  <c:v>43075.677083333336</c:v>
                </c:pt>
                <c:pt idx="24715" formatCode="m/d/yy\ h:mm;@">
                  <c:v>43075.6875</c:v>
                </c:pt>
                <c:pt idx="24716" formatCode="m/d/yy\ h:mm;@">
                  <c:v>43075.697916666664</c:v>
                </c:pt>
                <c:pt idx="24717" formatCode="m/d/yy\ h:mm;@">
                  <c:v>43075.708333333336</c:v>
                </c:pt>
                <c:pt idx="24718" formatCode="m/d/yy\ h:mm;@">
                  <c:v>43075.71875</c:v>
                </c:pt>
                <c:pt idx="24719" formatCode="m/d/yy\ h:mm;@">
                  <c:v>43075.729166666664</c:v>
                </c:pt>
                <c:pt idx="24720" formatCode="m/d/yy\ h:mm;@">
                  <c:v>43075.739583333336</c:v>
                </c:pt>
                <c:pt idx="24721" formatCode="m/d/yy\ h:mm;@">
                  <c:v>43075.75</c:v>
                </c:pt>
                <c:pt idx="24722" formatCode="m/d/yy\ h:mm;@">
                  <c:v>43075.760416666664</c:v>
                </c:pt>
                <c:pt idx="24723" formatCode="m/d/yy\ h:mm;@">
                  <c:v>43075.770833333336</c:v>
                </c:pt>
                <c:pt idx="24724" formatCode="m/d/yy\ h:mm;@">
                  <c:v>43075.78125</c:v>
                </c:pt>
                <c:pt idx="24725" formatCode="m/d/yy\ h:mm;@">
                  <c:v>43075.791666666664</c:v>
                </c:pt>
                <c:pt idx="24726" formatCode="m/d/yy\ h:mm;@">
                  <c:v>43075.802083333336</c:v>
                </c:pt>
                <c:pt idx="24727" formatCode="m/d/yy\ h:mm;@">
                  <c:v>43075.8125</c:v>
                </c:pt>
                <c:pt idx="24728" formatCode="m/d/yy\ h:mm;@">
                  <c:v>43075.822916666664</c:v>
                </c:pt>
                <c:pt idx="24729" formatCode="m/d/yy\ h:mm;@">
                  <c:v>43075.833333333336</c:v>
                </c:pt>
                <c:pt idx="24730" formatCode="m/d/yy\ h:mm;@">
                  <c:v>43075.84375</c:v>
                </c:pt>
                <c:pt idx="24731" formatCode="m/d/yy\ h:mm;@">
                  <c:v>43075.854166666664</c:v>
                </c:pt>
                <c:pt idx="24732" formatCode="m/d/yy\ h:mm;@">
                  <c:v>43075.864583333336</c:v>
                </c:pt>
                <c:pt idx="24733" formatCode="m/d/yy\ h:mm;@">
                  <c:v>43075.875</c:v>
                </c:pt>
                <c:pt idx="24734" formatCode="m/d/yy\ h:mm;@">
                  <c:v>43075.885416666664</c:v>
                </c:pt>
                <c:pt idx="24735" formatCode="m/d/yy\ h:mm;@">
                  <c:v>43075.895833333336</c:v>
                </c:pt>
                <c:pt idx="24736" formatCode="m/d/yy\ h:mm;@">
                  <c:v>43075.90625</c:v>
                </c:pt>
                <c:pt idx="24737" formatCode="m/d/yy\ h:mm;@">
                  <c:v>43075.916666666664</c:v>
                </c:pt>
                <c:pt idx="24738" formatCode="m/d/yy\ h:mm;@">
                  <c:v>43075.927083333336</c:v>
                </c:pt>
                <c:pt idx="24739" formatCode="m/d/yy\ h:mm;@">
                  <c:v>43075.9375</c:v>
                </c:pt>
                <c:pt idx="24740" formatCode="m/d/yy\ h:mm;@">
                  <c:v>43075.947916666664</c:v>
                </c:pt>
                <c:pt idx="24741" formatCode="m/d/yy\ h:mm;@">
                  <c:v>43075.958333333336</c:v>
                </c:pt>
                <c:pt idx="24742" formatCode="m/d/yy\ h:mm;@">
                  <c:v>43075.96875</c:v>
                </c:pt>
                <c:pt idx="24743" formatCode="m/d/yy\ h:mm;@">
                  <c:v>43075.979166666664</c:v>
                </c:pt>
                <c:pt idx="24744" formatCode="m/d/yy\ h:mm;@">
                  <c:v>43075.989583333336</c:v>
                </c:pt>
                <c:pt idx="24745" formatCode="m/d/yy\ h:mm;@">
                  <c:v>43076</c:v>
                </c:pt>
                <c:pt idx="24746" formatCode="m/d/yy\ h:mm;@">
                  <c:v>43076.010416666664</c:v>
                </c:pt>
                <c:pt idx="24747" formatCode="m/d/yy\ h:mm;@">
                  <c:v>43076.020833333336</c:v>
                </c:pt>
                <c:pt idx="24748" formatCode="m/d/yy\ h:mm;@">
                  <c:v>43076.03125</c:v>
                </c:pt>
                <c:pt idx="24749" formatCode="m/d/yy\ h:mm;@">
                  <c:v>43076.041666666664</c:v>
                </c:pt>
                <c:pt idx="24750" formatCode="m/d/yy\ h:mm;@">
                  <c:v>43076.052083333336</c:v>
                </c:pt>
                <c:pt idx="24751" formatCode="m/d/yy\ h:mm;@">
                  <c:v>43076.0625</c:v>
                </c:pt>
                <c:pt idx="24752" formatCode="m/d/yy\ h:mm;@">
                  <c:v>43076.072916666664</c:v>
                </c:pt>
                <c:pt idx="24753" formatCode="m/d/yy\ h:mm;@">
                  <c:v>43076.083333333336</c:v>
                </c:pt>
                <c:pt idx="24754" formatCode="m/d/yy\ h:mm;@">
                  <c:v>43076.09375</c:v>
                </c:pt>
                <c:pt idx="24755" formatCode="m/d/yy\ h:mm;@">
                  <c:v>43076.104166666664</c:v>
                </c:pt>
                <c:pt idx="24756" formatCode="m/d/yy\ h:mm;@">
                  <c:v>43076.114583333336</c:v>
                </c:pt>
                <c:pt idx="24757" formatCode="m/d/yy\ h:mm;@">
                  <c:v>43076.125</c:v>
                </c:pt>
                <c:pt idx="24758" formatCode="m/d/yy\ h:mm;@">
                  <c:v>43076.135416666664</c:v>
                </c:pt>
                <c:pt idx="24759" formatCode="m/d/yy\ h:mm;@">
                  <c:v>43076.145833333336</c:v>
                </c:pt>
                <c:pt idx="24760" formatCode="m/d/yy\ h:mm;@">
                  <c:v>43076.15625</c:v>
                </c:pt>
                <c:pt idx="24761" formatCode="m/d/yy\ h:mm;@">
                  <c:v>43076.166666666664</c:v>
                </c:pt>
                <c:pt idx="24762" formatCode="m/d/yy\ h:mm;@">
                  <c:v>43076.177083333336</c:v>
                </c:pt>
                <c:pt idx="24763" formatCode="m/d/yy\ h:mm;@">
                  <c:v>43076.1875</c:v>
                </c:pt>
                <c:pt idx="24764" formatCode="m/d/yy\ h:mm;@">
                  <c:v>43076.197916666664</c:v>
                </c:pt>
                <c:pt idx="24765" formatCode="m/d/yy\ h:mm;@">
                  <c:v>43076.208333333336</c:v>
                </c:pt>
                <c:pt idx="24766" formatCode="m/d/yy\ h:mm;@">
                  <c:v>43076.21875</c:v>
                </c:pt>
                <c:pt idx="24767" formatCode="m/d/yy\ h:mm;@">
                  <c:v>43076.229166666664</c:v>
                </c:pt>
                <c:pt idx="24768" formatCode="m/d/yy\ h:mm;@">
                  <c:v>43076.239583333336</c:v>
                </c:pt>
                <c:pt idx="24769" formatCode="m/d/yy\ h:mm;@">
                  <c:v>43076.25</c:v>
                </c:pt>
                <c:pt idx="24770" formatCode="m/d/yy\ h:mm;@">
                  <c:v>43076.260416666664</c:v>
                </c:pt>
                <c:pt idx="24771" formatCode="m/d/yy\ h:mm;@">
                  <c:v>43076.270833333336</c:v>
                </c:pt>
                <c:pt idx="24772" formatCode="m/d/yy\ h:mm;@">
                  <c:v>43076.28125</c:v>
                </c:pt>
                <c:pt idx="24773" formatCode="m/d/yy\ h:mm;@">
                  <c:v>43076.291666666664</c:v>
                </c:pt>
                <c:pt idx="24774" formatCode="m/d/yy\ h:mm;@">
                  <c:v>43076.302083333336</c:v>
                </c:pt>
                <c:pt idx="24775" formatCode="m/d/yy\ h:mm;@">
                  <c:v>43076.3125</c:v>
                </c:pt>
                <c:pt idx="24776" formatCode="m/d/yy\ h:mm;@">
                  <c:v>43076.322916666664</c:v>
                </c:pt>
                <c:pt idx="24777" formatCode="m/d/yy\ h:mm;@">
                  <c:v>43076.333333333336</c:v>
                </c:pt>
                <c:pt idx="24778" formatCode="m/d/yy\ h:mm;@">
                  <c:v>43076.34375</c:v>
                </c:pt>
                <c:pt idx="24779" formatCode="m/d/yy\ h:mm;@">
                  <c:v>43076.354166666664</c:v>
                </c:pt>
                <c:pt idx="24780" formatCode="m/d/yy\ h:mm;@">
                  <c:v>43076.364583333336</c:v>
                </c:pt>
                <c:pt idx="24781" formatCode="m/d/yy\ h:mm;@">
                  <c:v>43076.375</c:v>
                </c:pt>
                <c:pt idx="24782" formatCode="m/d/yy\ h:mm;@">
                  <c:v>43076.385416666664</c:v>
                </c:pt>
                <c:pt idx="24783" formatCode="m/d/yy\ h:mm;@">
                  <c:v>43076.395833333336</c:v>
                </c:pt>
                <c:pt idx="24784" formatCode="m/d/yy\ h:mm;@">
                  <c:v>43076.40625</c:v>
                </c:pt>
                <c:pt idx="24785" formatCode="m/d/yy\ h:mm;@">
                  <c:v>43076.416666666664</c:v>
                </c:pt>
                <c:pt idx="24786" formatCode="m/d/yy\ h:mm;@">
                  <c:v>43076.427083333336</c:v>
                </c:pt>
                <c:pt idx="24787" formatCode="m/d/yy\ h:mm;@">
                  <c:v>43076.4375</c:v>
                </c:pt>
                <c:pt idx="24788" formatCode="m/d/yy\ h:mm;@">
                  <c:v>43076.447916666664</c:v>
                </c:pt>
                <c:pt idx="24789" formatCode="m/d/yy\ h:mm;@">
                  <c:v>43076.458333333336</c:v>
                </c:pt>
                <c:pt idx="24790" formatCode="m/d/yy\ h:mm;@">
                  <c:v>43076.46875</c:v>
                </c:pt>
                <c:pt idx="24791" formatCode="m/d/yy\ h:mm;@">
                  <c:v>43076.479166666664</c:v>
                </c:pt>
                <c:pt idx="24792" formatCode="m/d/yy\ h:mm;@">
                  <c:v>43076.489583333336</c:v>
                </c:pt>
                <c:pt idx="24793" formatCode="m/d/yy\ h:mm;@">
                  <c:v>43076.5</c:v>
                </c:pt>
                <c:pt idx="24794" formatCode="m/d/yy\ h:mm;@">
                  <c:v>43076.510416666664</c:v>
                </c:pt>
                <c:pt idx="24795" formatCode="m/d/yy\ h:mm;@">
                  <c:v>43076.520833333336</c:v>
                </c:pt>
                <c:pt idx="24796" formatCode="m/d/yy\ h:mm;@">
                  <c:v>43076.53125</c:v>
                </c:pt>
                <c:pt idx="24797" formatCode="m/d/yy\ h:mm;@">
                  <c:v>43076.541666666664</c:v>
                </c:pt>
                <c:pt idx="24798" formatCode="m/d/yy\ h:mm;@">
                  <c:v>43076.552083333336</c:v>
                </c:pt>
                <c:pt idx="24799" formatCode="m/d/yy\ h:mm;@">
                  <c:v>43076.5625</c:v>
                </c:pt>
                <c:pt idx="24800" formatCode="m/d/yy\ h:mm;@">
                  <c:v>43076.572916666664</c:v>
                </c:pt>
                <c:pt idx="24801" formatCode="m/d/yy\ h:mm;@">
                  <c:v>43076.583333333336</c:v>
                </c:pt>
                <c:pt idx="24802" formatCode="m/d/yy\ h:mm;@">
                  <c:v>43076.59375</c:v>
                </c:pt>
                <c:pt idx="24803" formatCode="m/d/yy\ h:mm;@">
                  <c:v>43076.604166666664</c:v>
                </c:pt>
                <c:pt idx="24804" formatCode="m/d/yy\ h:mm;@">
                  <c:v>43076.614583333336</c:v>
                </c:pt>
                <c:pt idx="24805" formatCode="m/d/yy\ h:mm;@">
                  <c:v>43076.625</c:v>
                </c:pt>
                <c:pt idx="24806" formatCode="m/d/yy\ h:mm;@">
                  <c:v>43076.635416666664</c:v>
                </c:pt>
                <c:pt idx="24807" formatCode="m/d/yy\ h:mm;@">
                  <c:v>43076.645833333336</c:v>
                </c:pt>
                <c:pt idx="24808" formatCode="m/d/yy\ h:mm;@">
                  <c:v>43076.65625</c:v>
                </c:pt>
                <c:pt idx="24809" formatCode="m/d/yy\ h:mm;@">
                  <c:v>43076.666666666664</c:v>
                </c:pt>
                <c:pt idx="24810" formatCode="m/d/yy\ h:mm;@">
                  <c:v>43076.677083333336</c:v>
                </c:pt>
                <c:pt idx="24811" formatCode="m/d/yy\ h:mm;@">
                  <c:v>43076.6875</c:v>
                </c:pt>
                <c:pt idx="24812" formatCode="m/d/yy\ h:mm;@">
                  <c:v>43076.697916666664</c:v>
                </c:pt>
                <c:pt idx="24813" formatCode="m/d/yy\ h:mm;@">
                  <c:v>43076.708333333336</c:v>
                </c:pt>
                <c:pt idx="24814" formatCode="m/d/yy\ h:mm;@">
                  <c:v>43076.71875</c:v>
                </c:pt>
                <c:pt idx="24815" formatCode="m/d/yy\ h:mm;@">
                  <c:v>43076.729166666664</c:v>
                </c:pt>
                <c:pt idx="24816" formatCode="m/d/yy\ h:mm;@">
                  <c:v>43076.739583333336</c:v>
                </c:pt>
                <c:pt idx="24817" formatCode="m/d/yy\ h:mm;@">
                  <c:v>43076.75</c:v>
                </c:pt>
                <c:pt idx="24818" formatCode="m/d/yy\ h:mm;@">
                  <c:v>43076.760416666664</c:v>
                </c:pt>
                <c:pt idx="24819" formatCode="m/d/yy\ h:mm;@">
                  <c:v>43076.770833333336</c:v>
                </c:pt>
                <c:pt idx="24820" formatCode="m/d/yy\ h:mm;@">
                  <c:v>43076.78125</c:v>
                </c:pt>
                <c:pt idx="24821" formatCode="m/d/yy\ h:mm;@">
                  <c:v>43076.791666666664</c:v>
                </c:pt>
                <c:pt idx="24822" formatCode="m/d/yy\ h:mm;@">
                  <c:v>43076.802083333336</c:v>
                </c:pt>
                <c:pt idx="24823" formatCode="m/d/yy\ h:mm;@">
                  <c:v>43076.8125</c:v>
                </c:pt>
                <c:pt idx="24824" formatCode="m/d/yy\ h:mm;@">
                  <c:v>43076.822916666664</c:v>
                </c:pt>
                <c:pt idx="24825" formatCode="m/d/yy\ h:mm;@">
                  <c:v>43076.833333333336</c:v>
                </c:pt>
                <c:pt idx="24826" formatCode="m/d/yy\ h:mm;@">
                  <c:v>43076.84375</c:v>
                </c:pt>
                <c:pt idx="24827" formatCode="m/d/yy\ h:mm;@">
                  <c:v>43076.854166666664</c:v>
                </c:pt>
                <c:pt idx="24828" formatCode="m/d/yy\ h:mm;@">
                  <c:v>43076.864583333336</c:v>
                </c:pt>
                <c:pt idx="24829" formatCode="m/d/yy\ h:mm;@">
                  <c:v>43076.875</c:v>
                </c:pt>
                <c:pt idx="24830" formatCode="m/d/yy\ h:mm;@">
                  <c:v>43076.885416666664</c:v>
                </c:pt>
                <c:pt idx="24831" formatCode="m/d/yy\ h:mm;@">
                  <c:v>43076.895833333336</c:v>
                </c:pt>
                <c:pt idx="24832" formatCode="m/d/yy\ h:mm;@">
                  <c:v>43076.90625</c:v>
                </c:pt>
                <c:pt idx="24833" formatCode="m/d/yy\ h:mm;@">
                  <c:v>43076.916666666664</c:v>
                </c:pt>
                <c:pt idx="24834" formatCode="m/d/yy\ h:mm;@">
                  <c:v>43076.927083333336</c:v>
                </c:pt>
                <c:pt idx="24835" formatCode="m/d/yy\ h:mm;@">
                  <c:v>43076.9375</c:v>
                </c:pt>
                <c:pt idx="24836" formatCode="m/d/yy\ h:mm;@">
                  <c:v>43076.947916666664</c:v>
                </c:pt>
                <c:pt idx="24837" formatCode="m/d/yy\ h:mm;@">
                  <c:v>43076.958333333336</c:v>
                </c:pt>
                <c:pt idx="24838" formatCode="m/d/yy\ h:mm;@">
                  <c:v>43076.96875</c:v>
                </c:pt>
                <c:pt idx="24839" formatCode="m/d/yy\ h:mm;@">
                  <c:v>43076.979166666664</c:v>
                </c:pt>
                <c:pt idx="24840" formatCode="m/d/yy\ h:mm;@">
                  <c:v>43076.989583333336</c:v>
                </c:pt>
                <c:pt idx="24841" formatCode="m/d/yy\ h:mm;@">
                  <c:v>43077</c:v>
                </c:pt>
                <c:pt idx="24842" formatCode="m/d/yy\ h:mm;@">
                  <c:v>43077.010416666664</c:v>
                </c:pt>
                <c:pt idx="24843" formatCode="m/d/yy\ h:mm;@">
                  <c:v>43077.020833333336</c:v>
                </c:pt>
                <c:pt idx="24844" formatCode="m/d/yy\ h:mm;@">
                  <c:v>43077.03125</c:v>
                </c:pt>
                <c:pt idx="24845" formatCode="m/d/yy\ h:mm;@">
                  <c:v>43077.041666666664</c:v>
                </c:pt>
                <c:pt idx="24846" formatCode="m/d/yy\ h:mm;@">
                  <c:v>43077.052083333336</c:v>
                </c:pt>
                <c:pt idx="24847" formatCode="m/d/yy\ h:mm;@">
                  <c:v>43077.0625</c:v>
                </c:pt>
                <c:pt idx="24848" formatCode="m/d/yy\ h:mm;@">
                  <c:v>43077.072916666664</c:v>
                </c:pt>
                <c:pt idx="24849" formatCode="m/d/yy\ h:mm;@">
                  <c:v>43077.083333333336</c:v>
                </c:pt>
                <c:pt idx="24850" formatCode="m/d/yy\ h:mm;@">
                  <c:v>43077.09375</c:v>
                </c:pt>
                <c:pt idx="24851" formatCode="m/d/yy\ h:mm;@">
                  <c:v>43077.104166666664</c:v>
                </c:pt>
                <c:pt idx="24852" formatCode="m/d/yy\ h:mm;@">
                  <c:v>43077.114583333336</c:v>
                </c:pt>
                <c:pt idx="24853" formatCode="m/d/yy\ h:mm;@">
                  <c:v>43077.125</c:v>
                </c:pt>
                <c:pt idx="24854" formatCode="m/d/yy\ h:mm;@">
                  <c:v>43077.135416666664</c:v>
                </c:pt>
                <c:pt idx="24855" formatCode="m/d/yy\ h:mm;@">
                  <c:v>43077.145833333336</c:v>
                </c:pt>
                <c:pt idx="24856" formatCode="m/d/yy\ h:mm;@">
                  <c:v>43077.15625</c:v>
                </c:pt>
                <c:pt idx="24857" formatCode="m/d/yy\ h:mm;@">
                  <c:v>43077.166666666664</c:v>
                </c:pt>
                <c:pt idx="24858" formatCode="m/d/yy\ h:mm;@">
                  <c:v>43077.177083333336</c:v>
                </c:pt>
                <c:pt idx="24859" formatCode="m/d/yy\ h:mm;@">
                  <c:v>43077.1875</c:v>
                </c:pt>
                <c:pt idx="24860" formatCode="m/d/yy\ h:mm;@">
                  <c:v>43077.197916666664</c:v>
                </c:pt>
                <c:pt idx="24861" formatCode="m/d/yy\ h:mm;@">
                  <c:v>43077.208333333336</c:v>
                </c:pt>
                <c:pt idx="24862" formatCode="m/d/yy\ h:mm;@">
                  <c:v>43077.21875</c:v>
                </c:pt>
                <c:pt idx="24863" formatCode="m/d/yy\ h:mm;@">
                  <c:v>43077.229166666664</c:v>
                </c:pt>
                <c:pt idx="24864" formatCode="m/d/yy\ h:mm;@">
                  <c:v>43077.239583333336</c:v>
                </c:pt>
                <c:pt idx="24865" formatCode="m/d/yy\ h:mm;@">
                  <c:v>43077.25</c:v>
                </c:pt>
                <c:pt idx="24866" formatCode="m/d/yy\ h:mm;@">
                  <c:v>43077.260416666664</c:v>
                </c:pt>
                <c:pt idx="24867" formatCode="m/d/yy\ h:mm;@">
                  <c:v>43077.270833333336</c:v>
                </c:pt>
                <c:pt idx="24868" formatCode="m/d/yy\ h:mm;@">
                  <c:v>43077.28125</c:v>
                </c:pt>
                <c:pt idx="24869" formatCode="m/d/yy\ h:mm;@">
                  <c:v>43077.291666666664</c:v>
                </c:pt>
                <c:pt idx="24870" formatCode="m/d/yy\ h:mm;@">
                  <c:v>43077.302083333336</c:v>
                </c:pt>
                <c:pt idx="24871" formatCode="m/d/yy\ h:mm;@">
                  <c:v>43077.3125</c:v>
                </c:pt>
                <c:pt idx="24872" formatCode="m/d/yy\ h:mm;@">
                  <c:v>43077.322916666664</c:v>
                </c:pt>
                <c:pt idx="24873" formatCode="m/d/yy\ h:mm;@">
                  <c:v>43077.333333333336</c:v>
                </c:pt>
                <c:pt idx="24874" formatCode="m/d/yy\ h:mm;@">
                  <c:v>43077.34375</c:v>
                </c:pt>
                <c:pt idx="24875" formatCode="m/d/yy\ h:mm;@">
                  <c:v>43077.354166666664</c:v>
                </c:pt>
                <c:pt idx="24876" formatCode="m/d/yy\ h:mm;@">
                  <c:v>43077.364583333336</c:v>
                </c:pt>
                <c:pt idx="24877" formatCode="m/d/yy\ h:mm;@">
                  <c:v>43077.375</c:v>
                </c:pt>
                <c:pt idx="24878" formatCode="m/d/yy\ h:mm;@">
                  <c:v>43077.385416666664</c:v>
                </c:pt>
                <c:pt idx="24879" formatCode="m/d/yy\ h:mm;@">
                  <c:v>43077.395833333336</c:v>
                </c:pt>
                <c:pt idx="24880" formatCode="m/d/yy\ h:mm;@">
                  <c:v>43077.40625</c:v>
                </c:pt>
                <c:pt idx="24881" formatCode="m/d/yy\ h:mm;@">
                  <c:v>43077.416666666664</c:v>
                </c:pt>
                <c:pt idx="24882" formatCode="m/d/yy\ h:mm;@">
                  <c:v>43077.427083333336</c:v>
                </c:pt>
                <c:pt idx="24883" formatCode="m/d/yy\ h:mm;@">
                  <c:v>43077.4375</c:v>
                </c:pt>
                <c:pt idx="24884" formatCode="m/d/yy\ h:mm;@">
                  <c:v>43077.447916666664</c:v>
                </c:pt>
                <c:pt idx="24885" formatCode="m/d/yy\ h:mm;@">
                  <c:v>43077.458333333336</c:v>
                </c:pt>
                <c:pt idx="24886" formatCode="m/d/yy\ h:mm;@">
                  <c:v>43077.46875</c:v>
                </c:pt>
                <c:pt idx="24887" formatCode="m/d/yy\ h:mm;@">
                  <c:v>43077.479166666664</c:v>
                </c:pt>
                <c:pt idx="24888" formatCode="m/d/yy\ h:mm;@">
                  <c:v>43077.489583333336</c:v>
                </c:pt>
                <c:pt idx="24889" formatCode="m/d/yy\ h:mm;@">
                  <c:v>43077.5</c:v>
                </c:pt>
                <c:pt idx="24890" formatCode="m/d/yy\ h:mm;@">
                  <c:v>43077.510416666664</c:v>
                </c:pt>
                <c:pt idx="24891" formatCode="m/d/yy\ h:mm;@">
                  <c:v>43077.520833333336</c:v>
                </c:pt>
                <c:pt idx="24892" formatCode="m/d/yy\ h:mm;@">
                  <c:v>43077.53125</c:v>
                </c:pt>
                <c:pt idx="24893" formatCode="m/d/yy\ h:mm;@">
                  <c:v>43077.541666666664</c:v>
                </c:pt>
                <c:pt idx="24894" formatCode="m/d/yy\ h:mm;@">
                  <c:v>43077.552083333336</c:v>
                </c:pt>
                <c:pt idx="24895" formatCode="m/d/yy\ h:mm;@">
                  <c:v>43077.5625</c:v>
                </c:pt>
                <c:pt idx="24896" formatCode="m/d/yy\ h:mm;@">
                  <c:v>43077.572916666664</c:v>
                </c:pt>
                <c:pt idx="24897" formatCode="m/d/yy\ h:mm;@">
                  <c:v>43077.583333333336</c:v>
                </c:pt>
                <c:pt idx="24898" formatCode="m/d/yy\ h:mm;@">
                  <c:v>43077.59375</c:v>
                </c:pt>
                <c:pt idx="24899" formatCode="m/d/yy\ h:mm;@">
                  <c:v>43077.604166666664</c:v>
                </c:pt>
                <c:pt idx="24900" formatCode="m/d/yy\ h:mm;@">
                  <c:v>43077.614583333336</c:v>
                </c:pt>
                <c:pt idx="24901" formatCode="m/d/yy\ h:mm;@">
                  <c:v>43077.625</c:v>
                </c:pt>
                <c:pt idx="24902" formatCode="m/d/yy\ h:mm;@">
                  <c:v>43077.635416666664</c:v>
                </c:pt>
                <c:pt idx="24903" formatCode="m/d/yy\ h:mm;@">
                  <c:v>43077.645833333336</c:v>
                </c:pt>
                <c:pt idx="24904" formatCode="m/d/yy\ h:mm;@">
                  <c:v>43077.65625</c:v>
                </c:pt>
                <c:pt idx="24905" formatCode="m/d/yy\ h:mm;@">
                  <c:v>43077.666666666664</c:v>
                </c:pt>
                <c:pt idx="24906" formatCode="m/d/yy\ h:mm;@">
                  <c:v>43077.677083333336</c:v>
                </c:pt>
                <c:pt idx="24907" formatCode="m/d/yy\ h:mm;@">
                  <c:v>43077.6875</c:v>
                </c:pt>
                <c:pt idx="24908" formatCode="m/d/yy\ h:mm;@">
                  <c:v>43077.697916666664</c:v>
                </c:pt>
                <c:pt idx="24909" formatCode="m/d/yy\ h:mm;@">
                  <c:v>43077.708333333336</c:v>
                </c:pt>
                <c:pt idx="24910" formatCode="m/d/yy\ h:mm;@">
                  <c:v>43077.71875</c:v>
                </c:pt>
                <c:pt idx="24911" formatCode="m/d/yy\ h:mm;@">
                  <c:v>43077.729166666664</c:v>
                </c:pt>
                <c:pt idx="24912" formatCode="m/d/yy\ h:mm;@">
                  <c:v>43077.739583333336</c:v>
                </c:pt>
                <c:pt idx="24913" formatCode="m/d/yy\ h:mm;@">
                  <c:v>43077.75</c:v>
                </c:pt>
                <c:pt idx="24914" formatCode="m/d/yy\ h:mm;@">
                  <c:v>43077.760416666664</c:v>
                </c:pt>
                <c:pt idx="24915" formatCode="m/d/yy\ h:mm;@">
                  <c:v>43077.770833333336</c:v>
                </c:pt>
                <c:pt idx="24916" formatCode="m/d/yy\ h:mm;@">
                  <c:v>43077.78125</c:v>
                </c:pt>
                <c:pt idx="24917" formatCode="m/d/yy\ h:mm;@">
                  <c:v>43077.791666666664</c:v>
                </c:pt>
                <c:pt idx="24918" formatCode="m/d/yy\ h:mm;@">
                  <c:v>43077.802083333336</c:v>
                </c:pt>
                <c:pt idx="24919" formatCode="m/d/yy\ h:mm;@">
                  <c:v>43077.8125</c:v>
                </c:pt>
                <c:pt idx="24920" formatCode="m/d/yy\ h:mm;@">
                  <c:v>43077.822916666664</c:v>
                </c:pt>
                <c:pt idx="24921" formatCode="m/d/yy\ h:mm;@">
                  <c:v>43077.833333333336</c:v>
                </c:pt>
                <c:pt idx="24922" formatCode="m/d/yy\ h:mm;@">
                  <c:v>43077.84375</c:v>
                </c:pt>
                <c:pt idx="24923" formatCode="m/d/yy\ h:mm;@">
                  <c:v>43077.854166666664</c:v>
                </c:pt>
                <c:pt idx="24924" formatCode="m/d/yy\ h:mm;@">
                  <c:v>43077.864583333336</c:v>
                </c:pt>
                <c:pt idx="24925" formatCode="m/d/yy\ h:mm;@">
                  <c:v>43077.875</c:v>
                </c:pt>
                <c:pt idx="24926" formatCode="m/d/yy\ h:mm;@">
                  <c:v>43077.885416666664</c:v>
                </c:pt>
                <c:pt idx="24927" formatCode="m/d/yy\ h:mm;@">
                  <c:v>43077.895833333336</c:v>
                </c:pt>
                <c:pt idx="24928" formatCode="m/d/yy\ h:mm;@">
                  <c:v>43077.90625</c:v>
                </c:pt>
                <c:pt idx="24929" formatCode="m/d/yy\ h:mm;@">
                  <c:v>43077.916666666664</c:v>
                </c:pt>
                <c:pt idx="24930" formatCode="m/d/yy\ h:mm;@">
                  <c:v>43077.927083333336</c:v>
                </c:pt>
                <c:pt idx="24931" formatCode="m/d/yy\ h:mm;@">
                  <c:v>43077.9375</c:v>
                </c:pt>
                <c:pt idx="24932" formatCode="m/d/yy\ h:mm;@">
                  <c:v>43077.947916666664</c:v>
                </c:pt>
                <c:pt idx="24933" formatCode="m/d/yy\ h:mm;@">
                  <c:v>43077.958333333336</c:v>
                </c:pt>
                <c:pt idx="24934" formatCode="m/d/yy\ h:mm;@">
                  <c:v>43077.96875</c:v>
                </c:pt>
                <c:pt idx="24935" formatCode="m/d/yy\ h:mm;@">
                  <c:v>43077.979166666664</c:v>
                </c:pt>
                <c:pt idx="24936" formatCode="m/d/yy\ h:mm;@">
                  <c:v>43077.989583333336</c:v>
                </c:pt>
                <c:pt idx="24937" formatCode="m/d/yy\ h:mm;@">
                  <c:v>43078</c:v>
                </c:pt>
                <c:pt idx="24938" formatCode="m/d/yy\ h:mm;@">
                  <c:v>43078.010416666664</c:v>
                </c:pt>
                <c:pt idx="24939" formatCode="m/d/yy\ h:mm;@">
                  <c:v>43078.020833333336</c:v>
                </c:pt>
                <c:pt idx="24940" formatCode="m/d/yy\ h:mm;@">
                  <c:v>43078.03125</c:v>
                </c:pt>
                <c:pt idx="24941" formatCode="m/d/yy\ h:mm;@">
                  <c:v>43078.041666666664</c:v>
                </c:pt>
                <c:pt idx="24942" formatCode="m/d/yy\ h:mm;@">
                  <c:v>43078.052083333336</c:v>
                </c:pt>
                <c:pt idx="24943" formatCode="m/d/yy\ h:mm;@">
                  <c:v>43078.0625</c:v>
                </c:pt>
                <c:pt idx="24944" formatCode="m/d/yy\ h:mm;@">
                  <c:v>43078.072916666664</c:v>
                </c:pt>
                <c:pt idx="24945" formatCode="m/d/yy\ h:mm;@">
                  <c:v>43078.083333333336</c:v>
                </c:pt>
                <c:pt idx="24946" formatCode="m/d/yy\ h:mm;@">
                  <c:v>43078.09375</c:v>
                </c:pt>
                <c:pt idx="24947" formatCode="m/d/yy\ h:mm;@">
                  <c:v>43078.104166666664</c:v>
                </c:pt>
                <c:pt idx="24948" formatCode="m/d/yy\ h:mm;@">
                  <c:v>43078.114583333336</c:v>
                </c:pt>
                <c:pt idx="24949" formatCode="m/d/yy\ h:mm;@">
                  <c:v>43078.125</c:v>
                </c:pt>
                <c:pt idx="24950" formatCode="m/d/yy\ h:mm;@">
                  <c:v>43078.135416666664</c:v>
                </c:pt>
                <c:pt idx="24951" formatCode="m/d/yy\ h:mm;@">
                  <c:v>43078.145833333336</c:v>
                </c:pt>
                <c:pt idx="24952" formatCode="m/d/yy\ h:mm;@">
                  <c:v>43078.15625</c:v>
                </c:pt>
                <c:pt idx="24953" formatCode="m/d/yy\ h:mm;@">
                  <c:v>43078.166666666664</c:v>
                </c:pt>
                <c:pt idx="24954" formatCode="m/d/yy\ h:mm;@">
                  <c:v>43078.177083333336</c:v>
                </c:pt>
                <c:pt idx="24955" formatCode="m/d/yy\ h:mm;@">
                  <c:v>43078.1875</c:v>
                </c:pt>
                <c:pt idx="24956" formatCode="m/d/yy\ h:mm;@">
                  <c:v>43078.197916666664</c:v>
                </c:pt>
                <c:pt idx="24957" formatCode="m/d/yy\ h:mm;@">
                  <c:v>43078.208333333336</c:v>
                </c:pt>
                <c:pt idx="24958" formatCode="m/d/yy\ h:mm;@">
                  <c:v>43078.21875</c:v>
                </c:pt>
                <c:pt idx="24959" formatCode="m/d/yy\ h:mm;@">
                  <c:v>43078.229166666664</c:v>
                </c:pt>
                <c:pt idx="24960" formatCode="m/d/yy\ h:mm;@">
                  <c:v>43078.239583333336</c:v>
                </c:pt>
                <c:pt idx="24961" formatCode="m/d/yy\ h:mm;@">
                  <c:v>43078.25</c:v>
                </c:pt>
                <c:pt idx="24962" formatCode="m/d/yy\ h:mm;@">
                  <c:v>43078.260416666664</c:v>
                </c:pt>
                <c:pt idx="24963" formatCode="m/d/yy\ h:mm;@">
                  <c:v>43078.270833333336</c:v>
                </c:pt>
                <c:pt idx="24964" formatCode="m/d/yy\ h:mm;@">
                  <c:v>43078.28125</c:v>
                </c:pt>
                <c:pt idx="24965" formatCode="m/d/yy\ h:mm;@">
                  <c:v>43078.291666666664</c:v>
                </c:pt>
                <c:pt idx="24966" formatCode="m/d/yy\ h:mm;@">
                  <c:v>43078.302083333336</c:v>
                </c:pt>
                <c:pt idx="24967" formatCode="m/d/yy\ h:mm;@">
                  <c:v>43078.3125</c:v>
                </c:pt>
                <c:pt idx="24968" formatCode="m/d/yy\ h:mm;@">
                  <c:v>43078.322916666664</c:v>
                </c:pt>
                <c:pt idx="24969" formatCode="m/d/yy\ h:mm;@">
                  <c:v>43078.333333333336</c:v>
                </c:pt>
                <c:pt idx="24970" formatCode="m/d/yy\ h:mm;@">
                  <c:v>43078.34375</c:v>
                </c:pt>
                <c:pt idx="24971" formatCode="m/d/yy\ h:mm;@">
                  <c:v>43078.354166666664</c:v>
                </c:pt>
                <c:pt idx="24972" formatCode="m/d/yy\ h:mm;@">
                  <c:v>43078.364583333336</c:v>
                </c:pt>
                <c:pt idx="24973" formatCode="m/d/yy\ h:mm;@">
                  <c:v>43078.375</c:v>
                </c:pt>
                <c:pt idx="24974" formatCode="m/d/yy\ h:mm;@">
                  <c:v>43078.385416666664</c:v>
                </c:pt>
                <c:pt idx="24975" formatCode="m/d/yy\ h:mm;@">
                  <c:v>43078.395833333336</c:v>
                </c:pt>
                <c:pt idx="24976" formatCode="m/d/yy\ h:mm;@">
                  <c:v>43078.40625</c:v>
                </c:pt>
                <c:pt idx="24977" formatCode="m/d/yy\ h:mm;@">
                  <c:v>43078.416666666664</c:v>
                </c:pt>
                <c:pt idx="24978" formatCode="m/d/yy\ h:mm;@">
                  <c:v>43078.427083333336</c:v>
                </c:pt>
                <c:pt idx="24979" formatCode="m/d/yy\ h:mm;@">
                  <c:v>43078.4375</c:v>
                </c:pt>
                <c:pt idx="24980" formatCode="m/d/yy\ h:mm;@">
                  <c:v>43078.447916666664</c:v>
                </c:pt>
                <c:pt idx="24981" formatCode="m/d/yy\ h:mm;@">
                  <c:v>43078.458333333336</c:v>
                </c:pt>
                <c:pt idx="24982" formatCode="m/d/yy\ h:mm;@">
                  <c:v>43078.46875</c:v>
                </c:pt>
                <c:pt idx="24983" formatCode="m/d/yy\ h:mm;@">
                  <c:v>43078.479166666664</c:v>
                </c:pt>
                <c:pt idx="24984" formatCode="m/d/yy\ h:mm;@">
                  <c:v>43078.489583333336</c:v>
                </c:pt>
                <c:pt idx="24985" formatCode="m/d/yy\ h:mm;@">
                  <c:v>43078.5</c:v>
                </c:pt>
                <c:pt idx="24986" formatCode="m/d/yy\ h:mm;@">
                  <c:v>43078.510416666664</c:v>
                </c:pt>
                <c:pt idx="24987" formatCode="m/d/yy\ h:mm;@">
                  <c:v>43078.520833333336</c:v>
                </c:pt>
                <c:pt idx="24988" formatCode="m/d/yy\ h:mm;@">
                  <c:v>43078.53125</c:v>
                </c:pt>
                <c:pt idx="24989" formatCode="m/d/yy\ h:mm;@">
                  <c:v>43078.541666666664</c:v>
                </c:pt>
                <c:pt idx="24990" formatCode="m/d/yy\ h:mm;@">
                  <c:v>43078.552083333336</c:v>
                </c:pt>
                <c:pt idx="24991" formatCode="m/d/yy\ h:mm;@">
                  <c:v>43078.5625</c:v>
                </c:pt>
                <c:pt idx="24992" formatCode="m/d/yy\ h:mm;@">
                  <c:v>43078.572916666664</c:v>
                </c:pt>
                <c:pt idx="24993" formatCode="m/d/yy\ h:mm;@">
                  <c:v>43078.583333333336</c:v>
                </c:pt>
                <c:pt idx="24994" formatCode="m/d/yy\ h:mm;@">
                  <c:v>43078.59375</c:v>
                </c:pt>
                <c:pt idx="24995" formatCode="m/d/yy\ h:mm;@">
                  <c:v>43078.604166666664</c:v>
                </c:pt>
                <c:pt idx="24996" formatCode="m/d/yy\ h:mm;@">
                  <c:v>43078.614583333336</c:v>
                </c:pt>
                <c:pt idx="24997" formatCode="m/d/yy\ h:mm;@">
                  <c:v>43078.625</c:v>
                </c:pt>
                <c:pt idx="24998" formatCode="m/d/yy\ h:mm;@">
                  <c:v>43078.635416666664</c:v>
                </c:pt>
                <c:pt idx="24999" formatCode="m/d/yy\ h:mm;@">
                  <c:v>43078.645833333336</c:v>
                </c:pt>
                <c:pt idx="25000" formatCode="m/d/yy\ h:mm;@">
                  <c:v>43078.65625</c:v>
                </c:pt>
                <c:pt idx="25001" formatCode="m/d/yy\ h:mm;@">
                  <c:v>43078.666666666664</c:v>
                </c:pt>
                <c:pt idx="25002" formatCode="m/d/yy\ h:mm;@">
                  <c:v>43078.677083333336</c:v>
                </c:pt>
                <c:pt idx="25003" formatCode="m/d/yy\ h:mm;@">
                  <c:v>43078.6875</c:v>
                </c:pt>
                <c:pt idx="25004" formatCode="m/d/yy\ h:mm;@">
                  <c:v>43078.697916666664</c:v>
                </c:pt>
                <c:pt idx="25005" formatCode="m/d/yy\ h:mm;@">
                  <c:v>43078.708333333336</c:v>
                </c:pt>
                <c:pt idx="25006" formatCode="m/d/yy\ h:mm;@">
                  <c:v>43078.71875</c:v>
                </c:pt>
                <c:pt idx="25007" formatCode="m/d/yy\ h:mm;@">
                  <c:v>43078.729166666664</c:v>
                </c:pt>
                <c:pt idx="25008" formatCode="m/d/yy\ h:mm;@">
                  <c:v>43078.739583333336</c:v>
                </c:pt>
                <c:pt idx="25009" formatCode="m/d/yy\ h:mm;@">
                  <c:v>43078.75</c:v>
                </c:pt>
                <c:pt idx="25010" formatCode="m/d/yy\ h:mm;@">
                  <c:v>43078.760416666664</c:v>
                </c:pt>
                <c:pt idx="25011" formatCode="m/d/yy\ h:mm;@">
                  <c:v>43078.770833333336</c:v>
                </c:pt>
                <c:pt idx="25012" formatCode="m/d/yy\ h:mm;@">
                  <c:v>43078.78125</c:v>
                </c:pt>
                <c:pt idx="25013" formatCode="m/d/yy\ h:mm;@">
                  <c:v>43078.791666666664</c:v>
                </c:pt>
                <c:pt idx="25014" formatCode="m/d/yy\ h:mm;@">
                  <c:v>43078.802083333336</c:v>
                </c:pt>
                <c:pt idx="25015" formatCode="m/d/yy\ h:mm;@">
                  <c:v>43078.8125</c:v>
                </c:pt>
                <c:pt idx="25016" formatCode="m/d/yy\ h:mm;@">
                  <c:v>43078.822916666664</c:v>
                </c:pt>
                <c:pt idx="25017" formatCode="m/d/yy\ h:mm;@">
                  <c:v>43078.833333333336</c:v>
                </c:pt>
                <c:pt idx="25018" formatCode="m/d/yy\ h:mm;@">
                  <c:v>43078.84375</c:v>
                </c:pt>
                <c:pt idx="25019" formatCode="m/d/yy\ h:mm;@">
                  <c:v>43078.854166666664</c:v>
                </c:pt>
                <c:pt idx="25020" formatCode="m/d/yy\ h:mm;@">
                  <c:v>43078.864583333336</c:v>
                </c:pt>
                <c:pt idx="25021" formatCode="m/d/yy\ h:mm;@">
                  <c:v>43078.875</c:v>
                </c:pt>
                <c:pt idx="25022" formatCode="m/d/yy\ h:mm;@">
                  <c:v>43078.885416666664</c:v>
                </c:pt>
                <c:pt idx="25023" formatCode="m/d/yy\ h:mm;@">
                  <c:v>43078.895833333336</c:v>
                </c:pt>
                <c:pt idx="25024" formatCode="m/d/yy\ h:mm;@">
                  <c:v>43078.90625</c:v>
                </c:pt>
                <c:pt idx="25025" formatCode="m/d/yy\ h:mm;@">
                  <c:v>43078.916666666664</c:v>
                </c:pt>
                <c:pt idx="25026" formatCode="m/d/yy\ h:mm;@">
                  <c:v>43078.927083333336</c:v>
                </c:pt>
                <c:pt idx="25027" formatCode="m/d/yy\ h:mm;@">
                  <c:v>43078.9375</c:v>
                </c:pt>
                <c:pt idx="25028" formatCode="m/d/yy\ h:mm;@">
                  <c:v>43078.947916666664</c:v>
                </c:pt>
                <c:pt idx="25029" formatCode="m/d/yy\ h:mm;@">
                  <c:v>43078.958333333336</c:v>
                </c:pt>
                <c:pt idx="25030" formatCode="m/d/yy\ h:mm;@">
                  <c:v>43078.96875</c:v>
                </c:pt>
                <c:pt idx="25031" formatCode="m/d/yy\ h:mm;@">
                  <c:v>43078.979166666664</c:v>
                </c:pt>
                <c:pt idx="25032" formatCode="m/d/yy\ h:mm;@">
                  <c:v>43078.989583333336</c:v>
                </c:pt>
                <c:pt idx="25033" formatCode="m/d/yy\ h:mm;@">
                  <c:v>43079</c:v>
                </c:pt>
                <c:pt idx="25034" formatCode="m/d/yy\ h:mm;@">
                  <c:v>43079.010416666664</c:v>
                </c:pt>
                <c:pt idx="25035" formatCode="m/d/yy\ h:mm;@">
                  <c:v>43079.020833333336</c:v>
                </c:pt>
                <c:pt idx="25036" formatCode="m/d/yy\ h:mm;@">
                  <c:v>43079.03125</c:v>
                </c:pt>
                <c:pt idx="25037" formatCode="m/d/yy\ h:mm;@">
                  <c:v>43079.041666666664</c:v>
                </c:pt>
                <c:pt idx="25038" formatCode="m/d/yy\ h:mm;@">
                  <c:v>43079.052083333336</c:v>
                </c:pt>
                <c:pt idx="25039" formatCode="m/d/yy\ h:mm;@">
                  <c:v>43079.0625</c:v>
                </c:pt>
                <c:pt idx="25040" formatCode="m/d/yy\ h:mm;@">
                  <c:v>43079.072916666664</c:v>
                </c:pt>
                <c:pt idx="25041" formatCode="m/d/yy\ h:mm;@">
                  <c:v>43079.083333333336</c:v>
                </c:pt>
                <c:pt idx="25042" formatCode="m/d/yy\ h:mm;@">
                  <c:v>43079.09375</c:v>
                </c:pt>
                <c:pt idx="25043" formatCode="m/d/yy\ h:mm;@">
                  <c:v>43079.104166666664</c:v>
                </c:pt>
                <c:pt idx="25044" formatCode="m/d/yy\ h:mm;@">
                  <c:v>43079.114583333336</c:v>
                </c:pt>
                <c:pt idx="25045" formatCode="m/d/yy\ h:mm;@">
                  <c:v>43079.125</c:v>
                </c:pt>
                <c:pt idx="25046" formatCode="m/d/yy\ h:mm;@">
                  <c:v>43079.135416666664</c:v>
                </c:pt>
                <c:pt idx="25047" formatCode="m/d/yy\ h:mm;@">
                  <c:v>43079.145833333336</c:v>
                </c:pt>
                <c:pt idx="25048" formatCode="m/d/yy\ h:mm;@">
                  <c:v>43079.15625</c:v>
                </c:pt>
                <c:pt idx="25049" formatCode="m/d/yy\ h:mm;@">
                  <c:v>43079.166666666664</c:v>
                </c:pt>
                <c:pt idx="25050" formatCode="m/d/yy\ h:mm;@">
                  <c:v>43079.177083333336</c:v>
                </c:pt>
                <c:pt idx="25051" formatCode="m/d/yy\ h:mm;@">
                  <c:v>43079.1875</c:v>
                </c:pt>
                <c:pt idx="25052" formatCode="m/d/yy\ h:mm;@">
                  <c:v>43079.197916666664</c:v>
                </c:pt>
                <c:pt idx="25053" formatCode="m/d/yy\ h:mm;@">
                  <c:v>43079.208333333336</c:v>
                </c:pt>
                <c:pt idx="25054" formatCode="m/d/yy\ h:mm;@">
                  <c:v>43079.21875</c:v>
                </c:pt>
                <c:pt idx="25055" formatCode="m/d/yy\ h:mm;@">
                  <c:v>43079.229166666664</c:v>
                </c:pt>
                <c:pt idx="25056" formatCode="m/d/yy\ h:mm;@">
                  <c:v>43079.239583333336</c:v>
                </c:pt>
                <c:pt idx="25057" formatCode="m/d/yy\ h:mm;@">
                  <c:v>43079.25</c:v>
                </c:pt>
                <c:pt idx="25058" formatCode="m/d/yy\ h:mm;@">
                  <c:v>43079.260416666664</c:v>
                </c:pt>
                <c:pt idx="25059" formatCode="m/d/yy\ h:mm;@">
                  <c:v>43079.270833333336</c:v>
                </c:pt>
                <c:pt idx="25060" formatCode="m/d/yy\ h:mm;@">
                  <c:v>43079.28125</c:v>
                </c:pt>
                <c:pt idx="25061" formatCode="m/d/yy\ h:mm;@">
                  <c:v>43079.291666666664</c:v>
                </c:pt>
                <c:pt idx="25062" formatCode="m/d/yy\ h:mm;@">
                  <c:v>43079.302083333336</c:v>
                </c:pt>
                <c:pt idx="25063" formatCode="m/d/yy\ h:mm;@">
                  <c:v>43079.3125</c:v>
                </c:pt>
                <c:pt idx="25064" formatCode="m/d/yy\ h:mm;@">
                  <c:v>43079.322916666664</c:v>
                </c:pt>
                <c:pt idx="25065" formatCode="m/d/yy\ h:mm;@">
                  <c:v>43079.333333333336</c:v>
                </c:pt>
                <c:pt idx="25066" formatCode="m/d/yy\ h:mm;@">
                  <c:v>43079.34375</c:v>
                </c:pt>
                <c:pt idx="25067" formatCode="m/d/yy\ h:mm;@">
                  <c:v>43079.354166666664</c:v>
                </c:pt>
                <c:pt idx="25068" formatCode="m/d/yy\ h:mm;@">
                  <c:v>43079.364583333336</c:v>
                </c:pt>
                <c:pt idx="25069" formatCode="m/d/yy\ h:mm;@">
                  <c:v>43079.375</c:v>
                </c:pt>
                <c:pt idx="25070" formatCode="m/d/yy\ h:mm;@">
                  <c:v>43079.385416666664</c:v>
                </c:pt>
                <c:pt idx="25071" formatCode="m/d/yy\ h:mm;@">
                  <c:v>43079.395833333336</c:v>
                </c:pt>
                <c:pt idx="25072" formatCode="m/d/yy\ h:mm;@">
                  <c:v>43079.40625</c:v>
                </c:pt>
                <c:pt idx="25073" formatCode="m/d/yy\ h:mm;@">
                  <c:v>43079.416666666664</c:v>
                </c:pt>
                <c:pt idx="25074" formatCode="m/d/yy\ h:mm;@">
                  <c:v>43079.427083333336</c:v>
                </c:pt>
                <c:pt idx="25075" formatCode="m/d/yy\ h:mm;@">
                  <c:v>43079.4375</c:v>
                </c:pt>
                <c:pt idx="25076" formatCode="m/d/yy\ h:mm;@">
                  <c:v>43079.447916666664</c:v>
                </c:pt>
                <c:pt idx="25077" formatCode="m/d/yy\ h:mm;@">
                  <c:v>43079.458333333336</c:v>
                </c:pt>
                <c:pt idx="25078" formatCode="m/d/yy\ h:mm;@">
                  <c:v>43079.46875</c:v>
                </c:pt>
                <c:pt idx="25079" formatCode="m/d/yy\ h:mm;@">
                  <c:v>43079.479166666664</c:v>
                </c:pt>
                <c:pt idx="25080" formatCode="m/d/yy\ h:mm;@">
                  <c:v>43079.489583333336</c:v>
                </c:pt>
                <c:pt idx="25081" formatCode="m/d/yy\ h:mm;@">
                  <c:v>43079.5</c:v>
                </c:pt>
                <c:pt idx="25082" formatCode="m/d/yy\ h:mm;@">
                  <c:v>43079.510416666664</c:v>
                </c:pt>
                <c:pt idx="25083" formatCode="m/d/yy\ h:mm;@">
                  <c:v>43079.520833333336</c:v>
                </c:pt>
                <c:pt idx="25084" formatCode="m/d/yy\ h:mm;@">
                  <c:v>43079.53125</c:v>
                </c:pt>
                <c:pt idx="25085" formatCode="m/d/yy\ h:mm;@">
                  <c:v>43079.541666666664</c:v>
                </c:pt>
                <c:pt idx="25086" formatCode="m/d/yy\ h:mm;@">
                  <c:v>43079.552083333336</c:v>
                </c:pt>
                <c:pt idx="25087" formatCode="m/d/yy\ h:mm;@">
                  <c:v>43079.5625</c:v>
                </c:pt>
                <c:pt idx="25088" formatCode="m/d/yy\ h:mm;@">
                  <c:v>43079.572916666664</c:v>
                </c:pt>
                <c:pt idx="25089" formatCode="m/d/yy\ h:mm;@">
                  <c:v>43079.583333333336</c:v>
                </c:pt>
                <c:pt idx="25090" formatCode="m/d/yy\ h:mm;@">
                  <c:v>43079.59375</c:v>
                </c:pt>
                <c:pt idx="25091" formatCode="m/d/yy\ h:mm;@">
                  <c:v>43079.604166666664</c:v>
                </c:pt>
                <c:pt idx="25092" formatCode="m/d/yy\ h:mm;@">
                  <c:v>43079.614583333336</c:v>
                </c:pt>
                <c:pt idx="25093" formatCode="m/d/yy\ h:mm;@">
                  <c:v>43079.625</c:v>
                </c:pt>
                <c:pt idx="25094" formatCode="m/d/yy\ h:mm;@">
                  <c:v>43079.635416666664</c:v>
                </c:pt>
                <c:pt idx="25095" formatCode="m/d/yy\ h:mm;@">
                  <c:v>43079.645833333336</c:v>
                </c:pt>
                <c:pt idx="25096" formatCode="m/d/yy\ h:mm;@">
                  <c:v>43079.65625</c:v>
                </c:pt>
                <c:pt idx="25097" formatCode="m/d/yy\ h:mm;@">
                  <c:v>43079.666666666664</c:v>
                </c:pt>
                <c:pt idx="25098" formatCode="m/d/yy\ h:mm;@">
                  <c:v>43079.677083333336</c:v>
                </c:pt>
                <c:pt idx="25099" formatCode="m/d/yy\ h:mm;@">
                  <c:v>43079.6875</c:v>
                </c:pt>
                <c:pt idx="25100" formatCode="m/d/yy\ h:mm;@">
                  <c:v>43079.697916666664</c:v>
                </c:pt>
                <c:pt idx="25101" formatCode="m/d/yy\ h:mm;@">
                  <c:v>43079.708333333336</c:v>
                </c:pt>
                <c:pt idx="25102" formatCode="m/d/yy\ h:mm;@">
                  <c:v>43079.71875</c:v>
                </c:pt>
                <c:pt idx="25103" formatCode="m/d/yy\ h:mm;@">
                  <c:v>43079.729166666664</c:v>
                </c:pt>
                <c:pt idx="25104" formatCode="m/d/yy\ h:mm;@">
                  <c:v>43079.739583333336</c:v>
                </c:pt>
                <c:pt idx="25105" formatCode="m/d/yy\ h:mm;@">
                  <c:v>43079.75</c:v>
                </c:pt>
                <c:pt idx="25106" formatCode="m/d/yy\ h:mm;@">
                  <c:v>43079.760416666664</c:v>
                </c:pt>
                <c:pt idx="25107" formatCode="m/d/yy\ h:mm;@">
                  <c:v>43079.770833333336</c:v>
                </c:pt>
                <c:pt idx="25108" formatCode="m/d/yy\ h:mm;@">
                  <c:v>43079.78125</c:v>
                </c:pt>
                <c:pt idx="25109" formatCode="m/d/yy\ h:mm;@">
                  <c:v>43079.791666666664</c:v>
                </c:pt>
                <c:pt idx="25110" formatCode="m/d/yy\ h:mm;@">
                  <c:v>43079.802083333336</c:v>
                </c:pt>
                <c:pt idx="25111" formatCode="m/d/yy\ h:mm;@">
                  <c:v>43079.8125</c:v>
                </c:pt>
                <c:pt idx="25112" formatCode="m/d/yy\ h:mm;@">
                  <c:v>43079.822916666664</c:v>
                </c:pt>
                <c:pt idx="25113" formatCode="m/d/yy\ h:mm;@">
                  <c:v>43079.833333333336</c:v>
                </c:pt>
                <c:pt idx="25114" formatCode="m/d/yy\ h:mm;@">
                  <c:v>43079.84375</c:v>
                </c:pt>
                <c:pt idx="25115" formatCode="m/d/yy\ h:mm;@">
                  <c:v>43079.854166666664</c:v>
                </c:pt>
                <c:pt idx="25116" formatCode="m/d/yy\ h:mm;@">
                  <c:v>43079.864583333336</c:v>
                </c:pt>
                <c:pt idx="25117" formatCode="m/d/yy\ h:mm;@">
                  <c:v>43079.875</c:v>
                </c:pt>
                <c:pt idx="25118" formatCode="m/d/yy\ h:mm;@">
                  <c:v>43079.885416666664</c:v>
                </c:pt>
                <c:pt idx="25119" formatCode="m/d/yy\ h:mm;@">
                  <c:v>43079.895833333336</c:v>
                </c:pt>
                <c:pt idx="25120" formatCode="m/d/yy\ h:mm;@">
                  <c:v>43079.90625</c:v>
                </c:pt>
                <c:pt idx="25121" formatCode="m/d/yy\ h:mm;@">
                  <c:v>43079.916666666664</c:v>
                </c:pt>
                <c:pt idx="25122" formatCode="m/d/yy\ h:mm;@">
                  <c:v>43079.927083333336</c:v>
                </c:pt>
                <c:pt idx="25123" formatCode="m/d/yy\ h:mm;@">
                  <c:v>43079.9375</c:v>
                </c:pt>
                <c:pt idx="25124" formatCode="m/d/yy\ h:mm;@">
                  <c:v>43079.947916666664</c:v>
                </c:pt>
                <c:pt idx="25125" formatCode="m/d/yy\ h:mm;@">
                  <c:v>43079.958333333336</c:v>
                </c:pt>
                <c:pt idx="25126" formatCode="m/d/yy\ h:mm;@">
                  <c:v>43079.96875</c:v>
                </c:pt>
                <c:pt idx="25127" formatCode="m/d/yy\ h:mm;@">
                  <c:v>43079.979166666664</c:v>
                </c:pt>
                <c:pt idx="25128" formatCode="m/d/yy\ h:mm;@">
                  <c:v>43079.989583333336</c:v>
                </c:pt>
                <c:pt idx="25129" formatCode="m/d/yy\ h:mm;@">
                  <c:v>43080</c:v>
                </c:pt>
                <c:pt idx="25130" formatCode="m/d/yy\ h:mm;@">
                  <c:v>43080.010416666664</c:v>
                </c:pt>
                <c:pt idx="25131" formatCode="m/d/yy\ h:mm;@">
                  <c:v>43080.020833333336</c:v>
                </c:pt>
                <c:pt idx="25132" formatCode="m/d/yy\ h:mm;@">
                  <c:v>43080.03125</c:v>
                </c:pt>
                <c:pt idx="25133" formatCode="m/d/yy\ h:mm;@">
                  <c:v>43080.041666666664</c:v>
                </c:pt>
                <c:pt idx="25134" formatCode="m/d/yy\ h:mm;@">
                  <c:v>43080.052083333336</c:v>
                </c:pt>
                <c:pt idx="25135" formatCode="m/d/yy\ h:mm;@">
                  <c:v>43080.0625</c:v>
                </c:pt>
                <c:pt idx="25136" formatCode="m/d/yy\ h:mm;@">
                  <c:v>43080.072916666664</c:v>
                </c:pt>
                <c:pt idx="25137" formatCode="m/d/yy\ h:mm;@">
                  <c:v>43080.083333333336</c:v>
                </c:pt>
                <c:pt idx="25138" formatCode="m/d/yy\ h:mm;@">
                  <c:v>43080.09375</c:v>
                </c:pt>
                <c:pt idx="25139" formatCode="m/d/yy\ h:mm;@">
                  <c:v>43080.104166666664</c:v>
                </c:pt>
                <c:pt idx="25140" formatCode="m/d/yy\ h:mm;@">
                  <c:v>43080.114583333336</c:v>
                </c:pt>
                <c:pt idx="25141" formatCode="m/d/yy\ h:mm;@">
                  <c:v>43080.125</c:v>
                </c:pt>
                <c:pt idx="25142" formatCode="m/d/yy\ h:mm;@">
                  <c:v>43080.135416666664</c:v>
                </c:pt>
                <c:pt idx="25143" formatCode="m/d/yy\ h:mm;@">
                  <c:v>43080.145833333336</c:v>
                </c:pt>
                <c:pt idx="25144" formatCode="m/d/yy\ h:mm;@">
                  <c:v>43080.15625</c:v>
                </c:pt>
                <c:pt idx="25145" formatCode="m/d/yy\ h:mm;@">
                  <c:v>43080.166666666664</c:v>
                </c:pt>
                <c:pt idx="25146" formatCode="m/d/yy\ h:mm;@">
                  <c:v>43080.177083333336</c:v>
                </c:pt>
                <c:pt idx="25147" formatCode="m/d/yy\ h:mm;@">
                  <c:v>43080.1875</c:v>
                </c:pt>
                <c:pt idx="25148" formatCode="m/d/yy\ h:mm;@">
                  <c:v>43080.197916666664</c:v>
                </c:pt>
                <c:pt idx="25149" formatCode="m/d/yy\ h:mm;@">
                  <c:v>43080.208333333336</c:v>
                </c:pt>
                <c:pt idx="25150" formatCode="m/d/yy\ h:mm;@">
                  <c:v>43080.21875</c:v>
                </c:pt>
                <c:pt idx="25151" formatCode="m/d/yy\ h:mm;@">
                  <c:v>43080.229166666664</c:v>
                </c:pt>
                <c:pt idx="25152" formatCode="m/d/yy\ h:mm;@">
                  <c:v>43080.239583333336</c:v>
                </c:pt>
                <c:pt idx="25153" formatCode="m/d/yy\ h:mm;@">
                  <c:v>43080.25</c:v>
                </c:pt>
                <c:pt idx="25154" formatCode="m/d/yy\ h:mm;@">
                  <c:v>43080.260416666664</c:v>
                </c:pt>
                <c:pt idx="25155" formatCode="m/d/yy\ h:mm;@">
                  <c:v>43080.270833333336</c:v>
                </c:pt>
                <c:pt idx="25156" formatCode="m/d/yy\ h:mm;@">
                  <c:v>43080.28125</c:v>
                </c:pt>
                <c:pt idx="25157" formatCode="m/d/yy\ h:mm;@">
                  <c:v>43080.291666666664</c:v>
                </c:pt>
                <c:pt idx="25158" formatCode="m/d/yy\ h:mm;@">
                  <c:v>43080.302083333336</c:v>
                </c:pt>
                <c:pt idx="25159" formatCode="m/d/yy\ h:mm;@">
                  <c:v>43080.3125</c:v>
                </c:pt>
                <c:pt idx="25160" formatCode="m/d/yy\ h:mm;@">
                  <c:v>43080.322916666664</c:v>
                </c:pt>
                <c:pt idx="25161" formatCode="m/d/yy\ h:mm;@">
                  <c:v>43080.333333333336</c:v>
                </c:pt>
                <c:pt idx="25162" formatCode="m/d/yy\ h:mm;@">
                  <c:v>43080.34375</c:v>
                </c:pt>
                <c:pt idx="25163" formatCode="m/d/yy\ h:mm;@">
                  <c:v>43080.354166666664</c:v>
                </c:pt>
                <c:pt idx="25164" formatCode="m/d/yy\ h:mm;@">
                  <c:v>43080.364583333336</c:v>
                </c:pt>
                <c:pt idx="25165" formatCode="m/d/yy\ h:mm;@">
                  <c:v>43080.375</c:v>
                </c:pt>
                <c:pt idx="25166" formatCode="m/d/yy\ h:mm;@">
                  <c:v>43080.385416666664</c:v>
                </c:pt>
                <c:pt idx="25167" formatCode="m/d/yy\ h:mm;@">
                  <c:v>43080.395833333336</c:v>
                </c:pt>
                <c:pt idx="25168" formatCode="m/d/yy\ h:mm;@">
                  <c:v>43080.40625</c:v>
                </c:pt>
                <c:pt idx="25169" formatCode="m/d/yy\ h:mm;@">
                  <c:v>43080.416666666664</c:v>
                </c:pt>
                <c:pt idx="25170" formatCode="m/d/yy\ h:mm;@">
                  <c:v>43080.427083333336</c:v>
                </c:pt>
                <c:pt idx="25171" formatCode="m/d/yy\ h:mm;@">
                  <c:v>43080.4375</c:v>
                </c:pt>
                <c:pt idx="25172" formatCode="m/d/yy\ h:mm;@">
                  <c:v>43080.447916666664</c:v>
                </c:pt>
                <c:pt idx="25173" formatCode="m/d/yy\ h:mm;@">
                  <c:v>43080.458333333336</c:v>
                </c:pt>
                <c:pt idx="25174" formatCode="m/d/yy\ h:mm;@">
                  <c:v>43080.46875</c:v>
                </c:pt>
                <c:pt idx="25175" formatCode="m/d/yy\ h:mm;@">
                  <c:v>43080.479166666664</c:v>
                </c:pt>
                <c:pt idx="25176" formatCode="m/d/yy\ h:mm;@">
                  <c:v>43080.489583333336</c:v>
                </c:pt>
                <c:pt idx="25177" formatCode="m/d/yy\ h:mm;@">
                  <c:v>43080.5</c:v>
                </c:pt>
                <c:pt idx="25178" formatCode="m/d/yy\ h:mm;@">
                  <c:v>43080.510416666664</c:v>
                </c:pt>
                <c:pt idx="25179" formatCode="m/d/yy\ h:mm;@">
                  <c:v>43080.520833333336</c:v>
                </c:pt>
                <c:pt idx="25180" formatCode="m/d/yy\ h:mm;@">
                  <c:v>43080.53125</c:v>
                </c:pt>
                <c:pt idx="25181" formatCode="m/d/yy\ h:mm;@">
                  <c:v>43080.541666666664</c:v>
                </c:pt>
                <c:pt idx="25182" formatCode="m/d/yy\ h:mm;@">
                  <c:v>43080.552083333336</c:v>
                </c:pt>
                <c:pt idx="25183" formatCode="m/d/yy\ h:mm;@">
                  <c:v>43080.5625</c:v>
                </c:pt>
                <c:pt idx="25184" formatCode="m/d/yy\ h:mm;@">
                  <c:v>43080.572916666664</c:v>
                </c:pt>
                <c:pt idx="25185" formatCode="m/d/yy\ h:mm;@">
                  <c:v>43080.583333333336</c:v>
                </c:pt>
                <c:pt idx="25186" formatCode="m/d/yy\ h:mm;@">
                  <c:v>43080.59375</c:v>
                </c:pt>
                <c:pt idx="25187" formatCode="m/d/yy\ h:mm;@">
                  <c:v>43080.604166666664</c:v>
                </c:pt>
                <c:pt idx="25188" formatCode="m/d/yy\ h:mm;@">
                  <c:v>43080.614583333336</c:v>
                </c:pt>
                <c:pt idx="25189" formatCode="m/d/yy\ h:mm;@">
                  <c:v>43080.625</c:v>
                </c:pt>
                <c:pt idx="25190" formatCode="m/d/yy\ h:mm;@">
                  <c:v>43080.635416666664</c:v>
                </c:pt>
                <c:pt idx="25191" formatCode="m/d/yy\ h:mm;@">
                  <c:v>43080.645833333336</c:v>
                </c:pt>
                <c:pt idx="25192" formatCode="m/d/yy\ h:mm;@">
                  <c:v>43080.65625</c:v>
                </c:pt>
                <c:pt idx="25193" formatCode="m/d/yy\ h:mm;@">
                  <c:v>43080.666666666664</c:v>
                </c:pt>
                <c:pt idx="25194" formatCode="m/d/yy\ h:mm;@">
                  <c:v>43080.677083333336</c:v>
                </c:pt>
                <c:pt idx="25195" formatCode="m/d/yy\ h:mm;@">
                  <c:v>43080.6875</c:v>
                </c:pt>
                <c:pt idx="25196" formatCode="m/d/yy\ h:mm;@">
                  <c:v>43080.697916666664</c:v>
                </c:pt>
                <c:pt idx="25197" formatCode="m/d/yy\ h:mm;@">
                  <c:v>43080.708333333336</c:v>
                </c:pt>
                <c:pt idx="25198" formatCode="m/d/yy\ h:mm;@">
                  <c:v>43080.71875</c:v>
                </c:pt>
                <c:pt idx="25199" formatCode="m/d/yy\ h:mm;@">
                  <c:v>43080.729166666664</c:v>
                </c:pt>
                <c:pt idx="25200" formatCode="m/d/yy\ h:mm;@">
                  <c:v>43080.739583333336</c:v>
                </c:pt>
                <c:pt idx="25201" formatCode="m/d/yy\ h:mm;@">
                  <c:v>43080.75</c:v>
                </c:pt>
                <c:pt idx="25202" formatCode="m/d/yy\ h:mm;@">
                  <c:v>43080.760416666664</c:v>
                </c:pt>
                <c:pt idx="25203" formatCode="m/d/yy\ h:mm;@">
                  <c:v>43080.770833333336</c:v>
                </c:pt>
                <c:pt idx="25204" formatCode="m/d/yy\ h:mm;@">
                  <c:v>43080.78125</c:v>
                </c:pt>
                <c:pt idx="25205" formatCode="m/d/yy\ h:mm;@">
                  <c:v>43080.791666666664</c:v>
                </c:pt>
                <c:pt idx="25206" formatCode="m/d/yy\ h:mm;@">
                  <c:v>43080.802083333336</c:v>
                </c:pt>
                <c:pt idx="25207" formatCode="m/d/yy\ h:mm;@">
                  <c:v>43080.8125</c:v>
                </c:pt>
                <c:pt idx="25208" formatCode="m/d/yy\ h:mm;@">
                  <c:v>43080.822916666664</c:v>
                </c:pt>
                <c:pt idx="25209" formatCode="m/d/yy\ h:mm;@">
                  <c:v>43080.833333333336</c:v>
                </c:pt>
                <c:pt idx="25210" formatCode="m/d/yy\ h:mm;@">
                  <c:v>43080.84375</c:v>
                </c:pt>
                <c:pt idx="25211" formatCode="m/d/yy\ h:mm;@">
                  <c:v>43080.854166666664</c:v>
                </c:pt>
                <c:pt idx="25212" formatCode="m/d/yy\ h:mm;@">
                  <c:v>43080.864583333336</c:v>
                </c:pt>
                <c:pt idx="25213" formatCode="m/d/yy\ h:mm;@">
                  <c:v>43080.875</c:v>
                </c:pt>
                <c:pt idx="25214" formatCode="m/d/yy\ h:mm;@">
                  <c:v>43080.885416666664</c:v>
                </c:pt>
                <c:pt idx="25215" formatCode="m/d/yy\ h:mm;@">
                  <c:v>43080.895833333336</c:v>
                </c:pt>
                <c:pt idx="25216" formatCode="m/d/yy\ h:mm;@">
                  <c:v>43080.90625</c:v>
                </c:pt>
                <c:pt idx="25217" formatCode="m/d/yy\ h:mm;@">
                  <c:v>43080.916666666664</c:v>
                </c:pt>
                <c:pt idx="25218" formatCode="m/d/yy\ h:mm;@">
                  <c:v>43080.927083333336</c:v>
                </c:pt>
                <c:pt idx="25219" formatCode="m/d/yy\ h:mm;@">
                  <c:v>43080.9375</c:v>
                </c:pt>
                <c:pt idx="25220" formatCode="m/d/yy\ h:mm;@">
                  <c:v>43080.947916666664</c:v>
                </c:pt>
                <c:pt idx="25221" formatCode="m/d/yy\ h:mm;@">
                  <c:v>43080.958333333336</c:v>
                </c:pt>
                <c:pt idx="25222" formatCode="m/d/yy\ h:mm;@">
                  <c:v>43080.96875</c:v>
                </c:pt>
                <c:pt idx="25223" formatCode="m/d/yy\ h:mm;@">
                  <c:v>43080.979166666664</c:v>
                </c:pt>
                <c:pt idx="25224" formatCode="m/d/yy\ h:mm;@">
                  <c:v>43080.989583333336</c:v>
                </c:pt>
                <c:pt idx="25225" formatCode="m/d/yy\ h:mm;@">
                  <c:v>43081</c:v>
                </c:pt>
                <c:pt idx="25226" formatCode="m/d/yy\ h:mm;@">
                  <c:v>43081.010416666664</c:v>
                </c:pt>
                <c:pt idx="25227" formatCode="m/d/yy\ h:mm;@">
                  <c:v>43081.020833333336</c:v>
                </c:pt>
                <c:pt idx="25228" formatCode="m/d/yy\ h:mm;@">
                  <c:v>43081.03125</c:v>
                </c:pt>
                <c:pt idx="25229" formatCode="m/d/yy\ h:mm;@">
                  <c:v>43081.041666666664</c:v>
                </c:pt>
                <c:pt idx="25230" formatCode="m/d/yy\ h:mm;@">
                  <c:v>43081.052083333336</c:v>
                </c:pt>
                <c:pt idx="25231" formatCode="m/d/yy\ h:mm;@">
                  <c:v>43081.0625</c:v>
                </c:pt>
                <c:pt idx="25232" formatCode="m/d/yy\ h:mm;@">
                  <c:v>43081.072916666664</c:v>
                </c:pt>
                <c:pt idx="25233" formatCode="m/d/yy\ h:mm;@">
                  <c:v>43081.083333333336</c:v>
                </c:pt>
                <c:pt idx="25234" formatCode="m/d/yy\ h:mm;@">
                  <c:v>43081.09375</c:v>
                </c:pt>
                <c:pt idx="25235" formatCode="m/d/yy\ h:mm;@">
                  <c:v>43081.104166666664</c:v>
                </c:pt>
                <c:pt idx="25236" formatCode="m/d/yy\ h:mm;@">
                  <c:v>43081.114583333336</c:v>
                </c:pt>
                <c:pt idx="25237" formatCode="m/d/yy\ h:mm;@">
                  <c:v>43081.125</c:v>
                </c:pt>
                <c:pt idx="25238" formatCode="m/d/yy\ h:mm;@">
                  <c:v>43081.135416666664</c:v>
                </c:pt>
                <c:pt idx="25239" formatCode="m/d/yy\ h:mm;@">
                  <c:v>43081.145833333336</c:v>
                </c:pt>
                <c:pt idx="25240" formatCode="m/d/yy\ h:mm;@">
                  <c:v>43081.15625</c:v>
                </c:pt>
                <c:pt idx="25241" formatCode="m/d/yy\ h:mm;@">
                  <c:v>43081.166666666664</c:v>
                </c:pt>
                <c:pt idx="25242" formatCode="m/d/yy\ h:mm;@">
                  <c:v>43081.177083333336</c:v>
                </c:pt>
                <c:pt idx="25243" formatCode="m/d/yy\ h:mm;@">
                  <c:v>43081.1875</c:v>
                </c:pt>
                <c:pt idx="25244" formatCode="m/d/yy\ h:mm;@">
                  <c:v>43081.197916666664</c:v>
                </c:pt>
                <c:pt idx="25245" formatCode="m/d/yy\ h:mm;@">
                  <c:v>43081.208333333336</c:v>
                </c:pt>
                <c:pt idx="25246" formatCode="m/d/yy\ h:mm;@">
                  <c:v>43081.21875</c:v>
                </c:pt>
                <c:pt idx="25247" formatCode="m/d/yy\ h:mm;@">
                  <c:v>43081.229166666664</c:v>
                </c:pt>
                <c:pt idx="25248" formatCode="m/d/yy\ h:mm;@">
                  <c:v>43081.239583333336</c:v>
                </c:pt>
                <c:pt idx="25249" formatCode="m/d/yy\ h:mm;@">
                  <c:v>43081.25</c:v>
                </c:pt>
                <c:pt idx="25250" formatCode="m/d/yy\ h:mm;@">
                  <c:v>43081.260416666664</c:v>
                </c:pt>
                <c:pt idx="25251" formatCode="m/d/yy\ h:mm;@">
                  <c:v>43081.270833333336</c:v>
                </c:pt>
                <c:pt idx="25252" formatCode="m/d/yy\ h:mm;@">
                  <c:v>43081.28125</c:v>
                </c:pt>
                <c:pt idx="25253" formatCode="m/d/yy\ h:mm;@">
                  <c:v>43081.291666666664</c:v>
                </c:pt>
                <c:pt idx="25254" formatCode="m/d/yy\ h:mm;@">
                  <c:v>43081.302083333336</c:v>
                </c:pt>
                <c:pt idx="25255" formatCode="m/d/yy\ h:mm;@">
                  <c:v>43081.3125</c:v>
                </c:pt>
                <c:pt idx="25256" formatCode="m/d/yy\ h:mm;@">
                  <c:v>43081.322916666664</c:v>
                </c:pt>
                <c:pt idx="25257" formatCode="m/d/yy\ h:mm;@">
                  <c:v>43081.333333333336</c:v>
                </c:pt>
                <c:pt idx="25258" formatCode="m/d/yy\ h:mm;@">
                  <c:v>43081.34375</c:v>
                </c:pt>
                <c:pt idx="25259" formatCode="m/d/yy\ h:mm;@">
                  <c:v>43081.354166666664</c:v>
                </c:pt>
                <c:pt idx="25260" formatCode="m/d/yy\ h:mm;@">
                  <c:v>43081.364583333336</c:v>
                </c:pt>
                <c:pt idx="25261" formatCode="m/d/yy\ h:mm;@">
                  <c:v>43081.375</c:v>
                </c:pt>
                <c:pt idx="25262" formatCode="m/d/yy\ h:mm;@">
                  <c:v>43081.385416666664</c:v>
                </c:pt>
                <c:pt idx="25263" formatCode="m/d/yy\ h:mm;@">
                  <c:v>43081.395833333336</c:v>
                </c:pt>
                <c:pt idx="25264" formatCode="m/d/yy\ h:mm;@">
                  <c:v>43081.40625</c:v>
                </c:pt>
                <c:pt idx="25265" formatCode="m/d/yy\ h:mm;@">
                  <c:v>43081.416666666664</c:v>
                </c:pt>
                <c:pt idx="25266" formatCode="m/d/yy\ h:mm;@">
                  <c:v>43081.427083333336</c:v>
                </c:pt>
                <c:pt idx="25267" formatCode="m/d/yy\ h:mm;@">
                  <c:v>43081.4375</c:v>
                </c:pt>
                <c:pt idx="25268" formatCode="m/d/yy\ h:mm;@">
                  <c:v>43081.447916666664</c:v>
                </c:pt>
                <c:pt idx="25269" formatCode="m/d/yy\ h:mm;@">
                  <c:v>43081.458333333336</c:v>
                </c:pt>
                <c:pt idx="25270" formatCode="m/d/yy\ h:mm;@">
                  <c:v>43081.46875</c:v>
                </c:pt>
                <c:pt idx="25271" formatCode="m/d/yy\ h:mm;@">
                  <c:v>43081.479166666664</c:v>
                </c:pt>
                <c:pt idx="25272" formatCode="m/d/yy\ h:mm;@">
                  <c:v>43081.489583333336</c:v>
                </c:pt>
                <c:pt idx="25273" formatCode="m/d/yy\ h:mm;@">
                  <c:v>43081.5</c:v>
                </c:pt>
                <c:pt idx="25274" formatCode="m/d/yy\ h:mm;@">
                  <c:v>43081.510416666664</c:v>
                </c:pt>
                <c:pt idx="25275" formatCode="m/d/yy\ h:mm;@">
                  <c:v>43081.520833333336</c:v>
                </c:pt>
                <c:pt idx="25276" formatCode="m/d/yy\ h:mm;@">
                  <c:v>43081.53125</c:v>
                </c:pt>
                <c:pt idx="25277" formatCode="m/d/yy\ h:mm;@">
                  <c:v>43081.541666666664</c:v>
                </c:pt>
                <c:pt idx="25278" formatCode="m/d/yy\ h:mm;@">
                  <c:v>43081.552083333336</c:v>
                </c:pt>
                <c:pt idx="25279" formatCode="m/d/yy\ h:mm;@">
                  <c:v>43081.5625</c:v>
                </c:pt>
                <c:pt idx="25280" formatCode="m/d/yy\ h:mm;@">
                  <c:v>43081.572916666664</c:v>
                </c:pt>
                <c:pt idx="25281" formatCode="m/d/yy\ h:mm;@">
                  <c:v>43081.583333333336</c:v>
                </c:pt>
                <c:pt idx="25282" formatCode="m/d/yy\ h:mm;@">
                  <c:v>43081.59375</c:v>
                </c:pt>
                <c:pt idx="25283" formatCode="m/d/yy\ h:mm;@">
                  <c:v>43081.604166666664</c:v>
                </c:pt>
                <c:pt idx="25284" formatCode="m/d/yy\ h:mm;@">
                  <c:v>43081.614583333336</c:v>
                </c:pt>
                <c:pt idx="25285" formatCode="m/d/yy\ h:mm;@">
                  <c:v>43081.625</c:v>
                </c:pt>
                <c:pt idx="25286" formatCode="m/d/yy\ h:mm;@">
                  <c:v>43081.635416666664</c:v>
                </c:pt>
                <c:pt idx="25287" formatCode="m/d/yy\ h:mm;@">
                  <c:v>43081.645833333336</c:v>
                </c:pt>
                <c:pt idx="25288" formatCode="m/d/yy\ h:mm;@">
                  <c:v>43081.65625</c:v>
                </c:pt>
                <c:pt idx="25289" formatCode="m/d/yy\ h:mm;@">
                  <c:v>43081.666666666664</c:v>
                </c:pt>
                <c:pt idx="25290" formatCode="m/d/yy\ h:mm;@">
                  <c:v>43081.677083333336</c:v>
                </c:pt>
                <c:pt idx="25291" formatCode="m/d/yy\ h:mm;@">
                  <c:v>43081.6875</c:v>
                </c:pt>
                <c:pt idx="25292" formatCode="m/d/yy\ h:mm;@">
                  <c:v>43081.697916666664</c:v>
                </c:pt>
                <c:pt idx="25293" formatCode="m/d/yy\ h:mm;@">
                  <c:v>43081.708333333336</c:v>
                </c:pt>
                <c:pt idx="25294" formatCode="m/d/yy\ h:mm;@">
                  <c:v>43081.71875</c:v>
                </c:pt>
                <c:pt idx="25295" formatCode="m/d/yy\ h:mm;@">
                  <c:v>43081.729166666664</c:v>
                </c:pt>
                <c:pt idx="25296" formatCode="m/d/yy\ h:mm;@">
                  <c:v>43081.739583333336</c:v>
                </c:pt>
                <c:pt idx="25297" formatCode="m/d/yy\ h:mm;@">
                  <c:v>43081.75</c:v>
                </c:pt>
                <c:pt idx="25298" formatCode="m/d/yy\ h:mm;@">
                  <c:v>43081.760416666664</c:v>
                </c:pt>
                <c:pt idx="25299" formatCode="m/d/yy\ h:mm;@">
                  <c:v>43081.770833333336</c:v>
                </c:pt>
                <c:pt idx="25300" formatCode="m/d/yy\ h:mm;@">
                  <c:v>43081.78125</c:v>
                </c:pt>
                <c:pt idx="25301" formatCode="m/d/yy\ h:mm;@">
                  <c:v>43081.791666666664</c:v>
                </c:pt>
                <c:pt idx="25302" formatCode="m/d/yy\ h:mm;@">
                  <c:v>43081.802083333336</c:v>
                </c:pt>
                <c:pt idx="25303" formatCode="m/d/yy\ h:mm;@">
                  <c:v>43081.8125</c:v>
                </c:pt>
                <c:pt idx="25304" formatCode="m/d/yy\ h:mm;@">
                  <c:v>43081.822916666664</c:v>
                </c:pt>
                <c:pt idx="25305" formatCode="m/d/yy\ h:mm;@">
                  <c:v>43081.833333333336</c:v>
                </c:pt>
                <c:pt idx="25306" formatCode="m/d/yy\ h:mm;@">
                  <c:v>43081.84375</c:v>
                </c:pt>
                <c:pt idx="25307" formatCode="m/d/yy\ h:mm;@">
                  <c:v>43081.854166666664</c:v>
                </c:pt>
                <c:pt idx="25308" formatCode="m/d/yy\ h:mm;@">
                  <c:v>43081.864583333336</c:v>
                </c:pt>
                <c:pt idx="25309" formatCode="m/d/yy\ h:mm;@">
                  <c:v>43081.875</c:v>
                </c:pt>
                <c:pt idx="25310" formatCode="m/d/yy\ h:mm;@">
                  <c:v>43081.885416666664</c:v>
                </c:pt>
                <c:pt idx="25311" formatCode="m/d/yy\ h:mm;@">
                  <c:v>43081.895833333336</c:v>
                </c:pt>
                <c:pt idx="25312" formatCode="m/d/yy\ h:mm;@">
                  <c:v>43081.90625</c:v>
                </c:pt>
                <c:pt idx="25313" formatCode="m/d/yy\ h:mm;@">
                  <c:v>43081.916666666664</c:v>
                </c:pt>
                <c:pt idx="25314" formatCode="m/d/yy\ h:mm;@">
                  <c:v>43081.927083333336</c:v>
                </c:pt>
                <c:pt idx="25315" formatCode="m/d/yy\ h:mm;@">
                  <c:v>43081.9375</c:v>
                </c:pt>
                <c:pt idx="25316" formatCode="m/d/yy\ h:mm;@">
                  <c:v>43081.947916666664</c:v>
                </c:pt>
                <c:pt idx="25317" formatCode="m/d/yy\ h:mm;@">
                  <c:v>43081.958333333336</c:v>
                </c:pt>
                <c:pt idx="25318" formatCode="m/d/yy\ h:mm;@">
                  <c:v>43081.96875</c:v>
                </c:pt>
                <c:pt idx="25319" formatCode="m/d/yy\ h:mm;@">
                  <c:v>43081.979166666664</c:v>
                </c:pt>
                <c:pt idx="25320" formatCode="m/d/yy\ h:mm;@">
                  <c:v>43081.989583333336</c:v>
                </c:pt>
                <c:pt idx="25321" formatCode="m/d/yy\ h:mm;@">
                  <c:v>43082</c:v>
                </c:pt>
                <c:pt idx="25322" formatCode="m/d/yy\ h:mm;@">
                  <c:v>43082.010416666664</c:v>
                </c:pt>
                <c:pt idx="25323" formatCode="m/d/yy\ h:mm;@">
                  <c:v>43082.020833333336</c:v>
                </c:pt>
                <c:pt idx="25324" formatCode="m/d/yy\ h:mm;@">
                  <c:v>43082.03125</c:v>
                </c:pt>
                <c:pt idx="25325" formatCode="m/d/yy\ h:mm;@">
                  <c:v>43082.041666666664</c:v>
                </c:pt>
                <c:pt idx="25326" formatCode="m/d/yy\ h:mm;@">
                  <c:v>43082.052083333336</c:v>
                </c:pt>
                <c:pt idx="25327" formatCode="m/d/yy\ h:mm;@">
                  <c:v>43082.0625</c:v>
                </c:pt>
                <c:pt idx="25328" formatCode="m/d/yy\ h:mm;@">
                  <c:v>43082.072916666664</c:v>
                </c:pt>
                <c:pt idx="25329" formatCode="m/d/yy\ h:mm;@">
                  <c:v>43082.083333333336</c:v>
                </c:pt>
                <c:pt idx="25330" formatCode="m/d/yy\ h:mm;@">
                  <c:v>43082.09375</c:v>
                </c:pt>
                <c:pt idx="25331" formatCode="m/d/yy\ h:mm;@">
                  <c:v>43082.104166666664</c:v>
                </c:pt>
                <c:pt idx="25332" formatCode="m/d/yy\ h:mm;@">
                  <c:v>43082.114583333336</c:v>
                </c:pt>
                <c:pt idx="25333" formatCode="m/d/yy\ h:mm;@">
                  <c:v>43082.125</c:v>
                </c:pt>
                <c:pt idx="25334" formatCode="m/d/yy\ h:mm;@">
                  <c:v>43082.135416666664</c:v>
                </c:pt>
                <c:pt idx="25335" formatCode="m/d/yy\ h:mm;@">
                  <c:v>43082.145833333336</c:v>
                </c:pt>
                <c:pt idx="25336" formatCode="m/d/yy\ h:mm;@">
                  <c:v>43082.15625</c:v>
                </c:pt>
                <c:pt idx="25337" formatCode="m/d/yy\ h:mm;@">
                  <c:v>43082.166666666664</c:v>
                </c:pt>
                <c:pt idx="25338" formatCode="m/d/yy\ h:mm;@">
                  <c:v>43082.177083333336</c:v>
                </c:pt>
                <c:pt idx="25339" formatCode="m/d/yy\ h:mm;@">
                  <c:v>43082.1875</c:v>
                </c:pt>
                <c:pt idx="25340" formatCode="m/d/yy\ h:mm;@">
                  <c:v>43082.197916666664</c:v>
                </c:pt>
                <c:pt idx="25341" formatCode="m/d/yy\ h:mm;@">
                  <c:v>43082.208333333336</c:v>
                </c:pt>
                <c:pt idx="25342" formatCode="m/d/yy\ h:mm;@">
                  <c:v>43082.21875</c:v>
                </c:pt>
                <c:pt idx="25343" formatCode="m/d/yy\ h:mm;@">
                  <c:v>43082.229166666664</c:v>
                </c:pt>
                <c:pt idx="25344" formatCode="m/d/yy\ h:mm;@">
                  <c:v>43082.239583333336</c:v>
                </c:pt>
                <c:pt idx="25345" formatCode="m/d/yy\ h:mm;@">
                  <c:v>43082.25</c:v>
                </c:pt>
                <c:pt idx="25346" formatCode="m/d/yy\ h:mm;@">
                  <c:v>43082.260416666664</c:v>
                </c:pt>
                <c:pt idx="25347" formatCode="m/d/yy\ h:mm;@">
                  <c:v>43082.270833333336</c:v>
                </c:pt>
                <c:pt idx="25348" formatCode="m/d/yy\ h:mm;@">
                  <c:v>43082.28125</c:v>
                </c:pt>
                <c:pt idx="25349" formatCode="m/d/yy\ h:mm;@">
                  <c:v>43082.291666666664</c:v>
                </c:pt>
                <c:pt idx="25350" formatCode="m/d/yy\ h:mm;@">
                  <c:v>43082.302083333336</c:v>
                </c:pt>
                <c:pt idx="25351" formatCode="m/d/yy\ h:mm;@">
                  <c:v>43082.3125</c:v>
                </c:pt>
                <c:pt idx="25352" formatCode="m/d/yy\ h:mm;@">
                  <c:v>43082.322916666664</c:v>
                </c:pt>
                <c:pt idx="25353" formatCode="m/d/yy\ h:mm;@">
                  <c:v>43082.333333333336</c:v>
                </c:pt>
                <c:pt idx="25354" formatCode="m/d/yy\ h:mm;@">
                  <c:v>43082.34375</c:v>
                </c:pt>
                <c:pt idx="25355" formatCode="m/d/yy\ h:mm;@">
                  <c:v>43082.354166666664</c:v>
                </c:pt>
                <c:pt idx="25356" formatCode="m/d/yy\ h:mm;@">
                  <c:v>43082.364583333336</c:v>
                </c:pt>
                <c:pt idx="25357" formatCode="m/d/yy\ h:mm;@">
                  <c:v>43082.375</c:v>
                </c:pt>
                <c:pt idx="25358" formatCode="m/d/yy\ h:mm;@">
                  <c:v>43082.385416666664</c:v>
                </c:pt>
                <c:pt idx="25359" formatCode="m/d/yy\ h:mm;@">
                  <c:v>43082.395833333336</c:v>
                </c:pt>
                <c:pt idx="25360" formatCode="m/d/yy\ h:mm;@">
                  <c:v>43082.40625</c:v>
                </c:pt>
                <c:pt idx="25361" formatCode="m/d/yy\ h:mm;@">
                  <c:v>43082.416666666664</c:v>
                </c:pt>
                <c:pt idx="25362" formatCode="m/d/yy\ h:mm;@">
                  <c:v>43082.427083333336</c:v>
                </c:pt>
                <c:pt idx="25363" formatCode="m/d/yy\ h:mm;@">
                  <c:v>43082.4375</c:v>
                </c:pt>
                <c:pt idx="25364" formatCode="m/d/yy\ h:mm;@">
                  <c:v>43082.447916666664</c:v>
                </c:pt>
                <c:pt idx="25365" formatCode="m/d/yy\ h:mm;@">
                  <c:v>43082.458333333336</c:v>
                </c:pt>
                <c:pt idx="25366" formatCode="m/d/yy\ h:mm;@">
                  <c:v>43082.46875</c:v>
                </c:pt>
                <c:pt idx="25367" formatCode="m/d/yy\ h:mm;@">
                  <c:v>43082.479166666664</c:v>
                </c:pt>
                <c:pt idx="25368" formatCode="m/d/yy\ h:mm;@">
                  <c:v>43082.489583333336</c:v>
                </c:pt>
                <c:pt idx="25369" formatCode="m/d/yy\ h:mm;@">
                  <c:v>43082.5</c:v>
                </c:pt>
                <c:pt idx="25370" formatCode="m/d/yy\ h:mm;@">
                  <c:v>43082.510416666664</c:v>
                </c:pt>
                <c:pt idx="25371" formatCode="m/d/yy\ h:mm;@">
                  <c:v>43082.520833333336</c:v>
                </c:pt>
                <c:pt idx="25372" formatCode="m/d/yy\ h:mm;@">
                  <c:v>43082.53125</c:v>
                </c:pt>
                <c:pt idx="25373" formatCode="m/d/yy\ h:mm;@">
                  <c:v>43082.541666666664</c:v>
                </c:pt>
                <c:pt idx="25374" formatCode="m/d/yy\ h:mm;@">
                  <c:v>43082.552083333336</c:v>
                </c:pt>
                <c:pt idx="25375" formatCode="m/d/yy\ h:mm;@">
                  <c:v>43082.5625</c:v>
                </c:pt>
                <c:pt idx="25376" formatCode="m/d/yy\ h:mm;@">
                  <c:v>43082.572916666664</c:v>
                </c:pt>
                <c:pt idx="25377" formatCode="m/d/yy\ h:mm;@">
                  <c:v>43082.583333333336</c:v>
                </c:pt>
                <c:pt idx="25378" formatCode="m/d/yy\ h:mm;@">
                  <c:v>43082.59375</c:v>
                </c:pt>
                <c:pt idx="25379" formatCode="m/d/yy\ h:mm;@">
                  <c:v>43082.604166666664</c:v>
                </c:pt>
                <c:pt idx="25380" formatCode="m/d/yy\ h:mm;@">
                  <c:v>43082.614583333336</c:v>
                </c:pt>
                <c:pt idx="25381" formatCode="m/d/yy\ h:mm;@">
                  <c:v>43082.625</c:v>
                </c:pt>
                <c:pt idx="25382" formatCode="m/d/yy\ h:mm;@">
                  <c:v>43082.635416666664</c:v>
                </c:pt>
                <c:pt idx="25383" formatCode="m/d/yy\ h:mm;@">
                  <c:v>43082.645833333336</c:v>
                </c:pt>
                <c:pt idx="25384" formatCode="m/d/yy\ h:mm;@">
                  <c:v>43082.65625</c:v>
                </c:pt>
                <c:pt idx="25385" formatCode="m/d/yy\ h:mm;@">
                  <c:v>43082.666666666664</c:v>
                </c:pt>
                <c:pt idx="25386" formatCode="m/d/yy\ h:mm;@">
                  <c:v>43082.677083333336</c:v>
                </c:pt>
                <c:pt idx="25387" formatCode="m/d/yy\ h:mm;@">
                  <c:v>43082.6875</c:v>
                </c:pt>
                <c:pt idx="25388" formatCode="m/d/yy\ h:mm;@">
                  <c:v>43082.697916666664</c:v>
                </c:pt>
                <c:pt idx="25389" formatCode="m/d/yy\ h:mm;@">
                  <c:v>43082.708333333336</c:v>
                </c:pt>
                <c:pt idx="25390" formatCode="m/d/yy\ h:mm;@">
                  <c:v>43082.71875</c:v>
                </c:pt>
                <c:pt idx="25391" formatCode="m/d/yy\ h:mm;@">
                  <c:v>43082.729166666664</c:v>
                </c:pt>
                <c:pt idx="25392" formatCode="m/d/yy\ h:mm;@">
                  <c:v>43082.739583333336</c:v>
                </c:pt>
                <c:pt idx="25393" formatCode="m/d/yy\ h:mm;@">
                  <c:v>43082.75</c:v>
                </c:pt>
                <c:pt idx="25394" formatCode="m/d/yy\ h:mm;@">
                  <c:v>43082.760416666664</c:v>
                </c:pt>
                <c:pt idx="25395" formatCode="m/d/yy\ h:mm;@">
                  <c:v>43082.770833333336</c:v>
                </c:pt>
                <c:pt idx="25396" formatCode="m/d/yy\ h:mm;@">
                  <c:v>43082.78125</c:v>
                </c:pt>
                <c:pt idx="25397" formatCode="m/d/yy\ h:mm;@">
                  <c:v>43082.791666666664</c:v>
                </c:pt>
                <c:pt idx="25398" formatCode="m/d/yy\ h:mm;@">
                  <c:v>43082.802083333336</c:v>
                </c:pt>
                <c:pt idx="25399" formatCode="m/d/yy\ h:mm;@">
                  <c:v>43082.8125</c:v>
                </c:pt>
                <c:pt idx="25400" formatCode="m/d/yy\ h:mm;@">
                  <c:v>43082.822916666664</c:v>
                </c:pt>
                <c:pt idx="25401" formatCode="m/d/yy\ h:mm;@">
                  <c:v>43082.833333333336</c:v>
                </c:pt>
                <c:pt idx="25402" formatCode="m/d/yy\ h:mm;@">
                  <c:v>43082.84375</c:v>
                </c:pt>
                <c:pt idx="25403" formatCode="m/d/yy\ h:mm;@">
                  <c:v>43082.854166666664</c:v>
                </c:pt>
                <c:pt idx="25404" formatCode="m/d/yy\ h:mm;@">
                  <c:v>43082.864583333336</c:v>
                </c:pt>
                <c:pt idx="25405" formatCode="m/d/yy\ h:mm;@">
                  <c:v>43082.875</c:v>
                </c:pt>
                <c:pt idx="25406" formatCode="m/d/yy\ h:mm;@">
                  <c:v>43082.885416666664</c:v>
                </c:pt>
                <c:pt idx="25407" formatCode="m/d/yy\ h:mm;@">
                  <c:v>43082.895833333336</c:v>
                </c:pt>
                <c:pt idx="25408" formatCode="m/d/yy\ h:mm;@">
                  <c:v>43082.90625</c:v>
                </c:pt>
                <c:pt idx="25409" formatCode="m/d/yy\ h:mm;@">
                  <c:v>43082.916666666664</c:v>
                </c:pt>
                <c:pt idx="25410" formatCode="m/d/yy\ h:mm;@">
                  <c:v>43082.927083333336</c:v>
                </c:pt>
                <c:pt idx="25411" formatCode="m/d/yy\ h:mm;@">
                  <c:v>43082.9375</c:v>
                </c:pt>
                <c:pt idx="25412" formatCode="m/d/yy\ h:mm;@">
                  <c:v>43082.947916666664</c:v>
                </c:pt>
                <c:pt idx="25413" formatCode="m/d/yy\ h:mm;@">
                  <c:v>43082.958333333336</c:v>
                </c:pt>
                <c:pt idx="25414" formatCode="m/d/yy\ h:mm;@">
                  <c:v>43082.96875</c:v>
                </c:pt>
                <c:pt idx="25415" formatCode="m/d/yy\ h:mm;@">
                  <c:v>43082.979166666664</c:v>
                </c:pt>
                <c:pt idx="25416" formatCode="m/d/yy\ h:mm;@">
                  <c:v>43082.989583333336</c:v>
                </c:pt>
                <c:pt idx="25417" formatCode="m/d/yy\ h:mm;@">
                  <c:v>43083</c:v>
                </c:pt>
                <c:pt idx="25418" formatCode="m/d/yy\ h:mm;@">
                  <c:v>43083.010416666664</c:v>
                </c:pt>
                <c:pt idx="25419" formatCode="m/d/yy\ h:mm;@">
                  <c:v>43083.020833333336</c:v>
                </c:pt>
                <c:pt idx="25420" formatCode="m/d/yy\ h:mm;@">
                  <c:v>43083.03125</c:v>
                </c:pt>
                <c:pt idx="25421" formatCode="m/d/yy\ h:mm;@">
                  <c:v>43083.041666666664</c:v>
                </c:pt>
                <c:pt idx="25422" formatCode="m/d/yy\ h:mm;@">
                  <c:v>43083.052083333336</c:v>
                </c:pt>
                <c:pt idx="25423" formatCode="m/d/yy\ h:mm;@">
                  <c:v>43083.0625</c:v>
                </c:pt>
                <c:pt idx="25424" formatCode="m/d/yy\ h:mm;@">
                  <c:v>43083.072916666664</c:v>
                </c:pt>
                <c:pt idx="25425" formatCode="m/d/yy\ h:mm;@">
                  <c:v>43083.083333333336</c:v>
                </c:pt>
                <c:pt idx="25426" formatCode="m/d/yy\ h:mm;@">
                  <c:v>43083.09375</c:v>
                </c:pt>
                <c:pt idx="25427" formatCode="m/d/yy\ h:mm;@">
                  <c:v>43083.104166666664</c:v>
                </c:pt>
                <c:pt idx="25428" formatCode="m/d/yy\ h:mm;@">
                  <c:v>43083.114583333336</c:v>
                </c:pt>
                <c:pt idx="25429" formatCode="m/d/yy\ h:mm;@">
                  <c:v>43083.125</c:v>
                </c:pt>
                <c:pt idx="25430" formatCode="m/d/yy\ h:mm;@">
                  <c:v>43083.135416666664</c:v>
                </c:pt>
                <c:pt idx="25431" formatCode="m/d/yy\ h:mm;@">
                  <c:v>43083.145833333336</c:v>
                </c:pt>
                <c:pt idx="25432" formatCode="m/d/yy\ h:mm;@">
                  <c:v>43083.15625</c:v>
                </c:pt>
                <c:pt idx="25433" formatCode="m/d/yy\ h:mm;@">
                  <c:v>43083.166666666664</c:v>
                </c:pt>
                <c:pt idx="25434" formatCode="m/d/yy\ h:mm;@">
                  <c:v>43083.177083333336</c:v>
                </c:pt>
                <c:pt idx="25435" formatCode="m/d/yy\ h:mm;@">
                  <c:v>43083.1875</c:v>
                </c:pt>
                <c:pt idx="25436" formatCode="m/d/yy\ h:mm;@">
                  <c:v>43083.197916666664</c:v>
                </c:pt>
                <c:pt idx="25437" formatCode="m/d/yy\ h:mm;@">
                  <c:v>43083.208333333336</c:v>
                </c:pt>
                <c:pt idx="25438" formatCode="m/d/yy\ h:mm;@">
                  <c:v>43083.21875</c:v>
                </c:pt>
                <c:pt idx="25439" formatCode="m/d/yy\ h:mm;@">
                  <c:v>43083.229166666664</c:v>
                </c:pt>
                <c:pt idx="25440" formatCode="m/d/yy\ h:mm;@">
                  <c:v>43083.239583333336</c:v>
                </c:pt>
                <c:pt idx="25441" formatCode="m/d/yy\ h:mm;@">
                  <c:v>43083.25</c:v>
                </c:pt>
                <c:pt idx="25442" formatCode="m/d/yy\ h:mm;@">
                  <c:v>43083.260416666664</c:v>
                </c:pt>
                <c:pt idx="25443" formatCode="m/d/yy\ h:mm;@">
                  <c:v>43083.270833333336</c:v>
                </c:pt>
                <c:pt idx="25444" formatCode="m/d/yy\ h:mm;@">
                  <c:v>43083.28125</c:v>
                </c:pt>
                <c:pt idx="25445" formatCode="m/d/yy\ h:mm;@">
                  <c:v>43083.291666666664</c:v>
                </c:pt>
                <c:pt idx="25446" formatCode="m/d/yy\ h:mm;@">
                  <c:v>43083.302083333336</c:v>
                </c:pt>
                <c:pt idx="25447" formatCode="m/d/yy\ h:mm;@">
                  <c:v>43083.3125</c:v>
                </c:pt>
                <c:pt idx="25448" formatCode="m/d/yy\ h:mm;@">
                  <c:v>43083.322916666664</c:v>
                </c:pt>
                <c:pt idx="25449" formatCode="m/d/yy\ h:mm;@">
                  <c:v>43083.333333333336</c:v>
                </c:pt>
                <c:pt idx="25450" formatCode="m/d/yy\ h:mm;@">
                  <c:v>43083.34375</c:v>
                </c:pt>
                <c:pt idx="25451" formatCode="m/d/yy\ h:mm;@">
                  <c:v>43083.354166666664</c:v>
                </c:pt>
                <c:pt idx="25452" formatCode="m/d/yy\ h:mm;@">
                  <c:v>43083.364583333336</c:v>
                </c:pt>
                <c:pt idx="25453" formatCode="m/d/yy\ h:mm;@">
                  <c:v>43083.375</c:v>
                </c:pt>
                <c:pt idx="25454" formatCode="m/d/yy\ h:mm;@">
                  <c:v>43083.385416666664</c:v>
                </c:pt>
                <c:pt idx="25455" formatCode="m/d/yy\ h:mm;@">
                  <c:v>43083.395833333336</c:v>
                </c:pt>
                <c:pt idx="25456" formatCode="m/d/yy\ h:mm;@">
                  <c:v>43083.40625</c:v>
                </c:pt>
                <c:pt idx="25457" formatCode="m/d/yy\ h:mm;@">
                  <c:v>43083.416666666664</c:v>
                </c:pt>
                <c:pt idx="25458" formatCode="m/d/yy\ h:mm;@">
                  <c:v>43083.427083333336</c:v>
                </c:pt>
                <c:pt idx="25459" formatCode="m/d/yy\ h:mm;@">
                  <c:v>43083.4375</c:v>
                </c:pt>
                <c:pt idx="25460" formatCode="m/d/yy\ h:mm;@">
                  <c:v>43083.447916666664</c:v>
                </c:pt>
                <c:pt idx="25461" formatCode="m/d/yy\ h:mm;@">
                  <c:v>43083.458333333336</c:v>
                </c:pt>
                <c:pt idx="25462" formatCode="m/d/yy\ h:mm;@">
                  <c:v>43083.46875</c:v>
                </c:pt>
                <c:pt idx="25463" formatCode="m/d/yy\ h:mm;@">
                  <c:v>43083.479166666664</c:v>
                </c:pt>
                <c:pt idx="25464" formatCode="m/d/yy\ h:mm;@">
                  <c:v>43083.489583333336</c:v>
                </c:pt>
                <c:pt idx="25465" formatCode="m/d/yy\ h:mm;@">
                  <c:v>43083.5</c:v>
                </c:pt>
                <c:pt idx="25466" formatCode="m/d/yy\ h:mm;@">
                  <c:v>43083.510416666664</c:v>
                </c:pt>
                <c:pt idx="25467" formatCode="m/d/yy\ h:mm;@">
                  <c:v>43083.520833333336</c:v>
                </c:pt>
                <c:pt idx="25468" formatCode="m/d/yy\ h:mm;@">
                  <c:v>43083.53125</c:v>
                </c:pt>
                <c:pt idx="25469" formatCode="m/d/yy\ h:mm;@">
                  <c:v>43083.541666666664</c:v>
                </c:pt>
                <c:pt idx="25470" formatCode="m/d/yy\ h:mm;@">
                  <c:v>43083.552083333336</c:v>
                </c:pt>
                <c:pt idx="25471" formatCode="m/d/yy\ h:mm;@">
                  <c:v>43083.5625</c:v>
                </c:pt>
                <c:pt idx="25472" formatCode="m/d/yy\ h:mm;@">
                  <c:v>43083.572916666664</c:v>
                </c:pt>
                <c:pt idx="25473" formatCode="m/d/yy\ h:mm;@">
                  <c:v>43083.583333333336</c:v>
                </c:pt>
                <c:pt idx="25474" formatCode="m/d/yy\ h:mm;@">
                  <c:v>43083.59375</c:v>
                </c:pt>
                <c:pt idx="25475" formatCode="m/d/yy\ h:mm;@">
                  <c:v>43083.604166666664</c:v>
                </c:pt>
                <c:pt idx="25476" formatCode="m/d/yy\ h:mm;@">
                  <c:v>43083.614583333336</c:v>
                </c:pt>
                <c:pt idx="25477" formatCode="m/d/yy\ h:mm;@">
                  <c:v>43083.625</c:v>
                </c:pt>
                <c:pt idx="25478" formatCode="m/d/yy\ h:mm;@">
                  <c:v>43083.635416666664</c:v>
                </c:pt>
                <c:pt idx="25479" formatCode="m/d/yy\ h:mm;@">
                  <c:v>43083.645833333336</c:v>
                </c:pt>
                <c:pt idx="25480" formatCode="m/d/yy\ h:mm;@">
                  <c:v>43083.65625</c:v>
                </c:pt>
                <c:pt idx="25481" formatCode="m/d/yy\ h:mm;@">
                  <c:v>43083.666666666664</c:v>
                </c:pt>
                <c:pt idx="25482" formatCode="m/d/yy\ h:mm;@">
                  <c:v>43083.677083333336</c:v>
                </c:pt>
                <c:pt idx="25483" formatCode="m/d/yy\ h:mm;@">
                  <c:v>43083.6875</c:v>
                </c:pt>
                <c:pt idx="25484" formatCode="m/d/yy\ h:mm;@">
                  <c:v>43083.697916666664</c:v>
                </c:pt>
                <c:pt idx="25485" formatCode="m/d/yy\ h:mm;@">
                  <c:v>43083.708333333336</c:v>
                </c:pt>
                <c:pt idx="25486" formatCode="m/d/yy\ h:mm;@">
                  <c:v>43083.71875</c:v>
                </c:pt>
                <c:pt idx="25487" formatCode="m/d/yy\ h:mm;@">
                  <c:v>43083.729166666664</c:v>
                </c:pt>
                <c:pt idx="25488" formatCode="m/d/yy\ h:mm;@">
                  <c:v>43083.739583333336</c:v>
                </c:pt>
                <c:pt idx="25489" formatCode="m/d/yy\ h:mm;@">
                  <c:v>43083.75</c:v>
                </c:pt>
                <c:pt idx="25490" formatCode="m/d/yy\ h:mm;@">
                  <c:v>43083.760416666664</c:v>
                </c:pt>
                <c:pt idx="25491" formatCode="m/d/yy\ h:mm;@">
                  <c:v>43083.770833333336</c:v>
                </c:pt>
                <c:pt idx="25492" formatCode="m/d/yy\ h:mm;@">
                  <c:v>43083.78125</c:v>
                </c:pt>
                <c:pt idx="25493" formatCode="m/d/yy\ h:mm;@">
                  <c:v>43083.791666666664</c:v>
                </c:pt>
                <c:pt idx="25494" formatCode="m/d/yy\ h:mm;@">
                  <c:v>43083.802083333336</c:v>
                </c:pt>
                <c:pt idx="25495" formatCode="m/d/yy\ h:mm;@">
                  <c:v>43083.8125</c:v>
                </c:pt>
                <c:pt idx="25496" formatCode="m/d/yy\ h:mm;@">
                  <c:v>43083.822916666664</c:v>
                </c:pt>
                <c:pt idx="25497" formatCode="m/d/yy\ h:mm;@">
                  <c:v>43083.833333333336</c:v>
                </c:pt>
                <c:pt idx="25498" formatCode="m/d/yy\ h:mm;@">
                  <c:v>43083.84375</c:v>
                </c:pt>
                <c:pt idx="25499" formatCode="m/d/yy\ h:mm;@">
                  <c:v>43083.854166666664</c:v>
                </c:pt>
                <c:pt idx="25500" formatCode="m/d/yy\ h:mm;@">
                  <c:v>43083.864583333336</c:v>
                </c:pt>
                <c:pt idx="25501" formatCode="m/d/yy\ h:mm;@">
                  <c:v>43083.875</c:v>
                </c:pt>
                <c:pt idx="25502" formatCode="m/d/yy\ h:mm;@">
                  <c:v>43083.885416666664</c:v>
                </c:pt>
                <c:pt idx="25503" formatCode="m/d/yy\ h:mm;@">
                  <c:v>43083.895833333336</c:v>
                </c:pt>
                <c:pt idx="25504" formatCode="m/d/yy\ h:mm;@">
                  <c:v>43083.90625</c:v>
                </c:pt>
                <c:pt idx="25505" formatCode="m/d/yy\ h:mm;@">
                  <c:v>43083.916666666664</c:v>
                </c:pt>
                <c:pt idx="25506" formatCode="m/d/yy\ h:mm;@">
                  <c:v>43083.927083333336</c:v>
                </c:pt>
                <c:pt idx="25507" formatCode="m/d/yy\ h:mm;@">
                  <c:v>43083.9375</c:v>
                </c:pt>
                <c:pt idx="25508" formatCode="m/d/yy\ h:mm;@">
                  <c:v>43083.947916666664</c:v>
                </c:pt>
                <c:pt idx="25509" formatCode="m/d/yy\ h:mm;@">
                  <c:v>43083.958333333336</c:v>
                </c:pt>
                <c:pt idx="25510" formatCode="m/d/yy\ h:mm;@">
                  <c:v>43083.96875</c:v>
                </c:pt>
                <c:pt idx="25511" formatCode="m/d/yy\ h:mm;@">
                  <c:v>43083.979166666664</c:v>
                </c:pt>
                <c:pt idx="25512" formatCode="m/d/yy\ h:mm;@">
                  <c:v>43083.989583333336</c:v>
                </c:pt>
                <c:pt idx="25513" formatCode="m/d/yy\ h:mm;@">
                  <c:v>43084</c:v>
                </c:pt>
                <c:pt idx="25514" formatCode="m/d/yy\ h:mm;@">
                  <c:v>43084.010416666664</c:v>
                </c:pt>
                <c:pt idx="25515" formatCode="m/d/yy\ h:mm;@">
                  <c:v>43084.020833333336</c:v>
                </c:pt>
                <c:pt idx="25516" formatCode="m/d/yy\ h:mm;@">
                  <c:v>43084.03125</c:v>
                </c:pt>
                <c:pt idx="25517" formatCode="m/d/yy\ h:mm;@">
                  <c:v>43084.041666666664</c:v>
                </c:pt>
                <c:pt idx="25518" formatCode="m/d/yy\ h:mm;@">
                  <c:v>43084.052083333336</c:v>
                </c:pt>
                <c:pt idx="25519" formatCode="m/d/yy\ h:mm;@">
                  <c:v>43084.0625</c:v>
                </c:pt>
                <c:pt idx="25520" formatCode="m/d/yy\ h:mm;@">
                  <c:v>43084.072916666664</c:v>
                </c:pt>
                <c:pt idx="25521" formatCode="m/d/yy\ h:mm;@">
                  <c:v>43084.083333333336</c:v>
                </c:pt>
                <c:pt idx="25522" formatCode="m/d/yy\ h:mm;@">
                  <c:v>43084.09375</c:v>
                </c:pt>
                <c:pt idx="25523" formatCode="m/d/yy\ h:mm;@">
                  <c:v>43084.104166666664</c:v>
                </c:pt>
                <c:pt idx="25524" formatCode="m/d/yy\ h:mm;@">
                  <c:v>43084.114583333336</c:v>
                </c:pt>
                <c:pt idx="25525" formatCode="m/d/yy\ h:mm;@">
                  <c:v>43084.125</c:v>
                </c:pt>
                <c:pt idx="25526" formatCode="m/d/yy\ h:mm;@">
                  <c:v>43084.135416666664</c:v>
                </c:pt>
                <c:pt idx="25527" formatCode="m/d/yy\ h:mm;@">
                  <c:v>43084.145833333336</c:v>
                </c:pt>
                <c:pt idx="25528" formatCode="m/d/yy\ h:mm;@">
                  <c:v>43084.15625</c:v>
                </c:pt>
                <c:pt idx="25529" formatCode="m/d/yy\ h:mm;@">
                  <c:v>43084.166666666664</c:v>
                </c:pt>
                <c:pt idx="25530" formatCode="m/d/yy\ h:mm;@">
                  <c:v>43084.177083333336</c:v>
                </c:pt>
                <c:pt idx="25531" formatCode="m/d/yy\ h:mm;@">
                  <c:v>43084.1875</c:v>
                </c:pt>
                <c:pt idx="25532" formatCode="m/d/yy\ h:mm;@">
                  <c:v>43084.197916666664</c:v>
                </c:pt>
                <c:pt idx="25533" formatCode="m/d/yy\ h:mm;@">
                  <c:v>43084.208333333336</c:v>
                </c:pt>
                <c:pt idx="25534" formatCode="m/d/yy\ h:mm;@">
                  <c:v>43084.21875</c:v>
                </c:pt>
                <c:pt idx="25535" formatCode="m/d/yy\ h:mm;@">
                  <c:v>43084.229166666664</c:v>
                </c:pt>
                <c:pt idx="25536" formatCode="m/d/yy\ h:mm;@">
                  <c:v>43084.239583333336</c:v>
                </c:pt>
                <c:pt idx="25537" formatCode="m/d/yy\ h:mm;@">
                  <c:v>43084.25</c:v>
                </c:pt>
                <c:pt idx="25538" formatCode="m/d/yy\ h:mm;@">
                  <c:v>43084.260416666664</c:v>
                </c:pt>
                <c:pt idx="25539" formatCode="m/d/yy\ h:mm;@">
                  <c:v>43084.270833333336</c:v>
                </c:pt>
                <c:pt idx="25540" formatCode="m/d/yy\ h:mm;@">
                  <c:v>43084.28125</c:v>
                </c:pt>
                <c:pt idx="25541" formatCode="m/d/yy\ h:mm;@">
                  <c:v>43084.291666666664</c:v>
                </c:pt>
                <c:pt idx="25542" formatCode="m/d/yy\ h:mm;@">
                  <c:v>43084.302083333336</c:v>
                </c:pt>
                <c:pt idx="25543" formatCode="m/d/yy\ h:mm;@">
                  <c:v>43084.3125</c:v>
                </c:pt>
                <c:pt idx="25544" formatCode="m/d/yy\ h:mm;@">
                  <c:v>43084.322916666664</c:v>
                </c:pt>
                <c:pt idx="25545" formatCode="m/d/yy\ h:mm;@">
                  <c:v>43084.333333333336</c:v>
                </c:pt>
                <c:pt idx="25546" formatCode="m/d/yy\ h:mm;@">
                  <c:v>43084.34375</c:v>
                </c:pt>
                <c:pt idx="25547" formatCode="m/d/yy\ h:mm;@">
                  <c:v>43084.354166666664</c:v>
                </c:pt>
                <c:pt idx="25548" formatCode="m/d/yy\ h:mm;@">
                  <c:v>43084.364583333336</c:v>
                </c:pt>
                <c:pt idx="25549" formatCode="m/d/yy\ h:mm;@">
                  <c:v>43084.375</c:v>
                </c:pt>
                <c:pt idx="25550" formatCode="m/d/yy\ h:mm;@">
                  <c:v>43084.385416666664</c:v>
                </c:pt>
                <c:pt idx="25551" formatCode="m/d/yy\ h:mm;@">
                  <c:v>43084.395833333336</c:v>
                </c:pt>
                <c:pt idx="25552" formatCode="m/d/yy\ h:mm;@">
                  <c:v>43084.40625</c:v>
                </c:pt>
                <c:pt idx="25553" formatCode="m/d/yy\ h:mm;@">
                  <c:v>43084.416666666664</c:v>
                </c:pt>
                <c:pt idx="25554" formatCode="m/d/yy\ h:mm;@">
                  <c:v>43084.427083333336</c:v>
                </c:pt>
                <c:pt idx="25555" formatCode="m/d/yy\ h:mm;@">
                  <c:v>43084.4375</c:v>
                </c:pt>
                <c:pt idx="25556" formatCode="m/d/yy\ h:mm;@">
                  <c:v>43084.447916666664</c:v>
                </c:pt>
                <c:pt idx="25557" formatCode="m/d/yy\ h:mm;@">
                  <c:v>43084.458333333336</c:v>
                </c:pt>
                <c:pt idx="25558" formatCode="m/d/yy\ h:mm;@">
                  <c:v>43084.46875</c:v>
                </c:pt>
                <c:pt idx="25559" formatCode="m/d/yy\ h:mm;@">
                  <c:v>43084.479166666664</c:v>
                </c:pt>
                <c:pt idx="25560" formatCode="m/d/yy\ h:mm;@">
                  <c:v>43084.489583333336</c:v>
                </c:pt>
                <c:pt idx="25561" formatCode="m/d/yy\ h:mm;@">
                  <c:v>43084.5</c:v>
                </c:pt>
                <c:pt idx="25562" formatCode="m/d/yy\ h:mm;@">
                  <c:v>43084.510416666664</c:v>
                </c:pt>
                <c:pt idx="25563" formatCode="m/d/yy\ h:mm;@">
                  <c:v>43084.520833333336</c:v>
                </c:pt>
                <c:pt idx="25564" formatCode="m/d/yy\ h:mm;@">
                  <c:v>43084.53125</c:v>
                </c:pt>
                <c:pt idx="25565" formatCode="m/d/yy\ h:mm;@">
                  <c:v>43084.541666666664</c:v>
                </c:pt>
                <c:pt idx="25566" formatCode="m/d/yy\ h:mm;@">
                  <c:v>43084.552083333336</c:v>
                </c:pt>
                <c:pt idx="25567" formatCode="m/d/yy\ h:mm;@">
                  <c:v>43084.5625</c:v>
                </c:pt>
                <c:pt idx="25568" formatCode="m/d/yy\ h:mm;@">
                  <c:v>43084.572916666664</c:v>
                </c:pt>
                <c:pt idx="25569" formatCode="m/d/yy\ h:mm;@">
                  <c:v>43084.583333333336</c:v>
                </c:pt>
                <c:pt idx="25570" formatCode="m/d/yy\ h:mm;@">
                  <c:v>43084.59375</c:v>
                </c:pt>
                <c:pt idx="25571" formatCode="m/d/yy\ h:mm;@">
                  <c:v>43084.604166666664</c:v>
                </c:pt>
                <c:pt idx="25572" formatCode="m/d/yy\ h:mm;@">
                  <c:v>43084.614583333336</c:v>
                </c:pt>
                <c:pt idx="25573" formatCode="m/d/yy\ h:mm;@">
                  <c:v>43084.625</c:v>
                </c:pt>
                <c:pt idx="25574" formatCode="m/d/yy\ h:mm;@">
                  <c:v>43084.635416666664</c:v>
                </c:pt>
                <c:pt idx="25575" formatCode="m/d/yy\ h:mm;@">
                  <c:v>43084.645833333336</c:v>
                </c:pt>
                <c:pt idx="25576" formatCode="m/d/yy\ h:mm;@">
                  <c:v>43084.65625</c:v>
                </c:pt>
                <c:pt idx="25577" formatCode="m/d/yy\ h:mm;@">
                  <c:v>43084.666666666664</c:v>
                </c:pt>
                <c:pt idx="25578" formatCode="m/d/yy\ h:mm;@">
                  <c:v>43084.677083333336</c:v>
                </c:pt>
                <c:pt idx="25579" formatCode="m/d/yy\ h:mm;@">
                  <c:v>43084.6875</c:v>
                </c:pt>
                <c:pt idx="25580" formatCode="m/d/yy\ h:mm;@">
                  <c:v>43084.697916666664</c:v>
                </c:pt>
                <c:pt idx="25581" formatCode="m/d/yy\ h:mm;@">
                  <c:v>43084.708333333336</c:v>
                </c:pt>
                <c:pt idx="25582" formatCode="m/d/yy\ h:mm;@">
                  <c:v>43084.71875</c:v>
                </c:pt>
                <c:pt idx="25583" formatCode="m/d/yy\ h:mm;@">
                  <c:v>43084.729166666664</c:v>
                </c:pt>
                <c:pt idx="25584" formatCode="m/d/yy\ h:mm;@">
                  <c:v>43084.739583333336</c:v>
                </c:pt>
                <c:pt idx="25585" formatCode="m/d/yy\ h:mm;@">
                  <c:v>43084.75</c:v>
                </c:pt>
                <c:pt idx="25586" formatCode="m/d/yy\ h:mm;@">
                  <c:v>43084.760416666664</c:v>
                </c:pt>
                <c:pt idx="25587" formatCode="m/d/yy\ h:mm;@">
                  <c:v>43084.770833333336</c:v>
                </c:pt>
                <c:pt idx="25588" formatCode="m/d/yy\ h:mm;@">
                  <c:v>43084.78125</c:v>
                </c:pt>
                <c:pt idx="25589" formatCode="m/d/yy\ h:mm;@">
                  <c:v>43084.791666666664</c:v>
                </c:pt>
                <c:pt idx="25590" formatCode="m/d/yy\ h:mm;@">
                  <c:v>43084.802083333336</c:v>
                </c:pt>
                <c:pt idx="25591" formatCode="m/d/yy\ h:mm;@">
                  <c:v>43084.8125</c:v>
                </c:pt>
                <c:pt idx="25592" formatCode="m/d/yy\ h:mm;@">
                  <c:v>43084.822916666664</c:v>
                </c:pt>
                <c:pt idx="25593" formatCode="m/d/yy\ h:mm;@">
                  <c:v>43084.833333333336</c:v>
                </c:pt>
                <c:pt idx="25594" formatCode="m/d/yy\ h:mm;@">
                  <c:v>43084.84375</c:v>
                </c:pt>
                <c:pt idx="25595" formatCode="m/d/yy\ h:mm;@">
                  <c:v>43084.854166666664</c:v>
                </c:pt>
                <c:pt idx="25596" formatCode="m/d/yy\ h:mm;@">
                  <c:v>43084.864583333336</c:v>
                </c:pt>
                <c:pt idx="25597" formatCode="m/d/yy\ h:mm;@">
                  <c:v>43084.875</c:v>
                </c:pt>
                <c:pt idx="25598" formatCode="m/d/yy\ h:mm;@">
                  <c:v>43084.885416666664</c:v>
                </c:pt>
                <c:pt idx="25599" formatCode="m/d/yy\ h:mm;@">
                  <c:v>43084.895833333336</c:v>
                </c:pt>
                <c:pt idx="25600" formatCode="m/d/yy\ h:mm;@">
                  <c:v>43084.90625</c:v>
                </c:pt>
                <c:pt idx="25601" formatCode="m/d/yy\ h:mm;@">
                  <c:v>43084.916666666664</c:v>
                </c:pt>
                <c:pt idx="25602" formatCode="m/d/yy\ h:mm;@">
                  <c:v>43084.927083333336</c:v>
                </c:pt>
                <c:pt idx="25603" formatCode="m/d/yy\ h:mm;@">
                  <c:v>43084.9375</c:v>
                </c:pt>
                <c:pt idx="25604" formatCode="m/d/yy\ h:mm;@">
                  <c:v>43084.947916666664</c:v>
                </c:pt>
                <c:pt idx="25605" formatCode="m/d/yy\ h:mm;@">
                  <c:v>43084.958333333336</c:v>
                </c:pt>
                <c:pt idx="25606" formatCode="m/d/yy\ h:mm;@">
                  <c:v>43084.96875</c:v>
                </c:pt>
                <c:pt idx="25607" formatCode="m/d/yy\ h:mm;@">
                  <c:v>43084.979166666664</c:v>
                </c:pt>
                <c:pt idx="25608" formatCode="m/d/yy\ h:mm;@">
                  <c:v>43084.989583333336</c:v>
                </c:pt>
                <c:pt idx="25609" formatCode="m/d/yy\ h:mm;@">
                  <c:v>43085</c:v>
                </c:pt>
                <c:pt idx="25610" formatCode="m/d/yy\ h:mm;@">
                  <c:v>43085.010416666664</c:v>
                </c:pt>
                <c:pt idx="25611" formatCode="m/d/yy\ h:mm;@">
                  <c:v>43085.020833333336</c:v>
                </c:pt>
                <c:pt idx="25612" formatCode="m/d/yy\ h:mm;@">
                  <c:v>43085.03125</c:v>
                </c:pt>
                <c:pt idx="25613" formatCode="m/d/yy\ h:mm;@">
                  <c:v>43085.041666666664</c:v>
                </c:pt>
                <c:pt idx="25614" formatCode="m/d/yy\ h:mm;@">
                  <c:v>43085.052083333336</c:v>
                </c:pt>
                <c:pt idx="25615" formatCode="m/d/yy\ h:mm;@">
                  <c:v>43085.0625</c:v>
                </c:pt>
                <c:pt idx="25616" formatCode="m/d/yy\ h:mm;@">
                  <c:v>43085.072916666664</c:v>
                </c:pt>
                <c:pt idx="25617" formatCode="m/d/yy\ h:mm;@">
                  <c:v>43085.083333333336</c:v>
                </c:pt>
                <c:pt idx="25618" formatCode="m/d/yy\ h:mm;@">
                  <c:v>43085.09375</c:v>
                </c:pt>
                <c:pt idx="25619" formatCode="m/d/yy\ h:mm;@">
                  <c:v>43085.104166666664</c:v>
                </c:pt>
                <c:pt idx="25620" formatCode="m/d/yy\ h:mm;@">
                  <c:v>43085.114583333336</c:v>
                </c:pt>
                <c:pt idx="25621" formatCode="m/d/yy\ h:mm;@">
                  <c:v>43085.125</c:v>
                </c:pt>
                <c:pt idx="25622" formatCode="m/d/yy\ h:mm;@">
                  <c:v>43085.135416666664</c:v>
                </c:pt>
                <c:pt idx="25623" formatCode="m/d/yy\ h:mm;@">
                  <c:v>43085.145833333336</c:v>
                </c:pt>
                <c:pt idx="25624" formatCode="m/d/yy\ h:mm;@">
                  <c:v>43085.15625</c:v>
                </c:pt>
                <c:pt idx="25625" formatCode="m/d/yy\ h:mm;@">
                  <c:v>43085.166666666664</c:v>
                </c:pt>
                <c:pt idx="25626" formatCode="m/d/yy\ h:mm;@">
                  <c:v>43085.177083333336</c:v>
                </c:pt>
                <c:pt idx="25627" formatCode="m/d/yy\ h:mm;@">
                  <c:v>43085.1875</c:v>
                </c:pt>
                <c:pt idx="25628" formatCode="m/d/yy\ h:mm;@">
                  <c:v>43085.197916666664</c:v>
                </c:pt>
                <c:pt idx="25629" formatCode="m/d/yy\ h:mm;@">
                  <c:v>43085.208333333336</c:v>
                </c:pt>
                <c:pt idx="25630" formatCode="m/d/yy\ h:mm;@">
                  <c:v>43085.21875</c:v>
                </c:pt>
                <c:pt idx="25631" formatCode="m/d/yy\ h:mm;@">
                  <c:v>43085.229166666664</c:v>
                </c:pt>
                <c:pt idx="25632" formatCode="m/d/yy\ h:mm;@">
                  <c:v>43085.239583333336</c:v>
                </c:pt>
                <c:pt idx="25633" formatCode="m/d/yy\ h:mm;@">
                  <c:v>43085.25</c:v>
                </c:pt>
                <c:pt idx="25634" formatCode="m/d/yy\ h:mm;@">
                  <c:v>43085.260416666664</c:v>
                </c:pt>
                <c:pt idx="25635" formatCode="m/d/yy\ h:mm;@">
                  <c:v>43085.270833333336</c:v>
                </c:pt>
                <c:pt idx="25636" formatCode="m/d/yy\ h:mm;@">
                  <c:v>43085.28125</c:v>
                </c:pt>
                <c:pt idx="25637" formatCode="m/d/yy\ h:mm;@">
                  <c:v>43085.291666666664</c:v>
                </c:pt>
                <c:pt idx="25638" formatCode="m/d/yy\ h:mm;@">
                  <c:v>43085.302083333336</c:v>
                </c:pt>
                <c:pt idx="25639" formatCode="m/d/yy\ h:mm;@">
                  <c:v>43085.3125</c:v>
                </c:pt>
                <c:pt idx="25640" formatCode="m/d/yy\ h:mm;@">
                  <c:v>43085.322916666664</c:v>
                </c:pt>
                <c:pt idx="25641" formatCode="m/d/yy\ h:mm;@">
                  <c:v>43085.333333333336</c:v>
                </c:pt>
                <c:pt idx="25642" formatCode="m/d/yy\ h:mm;@">
                  <c:v>43085.34375</c:v>
                </c:pt>
                <c:pt idx="25643" formatCode="m/d/yy\ h:mm;@">
                  <c:v>43085.354166666664</c:v>
                </c:pt>
                <c:pt idx="25644" formatCode="m/d/yy\ h:mm;@">
                  <c:v>43085.364583333336</c:v>
                </c:pt>
                <c:pt idx="25645" formatCode="m/d/yy\ h:mm;@">
                  <c:v>43085.375</c:v>
                </c:pt>
                <c:pt idx="25646" formatCode="m/d/yy\ h:mm;@">
                  <c:v>43085.385416666664</c:v>
                </c:pt>
                <c:pt idx="25647" formatCode="m/d/yy\ h:mm;@">
                  <c:v>43085.395833333336</c:v>
                </c:pt>
                <c:pt idx="25648" formatCode="m/d/yy\ h:mm;@">
                  <c:v>43085.40625</c:v>
                </c:pt>
                <c:pt idx="25649" formatCode="m/d/yy\ h:mm;@">
                  <c:v>43085.416666666664</c:v>
                </c:pt>
                <c:pt idx="25650" formatCode="m/d/yy\ h:mm;@">
                  <c:v>43085.427083333336</c:v>
                </c:pt>
                <c:pt idx="25651" formatCode="m/d/yy\ h:mm;@">
                  <c:v>43085.4375</c:v>
                </c:pt>
                <c:pt idx="25652" formatCode="m/d/yy\ h:mm;@">
                  <c:v>43085.447916666664</c:v>
                </c:pt>
                <c:pt idx="25653" formatCode="m/d/yy\ h:mm;@">
                  <c:v>43085.458333333336</c:v>
                </c:pt>
                <c:pt idx="25654" formatCode="m/d/yy\ h:mm;@">
                  <c:v>43085.46875</c:v>
                </c:pt>
                <c:pt idx="25655" formatCode="m/d/yy\ h:mm;@">
                  <c:v>43085.479166666664</c:v>
                </c:pt>
                <c:pt idx="25656" formatCode="m/d/yy\ h:mm;@">
                  <c:v>43085.489583333336</c:v>
                </c:pt>
                <c:pt idx="25657" formatCode="m/d/yy\ h:mm;@">
                  <c:v>43085.5</c:v>
                </c:pt>
                <c:pt idx="25658" formatCode="m/d/yy\ h:mm;@">
                  <c:v>43085.510416666664</c:v>
                </c:pt>
                <c:pt idx="25659" formatCode="m/d/yy\ h:mm;@">
                  <c:v>43085.520833333336</c:v>
                </c:pt>
                <c:pt idx="25660" formatCode="m/d/yy\ h:mm;@">
                  <c:v>43085.53125</c:v>
                </c:pt>
                <c:pt idx="25661" formatCode="m/d/yy\ h:mm;@">
                  <c:v>43085.541666666664</c:v>
                </c:pt>
                <c:pt idx="25662" formatCode="m/d/yy\ h:mm;@">
                  <c:v>43085.552083333336</c:v>
                </c:pt>
                <c:pt idx="25663" formatCode="m/d/yy\ h:mm;@">
                  <c:v>43085.5625</c:v>
                </c:pt>
                <c:pt idx="25664" formatCode="m/d/yy\ h:mm;@">
                  <c:v>43085.572916666664</c:v>
                </c:pt>
                <c:pt idx="25665" formatCode="m/d/yy\ h:mm;@">
                  <c:v>43085.583333333336</c:v>
                </c:pt>
                <c:pt idx="25666" formatCode="m/d/yy\ h:mm;@">
                  <c:v>43085.59375</c:v>
                </c:pt>
                <c:pt idx="25667" formatCode="m/d/yy\ h:mm;@">
                  <c:v>43085.604166666664</c:v>
                </c:pt>
                <c:pt idx="25668" formatCode="m/d/yy\ h:mm;@">
                  <c:v>43085.614583333336</c:v>
                </c:pt>
                <c:pt idx="25669" formatCode="m/d/yy\ h:mm;@">
                  <c:v>43085.625</c:v>
                </c:pt>
                <c:pt idx="25670" formatCode="m/d/yy\ h:mm;@">
                  <c:v>43085.635416666664</c:v>
                </c:pt>
                <c:pt idx="25671" formatCode="m/d/yy\ h:mm;@">
                  <c:v>43085.645833333336</c:v>
                </c:pt>
                <c:pt idx="25672" formatCode="m/d/yy\ h:mm;@">
                  <c:v>43085.65625</c:v>
                </c:pt>
                <c:pt idx="25673" formatCode="m/d/yy\ h:mm;@">
                  <c:v>43085.666666666664</c:v>
                </c:pt>
                <c:pt idx="25674" formatCode="m/d/yy\ h:mm;@">
                  <c:v>43085.677083333336</c:v>
                </c:pt>
                <c:pt idx="25675" formatCode="m/d/yy\ h:mm;@">
                  <c:v>43085.6875</c:v>
                </c:pt>
                <c:pt idx="25676" formatCode="m/d/yy\ h:mm;@">
                  <c:v>43085.697916666664</c:v>
                </c:pt>
                <c:pt idx="25677" formatCode="m/d/yy\ h:mm;@">
                  <c:v>43085.708333333336</c:v>
                </c:pt>
                <c:pt idx="25678" formatCode="m/d/yy\ h:mm;@">
                  <c:v>43085.71875</c:v>
                </c:pt>
                <c:pt idx="25679" formatCode="m/d/yy\ h:mm;@">
                  <c:v>43085.729166666664</c:v>
                </c:pt>
                <c:pt idx="25680" formatCode="m/d/yy\ h:mm;@">
                  <c:v>43085.739583333336</c:v>
                </c:pt>
                <c:pt idx="25681" formatCode="m/d/yy\ h:mm;@">
                  <c:v>43085.75</c:v>
                </c:pt>
                <c:pt idx="25682" formatCode="m/d/yy\ h:mm;@">
                  <c:v>43085.760416666664</c:v>
                </c:pt>
                <c:pt idx="25683" formatCode="m/d/yy\ h:mm;@">
                  <c:v>43085.770833333336</c:v>
                </c:pt>
                <c:pt idx="25684" formatCode="m/d/yy\ h:mm;@">
                  <c:v>43085.78125</c:v>
                </c:pt>
                <c:pt idx="25685" formatCode="m/d/yy\ h:mm;@">
                  <c:v>43085.791666666664</c:v>
                </c:pt>
                <c:pt idx="25686" formatCode="m/d/yy\ h:mm;@">
                  <c:v>43085.802083333336</c:v>
                </c:pt>
                <c:pt idx="25687" formatCode="m/d/yy\ h:mm;@">
                  <c:v>43085.8125</c:v>
                </c:pt>
                <c:pt idx="25688" formatCode="m/d/yy\ h:mm;@">
                  <c:v>43085.822916666664</c:v>
                </c:pt>
                <c:pt idx="25689" formatCode="m/d/yy\ h:mm;@">
                  <c:v>43085.833333333336</c:v>
                </c:pt>
                <c:pt idx="25690" formatCode="m/d/yy\ h:mm;@">
                  <c:v>43085.84375</c:v>
                </c:pt>
                <c:pt idx="25691" formatCode="m/d/yy\ h:mm;@">
                  <c:v>43085.854166666664</c:v>
                </c:pt>
                <c:pt idx="25692" formatCode="m/d/yy\ h:mm;@">
                  <c:v>43085.864583333336</c:v>
                </c:pt>
                <c:pt idx="25693" formatCode="m/d/yy\ h:mm;@">
                  <c:v>43085.875</c:v>
                </c:pt>
                <c:pt idx="25694" formatCode="m/d/yy\ h:mm;@">
                  <c:v>43085.885416666664</c:v>
                </c:pt>
                <c:pt idx="25695" formatCode="m/d/yy\ h:mm;@">
                  <c:v>43085.895833333336</c:v>
                </c:pt>
                <c:pt idx="25696" formatCode="m/d/yy\ h:mm;@">
                  <c:v>43085.90625</c:v>
                </c:pt>
                <c:pt idx="25697" formatCode="m/d/yy\ h:mm;@">
                  <c:v>43085.916666666664</c:v>
                </c:pt>
                <c:pt idx="25698" formatCode="m/d/yy\ h:mm;@">
                  <c:v>43085.927083333336</c:v>
                </c:pt>
                <c:pt idx="25699" formatCode="m/d/yy\ h:mm;@">
                  <c:v>43085.9375</c:v>
                </c:pt>
                <c:pt idx="25700" formatCode="m/d/yy\ h:mm;@">
                  <c:v>43085.947916666664</c:v>
                </c:pt>
                <c:pt idx="25701" formatCode="m/d/yy\ h:mm;@">
                  <c:v>43085.958333333336</c:v>
                </c:pt>
                <c:pt idx="25702" formatCode="m/d/yy\ h:mm;@">
                  <c:v>43085.96875</c:v>
                </c:pt>
                <c:pt idx="25703" formatCode="m/d/yy\ h:mm;@">
                  <c:v>43085.979166666664</c:v>
                </c:pt>
                <c:pt idx="25704" formatCode="m/d/yy\ h:mm;@">
                  <c:v>43085.989583333336</c:v>
                </c:pt>
                <c:pt idx="25705" formatCode="m/d/yy\ h:mm;@">
                  <c:v>43086</c:v>
                </c:pt>
                <c:pt idx="25706" formatCode="m/d/yy\ h:mm;@">
                  <c:v>43086.010416666664</c:v>
                </c:pt>
                <c:pt idx="25707" formatCode="m/d/yy\ h:mm;@">
                  <c:v>43086.020833333336</c:v>
                </c:pt>
                <c:pt idx="25708" formatCode="m/d/yy\ h:mm;@">
                  <c:v>43086.03125</c:v>
                </c:pt>
                <c:pt idx="25709" formatCode="m/d/yy\ h:mm;@">
                  <c:v>43086.041666666664</c:v>
                </c:pt>
                <c:pt idx="25710" formatCode="m/d/yy\ h:mm;@">
                  <c:v>43086.052083333336</c:v>
                </c:pt>
                <c:pt idx="25711" formatCode="m/d/yy\ h:mm;@">
                  <c:v>43086.0625</c:v>
                </c:pt>
                <c:pt idx="25712" formatCode="m/d/yy\ h:mm;@">
                  <c:v>43086.072916666664</c:v>
                </c:pt>
                <c:pt idx="25713" formatCode="m/d/yy\ h:mm;@">
                  <c:v>43086.083333333336</c:v>
                </c:pt>
                <c:pt idx="25714" formatCode="m/d/yy\ h:mm;@">
                  <c:v>43086.09375</c:v>
                </c:pt>
                <c:pt idx="25715" formatCode="m/d/yy\ h:mm;@">
                  <c:v>43086.104166666664</c:v>
                </c:pt>
                <c:pt idx="25716" formatCode="m/d/yy\ h:mm;@">
                  <c:v>43086.114583333336</c:v>
                </c:pt>
                <c:pt idx="25717" formatCode="m/d/yy\ h:mm;@">
                  <c:v>43086.125</c:v>
                </c:pt>
                <c:pt idx="25718" formatCode="m/d/yy\ h:mm;@">
                  <c:v>43086.135416666664</c:v>
                </c:pt>
                <c:pt idx="25719" formatCode="m/d/yy\ h:mm;@">
                  <c:v>43086.145833333336</c:v>
                </c:pt>
                <c:pt idx="25720" formatCode="m/d/yy\ h:mm;@">
                  <c:v>43086.15625</c:v>
                </c:pt>
                <c:pt idx="25721" formatCode="m/d/yy\ h:mm;@">
                  <c:v>43086.166666666664</c:v>
                </c:pt>
                <c:pt idx="25722" formatCode="m/d/yy\ h:mm;@">
                  <c:v>43086.177083333336</c:v>
                </c:pt>
                <c:pt idx="25723" formatCode="m/d/yy\ h:mm;@">
                  <c:v>43086.1875</c:v>
                </c:pt>
                <c:pt idx="25724" formatCode="m/d/yy\ h:mm;@">
                  <c:v>43086.197916666664</c:v>
                </c:pt>
                <c:pt idx="25725" formatCode="m/d/yy\ h:mm;@">
                  <c:v>43086.208333333336</c:v>
                </c:pt>
                <c:pt idx="25726" formatCode="m/d/yy\ h:mm;@">
                  <c:v>43086.21875</c:v>
                </c:pt>
                <c:pt idx="25727" formatCode="m/d/yy\ h:mm;@">
                  <c:v>43086.229166666664</c:v>
                </c:pt>
                <c:pt idx="25728" formatCode="m/d/yy\ h:mm;@">
                  <c:v>43086.239583333336</c:v>
                </c:pt>
                <c:pt idx="25729" formatCode="m/d/yy\ h:mm;@">
                  <c:v>43086.25</c:v>
                </c:pt>
                <c:pt idx="25730" formatCode="m/d/yy\ h:mm;@">
                  <c:v>43086.260416666664</c:v>
                </c:pt>
                <c:pt idx="25731" formatCode="m/d/yy\ h:mm;@">
                  <c:v>43086.270833333336</c:v>
                </c:pt>
                <c:pt idx="25732" formatCode="m/d/yy\ h:mm;@">
                  <c:v>43086.28125</c:v>
                </c:pt>
                <c:pt idx="25733" formatCode="m/d/yy\ h:mm;@">
                  <c:v>43086.291666666664</c:v>
                </c:pt>
                <c:pt idx="25734" formatCode="m/d/yy\ h:mm;@">
                  <c:v>43086.302083333336</c:v>
                </c:pt>
                <c:pt idx="25735" formatCode="m/d/yy\ h:mm;@">
                  <c:v>43086.3125</c:v>
                </c:pt>
                <c:pt idx="25736" formatCode="m/d/yy\ h:mm;@">
                  <c:v>43086.322916666664</c:v>
                </c:pt>
                <c:pt idx="25737" formatCode="m/d/yy\ h:mm;@">
                  <c:v>43086.333333333336</c:v>
                </c:pt>
                <c:pt idx="25738" formatCode="m/d/yy\ h:mm;@">
                  <c:v>43086.34375</c:v>
                </c:pt>
                <c:pt idx="25739" formatCode="m/d/yy\ h:mm;@">
                  <c:v>43086.354166666664</c:v>
                </c:pt>
                <c:pt idx="25740" formatCode="m/d/yy\ h:mm;@">
                  <c:v>43086.364583333336</c:v>
                </c:pt>
                <c:pt idx="25741" formatCode="m/d/yy\ h:mm;@">
                  <c:v>43086.375</c:v>
                </c:pt>
                <c:pt idx="25742" formatCode="m/d/yy\ h:mm;@">
                  <c:v>43086.385416666664</c:v>
                </c:pt>
                <c:pt idx="25743" formatCode="m/d/yy\ h:mm;@">
                  <c:v>43086.395833333336</c:v>
                </c:pt>
                <c:pt idx="25744" formatCode="m/d/yy\ h:mm;@">
                  <c:v>43086.40625</c:v>
                </c:pt>
                <c:pt idx="25745" formatCode="m/d/yy\ h:mm;@">
                  <c:v>43086.416666666664</c:v>
                </c:pt>
                <c:pt idx="25746" formatCode="m/d/yy\ h:mm;@">
                  <c:v>43086.427083333336</c:v>
                </c:pt>
                <c:pt idx="25747" formatCode="m/d/yy\ h:mm;@">
                  <c:v>43086.4375</c:v>
                </c:pt>
                <c:pt idx="25748" formatCode="m/d/yy\ h:mm;@">
                  <c:v>43086.447916666664</c:v>
                </c:pt>
                <c:pt idx="25749" formatCode="m/d/yy\ h:mm;@">
                  <c:v>43086.458333333336</c:v>
                </c:pt>
                <c:pt idx="25750" formatCode="m/d/yy\ h:mm;@">
                  <c:v>43086.46875</c:v>
                </c:pt>
                <c:pt idx="25751" formatCode="m/d/yy\ h:mm;@">
                  <c:v>43086.479166666664</c:v>
                </c:pt>
                <c:pt idx="25752" formatCode="m/d/yy\ h:mm;@">
                  <c:v>43086.489583333336</c:v>
                </c:pt>
                <c:pt idx="25753" formatCode="m/d/yy\ h:mm;@">
                  <c:v>43086.5</c:v>
                </c:pt>
                <c:pt idx="25754" formatCode="m/d/yy\ h:mm;@">
                  <c:v>43086.510416666664</c:v>
                </c:pt>
                <c:pt idx="25755" formatCode="m/d/yy\ h:mm;@">
                  <c:v>43086.520833333336</c:v>
                </c:pt>
                <c:pt idx="25756" formatCode="m/d/yy\ h:mm;@">
                  <c:v>43086.53125</c:v>
                </c:pt>
                <c:pt idx="25757" formatCode="m/d/yy\ h:mm;@">
                  <c:v>43086.541666666664</c:v>
                </c:pt>
                <c:pt idx="25758" formatCode="m/d/yy\ h:mm;@">
                  <c:v>43086.552083333336</c:v>
                </c:pt>
                <c:pt idx="25759" formatCode="m/d/yy\ h:mm;@">
                  <c:v>43086.5625</c:v>
                </c:pt>
                <c:pt idx="25760" formatCode="m/d/yy\ h:mm;@">
                  <c:v>43086.572916666664</c:v>
                </c:pt>
                <c:pt idx="25761" formatCode="m/d/yy\ h:mm;@">
                  <c:v>43086.583333333336</c:v>
                </c:pt>
                <c:pt idx="25762" formatCode="m/d/yy\ h:mm;@">
                  <c:v>43086.59375</c:v>
                </c:pt>
                <c:pt idx="25763" formatCode="m/d/yy\ h:mm;@">
                  <c:v>43086.604166666664</c:v>
                </c:pt>
                <c:pt idx="25764" formatCode="m/d/yy\ h:mm;@">
                  <c:v>43086.614583333336</c:v>
                </c:pt>
                <c:pt idx="25765" formatCode="m/d/yy\ h:mm;@">
                  <c:v>43086.625</c:v>
                </c:pt>
                <c:pt idx="25766" formatCode="m/d/yy\ h:mm;@">
                  <c:v>43086.635416666664</c:v>
                </c:pt>
                <c:pt idx="25767" formatCode="m/d/yy\ h:mm;@">
                  <c:v>43086.645833333336</c:v>
                </c:pt>
                <c:pt idx="25768" formatCode="m/d/yy\ h:mm;@">
                  <c:v>43086.65625</c:v>
                </c:pt>
                <c:pt idx="25769" formatCode="m/d/yy\ h:mm;@">
                  <c:v>43086.666666666664</c:v>
                </c:pt>
                <c:pt idx="25770" formatCode="m/d/yy\ h:mm;@">
                  <c:v>43086.677083333336</c:v>
                </c:pt>
                <c:pt idx="25771" formatCode="m/d/yy\ h:mm;@">
                  <c:v>43086.6875</c:v>
                </c:pt>
                <c:pt idx="25772" formatCode="m/d/yy\ h:mm;@">
                  <c:v>43086.697916666664</c:v>
                </c:pt>
                <c:pt idx="25773" formatCode="m/d/yy\ h:mm;@">
                  <c:v>43086.708333333336</c:v>
                </c:pt>
                <c:pt idx="25774" formatCode="m/d/yy\ h:mm;@">
                  <c:v>43086.71875</c:v>
                </c:pt>
                <c:pt idx="25775" formatCode="m/d/yy\ h:mm;@">
                  <c:v>43086.729166666664</c:v>
                </c:pt>
                <c:pt idx="25776" formatCode="m/d/yy\ h:mm;@">
                  <c:v>43086.739583333336</c:v>
                </c:pt>
                <c:pt idx="25777" formatCode="m/d/yy\ h:mm;@">
                  <c:v>43086.75</c:v>
                </c:pt>
                <c:pt idx="25778" formatCode="m/d/yy\ h:mm;@">
                  <c:v>43086.760416666664</c:v>
                </c:pt>
                <c:pt idx="25779" formatCode="m/d/yy\ h:mm;@">
                  <c:v>43086.770833333336</c:v>
                </c:pt>
                <c:pt idx="25780" formatCode="m/d/yy\ h:mm;@">
                  <c:v>43086.78125</c:v>
                </c:pt>
                <c:pt idx="25781" formatCode="m/d/yy\ h:mm;@">
                  <c:v>43086.791666666664</c:v>
                </c:pt>
                <c:pt idx="25782" formatCode="m/d/yy\ h:mm;@">
                  <c:v>43086.802083333336</c:v>
                </c:pt>
                <c:pt idx="25783" formatCode="m/d/yy\ h:mm;@">
                  <c:v>43086.8125</c:v>
                </c:pt>
                <c:pt idx="25784" formatCode="m/d/yy\ h:mm;@">
                  <c:v>43086.822916666664</c:v>
                </c:pt>
                <c:pt idx="25785" formatCode="m/d/yy\ h:mm;@">
                  <c:v>43086.833333333336</c:v>
                </c:pt>
                <c:pt idx="25786" formatCode="m/d/yy\ h:mm;@">
                  <c:v>43086.84375</c:v>
                </c:pt>
                <c:pt idx="25787" formatCode="m/d/yy\ h:mm;@">
                  <c:v>43086.854166666664</c:v>
                </c:pt>
                <c:pt idx="25788" formatCode="m/d/yy\ h:mm;@">
                  <c:v>43086.864583333336</c:v>
                </c:pt>
                <c:pt idx="25789" formatCode="m/d/yy\ h:mm;@">
                  <c:v>43086.875</c:v>
                </c:pt>
                <c:pt idx="25790" formatCode="m/d/yy\ h:mm;@">
                  <c:v>43086.885416666664</c:v>
                </c:pt>
                <c:pt idx="25791" formatCode="m/d/yy\ h:mm;@">
                  <c:v>43086.895833333336</c:v>
                </c:pt>
                <c:pt idx="25792" formatCode="m/d/yy\ h:mm;@">
                  <c:v>43086.90625</c:v>
                </c:pt>
                <c:pt idx="25793" formatCode="m/d/yy\ h:mm;@">
                  <c:v>43086.916666666664</c:v>
                </c:pt>
                <c:pt idx="25794" formatCode="m/d/yy\ h:mm;@">
                  <c:v>43086.927083333336</c:v>
                </c:pt>
                <c:pt idx="25795" formatCode="m/d/yy\ h:mm;@">
                  <c:v>43086.9375</c:v>
                </c:pt>
                <c:pt idx="25796" formatCode="m/d/yy\ h:mm;@">
                  <c:v>43086.947916666664</c:v>
                </c:pt>
                <c:pt idx="25797" formatCode="m/d/yy\ h:mm;@">
                  <c:v>43086.958333333336</c:v>
                </c:pt>
                <c:pt idx="25798" formatCode="m/d/yy\ h:mm;@">
                  <c:v>43086.96875</c:v>
                </c:pt>
                <c:pt idx="25799" formatCode="m/d/yy\ h:mm;@">
                  <c:v>43086.979166666664</c:v>
                </c:pt>
                <c:pt idx="25800" formatCode="m/d/yy\ h:mm;@">
                  <c:v>43086.989583333336</c:v>
                </c:pt>
                <c:pt idx="25801" formatCode="m/d/yy\ h:mm;@">
                  <c:v>43087</c:v>
                </c:pt>
                <c:pt idx="25802" formatCode="m/d/yy\ h:mm;@">
                  <c:v>43087.010416666664</c:v>
                </c:pt>
                <c:pt idx="25803" formatCode="m/d/yy\ h:mm;@">
                  <c:v>43087.020833333336</c:v>
                </c:pt>
                <c:pt idx="25804" formatCode="m/d/yy\ h:mm;@">
                  <c:v>43087.03125</c:v>
                </c:pt>
                <c:pt idx="25805" formatCode="m/d/yy\ h:mm;@">
                  <c:v>43087.041666666664</c:v>
                </c:pt>
                <c:pt idx="25806" formatCode="m/d/yy\ h:mm;@">
                  <c:v>43087.052083333336</c:v>
                </c:pt>
                <c:pt idx="25807" formatCode="m/d/yy\ h:mm;@">
                  <c:v>43087.0625</c:v>
                </c:pt>
                <c:pt idx="25808" formatCode="m/d/yy\ h:mm;@">
                  <c:v>43087.072916666664</c:v>
                </c:pt>
                <c:pt idx="25809" formatCode="m/d/yy\ h:mm;@">
                  <c:v>43087.083333333336</c:v>
                </c:pt>
                <c:pt idx="25810" formatCode="m/d/yy\ h:mm;@">
                  <c:v>43087.09375</c:v>
                </c:pt>
                <c:pt idx="25811" formatCode="m/d/yy\ h:mm;@">
                  <c:v>43087.104166666664</c:v>
                </c:pt>
                <c:pt idx="25812" formatCode="m/d/yy\ h:mm;@">
                  <c:v>43087.114583333336</c:v>
                </c:pt>
                <c:pt idx="25813" formatCode="m/d/yy\ h:mm;@">
                  <c:v>43087.125</c:v>
                </c:pt>
                <c:pt idx="25814" formatCode="m/d/yy\ h:mm;@">
                  <c:v>43087.135416666664</c:v>
                </c:pt>
                <c:pt idx="25815" formatCode="m/d/yy\ h:mm;@">
                  <c:v>43087.145833333336</c:v>
                </c:pt>
                <c:pt idx="25816" formatCode="m/d/yy\ h:mm;@">
                  <c:v>43087.15625</c:v>
                </c:pt>
                <c:pt idx="25817" formatCode="m/d/yy\ h:mm;@">
                  <c:v>43087.166666666664</c:v>
                </c:pt>
                <c:pt idx="25818" formatCode="m/d/yy\ h:mm;@">
                  <c:v>43087.177083333336</c:v>
                </c:pt>
                <c:pt idx="25819" formatCode="m/d/yy\ h:mm;@">
                  <c:v>43087.1875</c:v>
                </c:pt>
                <c:pt idx="25820" formatCode="m/d/yy\ h:mm;@">
                  <c:v>43087.197916666664</c:v>
                </c:pt>
                <c:pt idx="25821" formatCode="m/d/yy\ h:mm;@">
                  <c:v>43087.208333333336</c:v>
                </c:pt>
                <c:pt idx="25822" formatCode="m/d/yy\ h:mm;@">
                  <c:v>43087.21875</c:v>
                </c:pt>
                <c:pt idx="25823" formatCode="m/d/yy\ h:mm;@">
                  <c:v>43087.229166666664</c:v>
                </c:pt>
                <c:pt idx="25824" formatCode="m/d/yy\ h:mm;@">
                  <c:v>43087.239583333336</c:v>
                </c:pt>
                <c:pt idx="25825" formatCode="m/d/yy\ h:mm;@">
                  <c:v>43087.25</c:v>
                </c:pt>
                <c:pt idx="25826" formatCode="m/d/yy\ h:mm;@">
                  <c:v>43087.260416666664</c:v>
                </c:pt>
                <c:pt idx="25827" formatCode="m/d/yy\ h:mm;@">
                  <c:v>43087.270833333336</c:v>
                </c:pt>
                <c:pt idx="25828" formatCode="m/d/yy\ h:mm;@">
                  <c:v>43087.28125</c:v>
                </c:pt>
                <c:pt idx="25829" formatCode="m/d/yy\ h:mm;@">
                  <c:v>43087.291666666664</c:v>
                </c:pt>
                <c:pt idx="25830" formatCode="m/d/yy\ h:mm;@">
                  <c:v>43087.302083333336</c:v>
                </c:pt>
                <c:pt idx="25831" formatCode="m/d/yy\ h:mm;@">
                  <c:v>43087.3125</c:v>
                </c:pt>
                <c:pt idx="25832" formatCode="m/d/yy\ h:mm;@">
                  <c:v>43087.322916666664</c:v>
                </c:pt>
                <c:pt idx="25833" formatCode="m/d/yy\ h:mm;@">
                  <c:v>43087.333333333336</c:v>
                </c:pt>
                <c:pt idx="25834" formatCode="m/d/yy\ h:mm;@">
                  <c:v>43087.34375</c:v>
                </c:pt>
                <c:pt idx="25835" formatCode="m/d/yy\ h:mm;@">
                  <c:v>43087.354166666664</c:v>
                </c:pt>
                <c:pt idx="25836" formatCode="m/d/yy\ h:mm;@">
                  <c:v>43087.364583333336</c:v>
                </c:pt>
                <c:pt idx="25837" formatCode="m/d/yy\ h:mm;@">
                  <c:v>43087.375</c:v>
                </c:pt>
                <c:pt idx="25838" formatCode="m/d/yy\ h:mm;@">
                  <c:v>43087.385416666664</c:v>
                </c:pt>
                <c:pt idx="25839" formatCode="m/d/yy\ h:mm;@">
                  <c:v>43087.395833333336</c:v>
                </c:pt>
                <c:pt idx="25840" formatCode="m/d/yy\ h:mm;@">
                  <c:v>43087.40625</c:v>
                </c:pt>
                <c:pt idx="25841" formatCode="m/d/yy\ h:mm;@">
                  <c:v>43087.416666666664</c:v>
                </c:pt>
                <c:pt idx="25842" formatCode="m/d/yy\ h:mm;@">
                  <c:v>43087.427083333336</c:v>
                </c:pt>
                <c:pt idx="25843" formatCode="m/d/yy\ h:mm;@">
                  <c:v>43087.4375</c:v>
                </c:pt>
                <c:pt idx="25844" formatCode="m/d/yy\ h:mm;@">
                  <c:v>43087.447916666664</c:v>
                </c:pt>
                <c:pt idx="25845" formatCode="m/d/yy\ h:mm;@">
                  <c:v>43087.458333333336</c:v>
                </c:pt>
                <c:pt idx="25846" formatCode="m/d/yy\ h:mm;@">
                  <c:v>43087.46875</c:v>
                </c:pt>
                <c:pt idx="25847" formatCode="m/d/yy\ h:mm;@">
                  <c:v>43087.479166666664</c:v>
                </c:pt>
                <c:pt idx="25848" formatCode="m/d/yy\ h:mm;@">
                  <c:v>43087.489583333336</c:v>
                </c:pt>
                <c:pt idx="25849" formatCode="m/d/yy\ h:mm;@">
                  <c:v>43087.5</c:v>
                </c:pt>
                <c:pt idx="25850" formatCode="m/d/yy\ h:mm;@">
                  <c:v>43087.510416666664</c:v>
                </c:pt>
                <c:pt idx="25851" formatCode="m/d/yy\ h:mm;@">
                  <c:v>43087.520833333336</c:v>
                </c:pt>
                <c:pt idx="25852" formatCode="m/d/yy\ h:mm;@">
                  <c:v>43087.53125</c:v>
                </c:pt>
                <c:pt idx="25853" formatCode="m/d/yy\ h:mm;@">
                  <c:v>43087.541666666664</c:v>
                </c:pt>
                <c:pt idx="25854" formatCode="m/d/yy\ h:mm;@">
                  <c:v>43087.552083333336</c:v>
                </c:pt>
                <c:pt idx="25855" formatCode="m/d/yy\ h:mm;@">
                  <c:v>43087.5625</c:v>
                </c:pt>
                <c:pt idx="25856" formatCode="m/d/yy\ h:mm;@">
                  <c:v>43087.572916666664</c:v>
                </c:pt>
                <c:pt idx="25857" formatCode="m/d/yy\ h:mm;@">
                  <c:v>43087.583333333336</c:v>
                </c:pt>
                <c:pt idx="25858" formatCode="m/d/yy\ h:mm;@">
                  <c:v>43087.59375</c:v>
                </c:pt>
                <c:pt idx="25859" formatCode="m/d/yy\ h:mm;@">
                  <c:v>43087.604166666664</c:v>
                </c:pt>
                <c:pt idx="25860" formatCode="m/d/yy\ h:mm;@">
                  <c:v>43087.614583333336</c:v>
                </c:pt>
                <c:pt idx="25861" formatCode="m/d/yy\ h:mm;@">
                  <c:v>43087.625</c:v>
                </c:pt>
                <c:pt idx="25862" formatCode="m/d/yy\ h:mm;@">
                  <c:v>43087.635416666664</c:v>
                </c:pt>
                <c:pt idx="25863" formatCode="m/d/yy\ h:mm;@">
                  <c:v>43087.645833333336</c:v>
                </c:pt>
                <c:pt idx="25864" formatCode="m/d/yy\ h:mm;@">
                  <c:v>43087.65625</c:v>
                </c:pt>
                <c:pt idx="25865" formatCode="m/d/yy\ h:mm;@">
                  <c:v>43087.666666666664</c:v>
                </c:pt>
                <c:pt idx="25866" formatCode="m/d/yy\ h:mm;@">
                  <c:v>43087.677083333336</c:v>
                </c:pt>
                <c:pt idx="25867" formatCode="m/d/yy\ h:mm;@">
                  <c:v>43087.6875</c:v>
                </c:pt>
                <c:pt idx="25868" formatCode="m/d/yy\ h:mm;@">
                  <c:v>43087.697916666664</c:v>
                </c:pt>
                <c:pt idx="25869" formatCode="m/d/yy\ h:mm;@">
                  <c:v>43087.708333333336</c:v>
                </c:pt>
                <c:pt idx="25870" formatCode="m/d/yy\ h:mm;@">
                  <c:v>43087.71875</c:v>
                </c:pt>
                <c:pt idx="25871" formatCode="m/d/yy\ h:mm;@">
                  <c:v>43087.729166666664</c:v>
                </c:pt>
                <c:pt idx="25872" formatCode="m/d/yy\ h:mm;@">
                  <c:v>43087.739583333336</c:v>
                </c:pt>
                <c:pt idx="25873" formatCode="m/d/yy\ h:mm;@">
                  <c:v>43087.75</c:v>
                </c:pt>
                <c:pt idx="25874" formatCode="m/d/yy\ h:mm;@">
                  <c:v>43087.760416666664</c:v>
                </c:pt>
                <c:pt idx="25875" formatCode="m/d/yy\ h:mm;@">
                  <c:v>43087.770833333336</c:v>
                </c:pt>
                <c:pt idx="25876" formatCode="m/d/yy\ h:mm;@">
                  <c:v>43087.78125</c:v>
                </c:pt>
                <c:pt idx="25877" formatCode="m/d/yy\ h:mm;@">
                  <c:v>43087.791666666664</c:v>
                </c:pt>
                <c:pt idx="25878" formatCode="m/d/yy\ h:mm;@">
                  <c:v>43087.802083333336</c:v>
                </c:pt>
                <c:pt idx="25879" formatCode="m/d/yy\ h:mm;@">
                  <c:v>43087.8125</c:v>
                </c:pt>
                <c:pt idx="25880" formatCode="m/d/yy\ h:mm;@">
                  <c:v>43087.822916666664</c:v>
                </c:pt>
                <c:pt idx="25881" formatCode="m/d/yy\ h:mm;@">
                  <c:v>43087.833333333336</c:v>
                </c:pt>
                <c:pt idx="25882" formatCode="m/d/yy\ h:mm;@">
                  <c:v>43087.84375</c:v>
                </c:pt>
                <c:pt idx="25883" formatCode="m/d/yy\ h:mm;@">
                  <c:v>43087.854166666664</c:v>
                </c:pt>
                <c:pt idx="25884" formatCode="m/d/yy\ h:mm;@">
                  <c:v>43087.864583333336</c:v>
                </c:pt>
                <c:pt idx="25885" formatCode="m/d/yy\ h:mm;@">
                  <c:v>43087.875</c:v>
                </c:pt>
                <c:pt idx="25886" formatCode="m/d/yy\ h:mm;@">
                  <c:v>43087.885416666664</c:v>
                </c:pt>
                <c:pt idx="25887" formatCode="m/d/yy\ h:mm;@">
                  <c:v>43087.895833333336</c:v>
                </c:pt>
                <c:pt idx="25888" formatCode="m/d/yy\ h:mm;@">
                  <c:v>43087.90625</c:v>
                </c:pt>
                <c:pt idx="25889" formatCode="m/d/yy\ h:mm;@">
                  <c:v>43087.916666666664</c:v>
                </c:pt>
                <c:pt idx="25890" formatCode="m/d/yy\ h:mm;@">
                  <c:v>43087.927083333336</c:v>
                </c:pt>
                <c:pt idx="25891" formatCode="m/d/yy\ h:mm;@">
                  <c:v>43087.9375</c:v>
                </c:pt>
                <c:pt idx="25892" formatCode="m/d/yy\ h:mm;@">
                  <c:v>43087.947916666664</c:v>
                </c:pt>
                <c:pt idx="25893" formatCode="m/d/yy\ h:mm;@">
                  <c:v>43087.958333333336</c:v>
                </c:pt>
                <c:pt idx="25894" formatCode="m/d/yy\ h:mm;@">
                  <c:v>43087.96875</c:v>
                </c:pt>
                <c:pt idx="25895" formatCode="m/d/yy\ h:mm;@">
                  <c:v>43087.979166666664</c:v>
                </c:pt>
                <c:pt idx="25896" formatCode="m/d/yy\ h:mm;@">
                  <c:v>43087.989583333336</c:v>
                </c:pt>
                <c:pt idx="25897" formatCode="m/d/yy\ h:mm;@">
                  <c:v>43088</c:v>
                </c:pt>
                <c:pt idx="25898" formatCode="m/d/yy\ h:mm;@">
                  <c:v>43088.010416666664</c:v>
                </c:pt>
                <c:pt idx="25899" formatCode="m/d/yy\ h:mm;@">
                  <c:v>43088.020833333336</c:v>
                </c:pt>
                <c:pt idx="25900" formatCode="m/d/yy\ h:mm;@">
                  <c:v>43088.03125</c:v>
                </c:pt>
                <c:pt idx="25901" formatCode="m/d/yy\ h:mm;@">
                  <c:v>43088.041666666664</c:v>
                </c:pt>
                <c:pt idx="25902" formatCode="m/d/yy\ h:mm;@">
                  <c:v>43088.052083333336</c:v>
                </c:pt>
                <c:pt idx="25903" formatCode="m/d/yy\ h:mm;@">
                  <c:v>43088.0625</c:v>
                </c:pt>
                <c:pt idx="25904" formatCode="m/d/yy\ h:mm;@">
                  <c:v>43088.072916666664</c:v>
                </c:pt>
                <c:pt idx="25905" formatCode="m/d/yy\ h:mm;@">
                  <c:v>43088.083333333336</c:v>
                </c:pt>
                <c:pt idx="25906" formatCode="m/d/yy\ h:mm;@">
                  <c:v>43088.09375</c:v>
                </c:pt>
                <c:pt idx="25907" formatCode="m/d/yy\ h:mm;@">
                  <c:v>43088.104166666664</c:v>
                </c:pt>
                <c:pt idx="25908" formatCode="m/d/yy\ h:mm;@">
                  <c:v>43088.114583333336</c:v>
                </c:pt>
                <c:pt idx="25909" formatCode="m/d/yy\ h:mm;@">
                  <c:v>43088.125</c:v>
                </c:pt>
                <c:pt idx="25910" formatCode="m/d/yy\ h:mm;@">
                  <c:v>43088.135416666664</c:v>
                </c:pt>
                <c:pt idx="25911" formatCode="m/d/yy\ h:mm;@">
                  <c:v>43088.145833333336</c:v>
                </c:pt>
                <c:pt idx="25912" formatCode="m/d/yy\ h:mm;@">
                  <c:v>43088.15625</c:v>
                </c:pt>
                <c:pt idx="25913" formatCode="m/d/yy\ h:mm;@">
                  <c:v>43088.166666666664</c:v>
                </c:pt>
                <c:pt idx="25914" formatCode="m/d/yy\ h:mm;@">
                  <c:v>43088.177083333336</c:v>
                </c:pt>
                <c:pt idx="25915" formatCode="m/d/yy\ h:mm;@">
                  <c:v>43088.1875</c:v>
                </c:pt>
                <c:pt idx="25916" formatCode="m/d/yy\ h:mm;@">
                  <c:v>43088.197916666664</c:v>
                </c:pt>
                <c:pt idx="25917" formatCode="m/d/yy\ h:mm;@">
                  <c:v>43088.208333333336</c:v>
                </c:pt>
                <c:pt idx="25918" formatCode="m/d/yy\ h:mm;@">
                  <c:v>43088.21875</c:v>
                </c:pt>
                <c:pt idx="25919" formatCode="m/d/yy\ h:mm;@">
                  <c:v>43088.229166666664</c:v>
                </c:pt>
                <c:pt idx="25920" formatCode="m/d/yy\ h:mm;@">
                  <c:v>43088.239583333336</c:v>
                </c:pt>
                <c:pt idx="25921" formatCode="m/d/yy\ h:mm;@">
                  <c:v>43088.25</c:v>
                </c:pt>
                <c:pt idx="25922" formatCode="m/d/yy\ h:mm;@">
                  <c:v>43088.260416666664</c:v>
                </c:pt>
                <c:pt idx="25923" formatCode="m/d/yy\ h:mm;@">
                  <c:v>43088.270833333336</c:v>
                </c:pt>
                <c:pt idx="25924" formatCode="m/d/yy\ h:mm;@">
                  <c:v>43088.28125</c:v>
                </c:pt>
                <c:pt idx="25925" formatCode="m/d/yy\ h:mm;@">
                  <c:v>43088.291666666664</c:v>
                </c:pt>
                <c:pt idx="25926" formatCode="m/d/yy\ h:mm;@">
                  <c:v>43088.302083333336</c:v>
                </c:pt>
                <c:pt idx="25927" formatCode="m/d/yy\ h:mm;@">
                  <c:v>43088.3125</c:v>
                </c:pt>
                <c:pt idx="25928" formatCode="m/d/yy\ h:mm;@">
                  <c:v>43088.322916666664</c:v>
                </c:pt>
                <c:pt idx="25929" formatCode="m/d/yy\ h:mm;@">
                  <c:v>43088.333333333336</c:v>
                </c:pt>
                <c:pt idx="25930" formatCode="m/d/yy\ h:mm;@">
                  <c:v>43088.34375</c:v>
                </c:pt>
                <c:pt idx="25931" formatCode="m/d/yy\ h:mm;@">
                  <c:v>43088.354166666664</c:v>
                </c:pt>
                <c:pt idx="25932" formatCode="m/d/yy\ h:mm;@">
                  <c:v>43088.364583333336</c:v>
                </c:pt>
                <c:pt idx="25933" formatCode="m/d/yy\ h:mm;@">
                  <c:v>43088.375</c:v>
                </c:pt>
                <c:pt idx="25934" formatCode="m/d/yy\ h:mm;@">
                  <c:v>43088.385416666664</c:v>
                </c:pt>
                <c:pt idx="25935" formatCode="m/d/yy\ h:mm;@">
                  <c:v>43088.395833333336</c:v>
                </c:pt>
                <c:pt idx="25936" formatCode="m/d/yy\ h:mm;@">
                  <c:v>43088.40625</c:v>
                </c:pt>
                <c:pt idx="25937" formatCode="m/d/yy\ h:mm;@">
                  <c:v>43088.416666666664</c:v>
                </c:pt>
                <c:pt idx="25938" formatCode="m/d/yy\ h:mm;@">
                  <c:v>43088.427083333336</c:v>
                </c:pt>
                <c:pt idx="25939" formatCode="m/d/yy\ h:mm;@">
                  <c:v>43088.4375</c:v>
                </c:pt>
                <c:pt idx="25940" formatCode="m/d/yy\ h:mm;@">
                  <c:v>43088.447916666664</c:v>
                </c:pt>
                <c:pt idx="25941" formatCode="m/d/yy\ h:mm;@">
                  <c:v>43088.458333333336</c:v>
                </c:pt>
                <c:pt idx="25942" formatCode="m/d/yy\ h:mm;@">
                  <c:v>43088.46875</c:v>
                </c:pt>
                <c:pt idx="25943" formatCode="m/d/yy\ h:mm;@">
                  <c:v>43088.479166666664</c:v>
                </c:pt>
                <c:pt idx="25944" formatCode="m/d/yy\ h:mm;@">
                  <c:v>43088.489583333336</c:v>
                </c:pt>
                <c:pt idx="25945" formatCode="m/d/yy\ h:mm;@">
                  <c:v>43088.5</c:v>
                </c:pt>
                <c:pt idx="25946" formatCode="m/d/yy\ h:mm;@">
                  <c:v>43088.510416666664</c:v>
                </c:pt>
                <c:pt idx="25947" formatCode="m/d/yy\ h:mm;@">
                  <c:v>43088.520833333336</c:v>
                </c:pt>
                <c:pt idx="25948" formatCode="m/d/yy\ h:mm;@">
                  <c:v>43088.53125</c:v>
                </c:pt>
                <c:pt idx="25949" formatCode="m/d/yy\ h:mm;@">
                  <c:v>43088.541666666664</c:v>
                </c:pt>
                <c:pt idx="25950" formatCode="m/d/yy\ h:mm;@">
                  <c:v>43088.552083333336</c:v>
                </c:pt>
                <c:pt idx="25951" formatCode="m/d/yy\ h:mm;@">
                  <c:v>43088.5625</c:v>
                </c:pt>
                <c:pt idx="25952" formatCode="m/d/yy\ h:mm;@">
                  <c:v>43088.572916666664</c:v>
                </c:pt>
                <c:pt idx="25953" formatCode="m/d/yy\ h:mm;@">
                  <c:v>43088.583333333336</c:v>
                </c:pt>
                <c:pt idx="25954" formatCode="m/d/yy\ h:mm;@">
                  <c:v>43088.59375</c:v>
                </c:pt>
                <c:pt idx="25955" formatCode="m/d/yy\ h:mm;@">
                  <c:v>43088.604166666664</c:v>
                </c:pt>
                <c:pt idx="25956" formatCode="m/d/yy\ h:mm;@">
                  <c:v>43088.614583333336</c:v>
                </c:pt>
                <c:pt idx="25957" formatCode="m/d/yy\ h:mm;@">
                  <c:v>43088.625</c:v>
                </c:pt>
                <c:pt idx="25958" formatCode="m/d/yy\ h:mm;@">
                  <c:v>43088.635416666664</c:v>
                </c:pt>
                <c:pt idx="25959" formatCode="m/d/yy\ h:mm;@">
                  <c:v>43088.645833333336</c:v>
                </c:pt>
                <c:pt idx="25960" formatCode="m/d/yy\ h:mm;@">
                  <c:v>43088.65625</c:v>
                </c:pt>
                <c:pt idx="25961" formatCode="m/d/yy\ h:mm;@">
                  <c:v>43088.666666666664</c:v>
                </c:pt>
                <c:pt idx="25962" formatCode="m/d/yy\ h:mm;@">
                  <c:v>43088.677083333336</c:v>
                </c:pt>
                <c:pt idx="25963" formatCode="m/d/yy\ h:mm;@">
                  <c:v>43088.6875</c:v>
                </c:pt>
                <c:pt idx="25964" formatCode="m/d/yy\ h:mm;@">
                  <c:v>43088.697916666664</c:v>
                </c:pt>
                <c:pt idx="25965" formatCode="m/d/yy\ h:mm;@">
                  <c:v>43088.708333333336</c:v>
                </c:pt>
                <c:pt idx="25966" formatCode="m/d/yy\ h:mm;@">
                  <c:v>43088.71875</c:v>
                </c:pt>
                <c:pt idx="25967" formatCode="m/d/yy\ h:mm;@">
                  <c:v>43088.729166666664</c:v>
                </c:pt>
                <c:pt idx="25968" formatCode="m/d/yy\ h:mm;@">
                  <c:v>43088.739583333336</c:v>
                </c:pt>
                <c:pt idx="25969" formatCode="m/d/yy\ h:mm;@">
                  <c:v>43088.75</c:v>
                </c:pt>
                <c:pt idx="25970" formatCode="m/d/yy\ h:mm;@">
                  <c:v>43088.760416666664</c:v>
                </c:pt>
                <c:pt idx="25971" formatCode="m/d/yy\ h:mm;@">
                  <c:v>43088.770833333336</c:v>
                </c:pt>
                <c:pt idx="25972" formatCode="m/d/yy\ h:mm;@">
                  <c:v>43088.78125</c:v>
                </c:pt>
                <c:pt idx="25973" formatCode="m/d/yy\ h:mm;@">
                  <c:v>43088.791666666664</c:v>
                </c:pt>
                <c:pt idx="25974" formatCode="m/d/yy\ h:mm;@">
                  <c:v>43088.802083333336</c:v>
                </c:pt>
                <c:pt idx="25975" formatCode="m/d/yy\ h:mm;@">
                  <c:v>43088.8125</c:v>
                </c:pt>
                <c:pt idx="25976" formatCode="m/d/yy\ h:mm;@">
                  <c:v>43088.822916666664</c:v>
                </c:pt>
                <c:pt idx="25977" formatCode="m/d/yy\ h:mm;@">
                  <c:v>43088.833333333336</c:v>
                </c:pt>
                <c:pt idx="25978" formatCode="m/d/yy\ h:mm;@">
                  <c:v>43088.84375</c:v>
                </c:pt>
                <c:pt idx="25979" formatCode="m/d/yy\ h:mm;@">
                  <c:v>43088.854166666664</c:v>
                </c:pt>
                <c:pt idx="25980" formatCode="m/d/yy\ h:mm;@">
                  <c:v>43088.864583333336</c:v>
                </c:pt>
                <c:pt idx="25981" formatCode="m/d/yy\ h:mm;@">
                  <c:v>43088.875</c:v>
                </c:pt>
                <c:pt idx="25982" formatCode="m/d/yy\ h:mm;@">
                  <c:v>43088.885416666664</c:v>
                </c:pt>
                <c:pt idx="25983" formatCode="m/d/yy\ h:mm;@">
                  <c:v>43088.895833333336</c:v>
                </c:pt>
                <c:pt idx="25984" formatCode="m/d/yy\ h:mm;@">
                  <c:v>43088.90625</c:v>
                </c:pt>
                <c:pt idx="25985" formatCode="m/d/yy\ h:mm;@">
                  <c:v>43088.916666666664</c:v>
                </c:pt>
                <c:pt idx="25986" formatCode="m/d/yy\ h:mm;@">
                  <c:v>43088.927083333336</c:v>
                </c:pt>
                <c:pt idx="25987" formatCode="m/d/yy\ h:mm;@">
                  <c:v>43088.9375</c:v>
                </c:pt>
                <c:pt idx="25988" formatCode="m/d/yy\ h:mm;@">
                  <c:v>43088.947916666664</c:v>
                </c:pt>
                <c:pt idx="25989" formatCode="m/d/yy\ h:mm;@">
                  <c:v>43088.958333333336</c:v>
                </c:pt>
                <c:pt idx="25990" formatCode="m/d/yy\ h:mm;@">
                  <c:v>43088.96875</c:v>
                </c:pt>
                <c:pt idx="25991" formatCode="m/d/yy\ h:mm;@">
                  <c:v>43088.979166666664</c:v>
                </c:pt>
                <c:pt idx="25992" formatCode="m/d/yy\ h:mm;@">
                  <c:v>43088.989583333336</c:v>
                </c:pt>
                <c:pt idx="25993" formatCode="m/d/yy\ h:mm;@">
                  <c:v>43089</c:v>
                </c:pt>
                <c:pt idx="25994" formatCode="m/d/yy\ h:mm;@">
                  <c:v>43089.010416666664</c:v>
                </c:pt>
                <c:pt idx="25995" formatCode="m/d/yy\ h:mm;@">
                  <c:v>43089.020833333336</c:v>
                </c:pt>
                <c:pt idx="25996" formatCode="m/d/yy\ h:mm;@">
                  <c:v>43089.03125</c:v>
                </c:pt>
                <c:pt idx="25997" formatCode="m/d/yy\ h:mm;@">
                  <c:v>43089.041666666664</c:v>
                </c:pt>
                <c:pt idx="25998" formatCode="m/d/yy\ h:mm;@">
                  <c:v>43089.052083333336</c:v>
                </c:pt>
                <c:pt idx="25999" formatCode="m/d/yy\ h:mm;@">
                  <c:v>43089.0625</c:v>
                </c:pt>
                <c:pt idx="26000" formatCode="m/d/yy\ h:mm;@">
                  <c:v>43089.072916666664</c:v>
                </c:pt>
                <c:pt idx="26001" formatCode="m/d/yy\ h:mm;@">
                  <c:v>43089.083333333336</c:v>
                </c:pt>
                <c:pt idx="26002" formatCode="m/d/yy\ h:mm;@">
                  <c:v>43089.09375</c:v>
                </c:pt>
                <c:pt idx="26003" formatCode="m/d/yy\ h:mm;@">
                  <c:v>43089.104166666664</c:v>
                </c:pt>
                <c:pt idx="26004" formatCode="m/d/yy\ h:mm;@">
                  <c:v>43089.114583333336</c:v>
                </c:pt>
                <c:pt idx="26005" formatCode="m/d/yy\ h:mm;@">
                  <c:v>43089.125</c:v>
                </c:pt>
                <c:pt idx="26006" formatCode="m/d/yy\ h:mm;@">
                  <c:v>43089.135416666664</c:v>
                </c:pt>
                <c:pt idx="26007" formatCode="m/d/yy\ h:mm;@">
                  <c:v>43089.145833333336</c:v>
                </c:pt>
                <c:pt idx="26008" formatCode="m/d/yy\ h:mm;@">
                  <c:v>43089.15625</c:v>
                </c:pt>
                <c:pt idx="26009" formatCode="m/d/yy\ h:mm;@">
                  <c:v>43089.166666666664</c:v>
                </c:pt>
                <c:pt idx="26010" formatCode="m/d/yy\ h:mm;@">
                  <c:v>43089.177083333336</c:v>
                </c:pt>
                <c:pt idx="26011" formatCode="m/d/yy\ h:mm;@">
                  <c:v>43089.1875</c:v>
                </c:pt>
                <c:pt idx="26012" formatCode="m/d/yy\ h:mm;@">
                  <c:v>43089.197916666664</c:v>
                </c:pt>
                <c:pt idx="26013" formatCode="m/d/yy\ h:mm;@">
                  <c:v>43089.208333333336</c:v>
                </c:pt>
                <c:pt idx="26014" formatCode="m/d/yy\ h:mm;@">
                  <c:v>43089.21875</c:v>
                </c:pt>
                <c:pt idx="26015" formatCode="m/d/yy\ h:mm;@">
                  <c:v>43089.229166666664</c:v>
                </c:pt>
                <c:pt idx="26016" formatCode="m/d/yy\ h:mm;@">
                  <c:v>43089.239583333336</c:v>
                </c:pt>
                <c:pt idx="26017" formatCode="m/d/yy\ h:mm;@">
                  <c:v>43089.25</c:v>
                </c:pt>
                <c:pt idx="26018" formatCode="m/d/yy\ h:mm;@">
                  <c:v>43089.260416666664</c:v>
                </c:pt>
                <c:pt idx="26019" formatCode="m/d/yy\ h:mm;@">
                  <c:v>43089.270833333336</c:v>
                </c:pt>
                <c:pt idx="26020" formatCode="m/d/yy\ h:mm;@">
                  <c:v>43089.28125</c:v>
                </c:pt>
                <c:pt idx="26021" formatCode="m/d/yy\ h:mm;@">
                  <c:v>43089.291666666664</c:v>
                </c:pt>
                <c:pt idx="26022" formatCode="m/d/yy\ h:mm;@">
                  <c:v>43089.302083333336</c:v>
                </c:pt>
                <c:pt idx="26023" formatCode="m/d/yy\ h:mm;@">
                  <c:v>43089.3125</c:v>
                </c:pt>
                <c:pt idx="26024" formatCode="m/d/yy\ h:mm;@">
                  <c:v>43089.322916666664</c:v>
                </c:pt>
                <c:pt idx="26025" formatCode="m/d/yy\ h:mm;@">
                  <c:v>43089.333333333336</c:v>
                </c:pt>
                <c:pt idx="26026" formatCode="m/d/yy\ h:mm;@">
                  <c:v>43089.34375</c:v>
                </c:pt>
                <c:pt idx="26027" formatCode="m/d/yy\ h:mm;@">
                  <c:v>43089.354166666664</c:v>
                </c:pt>
                <c:pt idx="26028" formatCode="m/d/yy\ h:mm;@">
                  <c:v>43089.364583333336</c:v>
                </c:pt>
                <c:pt idx="26029" formatCode="m/d/yy\ h:mm;@">
                  <c:v>43089.375</c:v>
                </c:pt>
                <c:pt idx="26030" formatCode="m/d/yy\ h:mm;@">
                  <c:v>43089.385416666664</c:v>
                </c:pt>
                <c:pt idx="26031" formatCode="m/d/yy\ h:mm;@">
                  <c:v>43089.395833333336</c:v>
                </c:pt>
                <c:pt idx="26032" formatCode="m/d/yy\ h:mm;@">
                  <c:v>43089.40625</c:v>
                </c:pt>
                <c:pt idx="26033" formatCode="m/d/yy\ h:mm;@">
                  <c:v>43089.416666666664</c:v>
                </c:pt>
                <c:pt idx="26034" formatCode="m/d/yy\ h:mm;@">
                  <c:v>43089.427083333336</c:v>
                </c:pt>
                <c:pt idx="26035" formatCode="m/d/yy\ h:mm;@">
                  <c:v>43089.4375</c:v>
                </c:pt>
                <c:pt idx="26036" formatCode="m/d/yy\ h:mm;@">
                  <c:v>43089.447916666664</c:v>
                </c:pt>
                <c:pt idx="26037" formatCode="m/d/yy\ h:mm;@">
                  <c:v>43089.458333333336</c:v>
                </c:pt>
                <c:pt idx="26038" formatCode="m/d/yy\ h:mm;@">
                  <c:v>43089.46875</c:v>
                </c:pt>
                <c:pt idx="26039" formatCode="m/d/yy\ h:mm;@">
                  <c:v>43089.479166666664</c:v>
                </c:pt>
                <c:pt idx="26040" formatCode="m/d/yy\ h:mm;@">
                  <c:v>43089.489583333336</c:v>
                </c:pt>
                <c:pt idx="26041" formatCode="m/d/yy\ h:mm;@">
                  <c:v>43089.5</c:v>
                </c:pt>
                <c:pt idx="26042" formatCode="m/d/yy\ h:mm;@">
                  <c:v>43089.510416666664</c:v>
                </c:pt>
                <c:pt idx="26043" formatCode="m/d/yy\ h:mm;@">
                  <c:v>43089.520833333336</c:v>
                </c:pt>
                <c:pt idx="26044" formatCode="m/d/yy\ h:mm;@">
                  <c:v>43089.53125</c:v>
                </c:pt>
                <c:pt idx="26045" formatCode="m/d/yy\ h:mm;@">
                  <c:v>43089.541666666664</c:v>
                </c:pt>
                <c:pt idx="26046" formatCode="m/d/yy\ h:mm;@">
                  <c:v>43089.552083333336</c:v>
                </c:pt>
                <c:pt idx="26047" formatCode="m/d/yy\ h:mm;@">
                  <c:v>43089.5625</c:v>
                </c:pt>
                <c:pt idx="26048" formatCode="m/d/yy\ h:mm;@">
                  <c:v>43089.572916666664</c:v>
                </c:pt>
                <c:pt idx="26049" formatCode="m/d/yy\ h:mm;@">
                  <c:v>43089.583333333336</c:v>
                </c:pt>
                <c:pt idx="26050" formatCode="m/d/yy\ h:mm;@">
                  <c:v>43089.59375</c:v>
                </c:pt>
                <c:pt idx="26051" formatCode="m/d/yy\ h:mm;@">
                  <c:v>43089.604166666664</c:v>
                </c:pt>
                <c:pt idx="26052" formatCode="m/d/yy\ h:mm;@">
                  <c:v>43089.614583333336</c:v>
                </c:pt>
                <c:pt idx="26053" formatCode="m/d/yy\ h:mm;@">
                  <c:v>43089.625</c:v>
                </c:pt>
                <c:pt idx="26054" formatCode="m/d/yy\ h:mm;@">
                  <c:v>43089.635416666664</c:v>
                </c:pt>
                <c:pt idx="26055" formatCode="m/d/yy\ h:mm;@">
                  <c:v>43089.645833333336</c:v>
                </c:pt>
                <c:pt idx="26056" formatCode="m/d/yy\ h:mm;@">
                  <c:v>43089.65625</c:v>
                </c:pt>
                <c:pt idx="26057" formatCode="m/d/yy\ h:mm;@">
                  <c:v>43089.666666666664</c:v>
                </c:pt>
                <c:pt idx="26058" formatCode="m/d/yy\ h:mm;@">
                  <c:v>43089.677083333336</c:v>
                </c:pt>
                <c:pt idx="26059" formatCode="m/d/yy\ h:mm;@">
                  <c:v>43089.6875</c:v>
                </c:pt>
                <c:pt idx="26060" formatCode="m/d/yy\ h:mm;@">
                  <c:v>43089.697916666664</c:v>
                </c:pt>
                <c:pt idx="26061" formatCode="m/d/yy\ h:mm;@">
                  <c:v>43089.708333333336</c:v>
                </c:pt>
                <c:pt idx="26062" formatCode="m/d/yy\ h:mm;@">
                  <c:v>43089.71875</c:v>
                </c:pt>
                <c:pt idx="26063" formatCode="m/d/yy\ h:mm;@">
                  <c:v>43089.729166666664</c:v>
                </c:pt>
                <c:pt idx="26064" formatCode="m/d/yy\ h:mm;@">
                  <c:v>43089.739583333336</c:v>
                </c:pt>
                <c:pt idx="26065" formatCode="m/d/yy\ h:mm;@">
                  <c:v>43089.75</c:v>
                </c:pt>
                <c:pt idx="26066" formatCode="m/d/yy\ h:mm;@">
                  <c:v>43089.760416666664</c:v>
                </c:pt>
                <c:pt idx="26067" formatCode="m/d/yy\ h:mm;@">
                  <c:v>43089.770833333336</c:v>
                </c:pt>
                <c:pt idx="26068" formatCode="m/d/yy\ h:mm;@">
                  <c:v>43089.78125</c:v>
                </c:pt>
                <c:pt idx="26069" formatCode="m/d/yy\ h:mm;@">
                  <c:v>43089.791666666664</c:v>
                </c:pt>
                <c:pt idx="26070" formatCode="m/d/yy\ h:mm;@">
                  <c:v>43089.802083333336</c:v>
                </c:pt>
                <c:pt idx="26071" formatCode="m/d/yy\ h:mm;@">
                  <c:v>43089.8125</c:v>
                </c:pt>
                <c:pt idx="26072" formatCode="m/d/yy\ h:mm;@">
                  <c:v>43089.822916666664</c:v>
                </c:pt>
                <c:pt idx="26073" formatCode="m/d/yy\ h:mm;@">
                  <c:v>43089.833333333336</c:v>
                </c:pt>
                <c:pt idx="26074" formatCode="m/d/yy\ h:mm;@">
                  <c:v>43089.84375</c:v>
                </c:pt>
                <c:pt idx="26075" formatCode="m/d/yy\ h:mm;@">
                  <c:v>43089.854166666664</c:v>
                </c:pt>
                <c:pt idx="26076" formatCode="m/d/yy\ h:mm;@">
                  <c:v>43089.864583333336</c:v>
                </c:pt>
                <c:pt idx="26077" formatCode="m/d/yy\ h:mm;@">
                  <c:v>43089.875</c:v>
                </c:pt>
                <c:pt idx="26078" formatCode="m/d/yy\ h:mm;@">
                  <c:v>43089.885416666664</c:v>
                </c:pt>
                <c:pt idx="26079" formatCode="m/d/yy\ h:mm;@">
                  <c:v>43089.895833333336</c:v>
                </c:pt>
                <c:pt idx="26080" formatCode="m/d/yy\ h:mm;@">
                  <c:v>43089.90625</c:v>
                </c:pt>
                <c:pt idx="26081" formatCode="m/d/yy\ h:mm;@">
                  <c:v>43089.916666666664</c:v>
                </c:pt>
                <c:pt idx="26082" formatCode="m/d/yy\ h:mm;@">
                  <c:v>43089.927083333336</c:v>
                </c:pt>
                <c:pt idx="26083" formatCode="m/d/yy\ h:mm;@">
                  <c:v>43089.9375</c:v>
                </c:pt>
                <c:pt idx="26084" formatCode="m/d/yy\ h:mm;@">
                  <c:v>43089.947916666664</c:v>
                </c:pt>
                <c:pt idx="26085" formatCode="m/d/yy\ h:mm;@">
                  <c:v>43089.958333333336</c:v>
                </c:pt>
                <c:pt idx="26086" formatCode="m/d/yy\ h:mm;@">
                  <c:v>43089.96875</c:v>
                </c:pt>
                <c:pt idx="26087" formatCode="m/d/yy\ h:mm;@">
                  <c:v>43089.979166666664</c:v>
                </c:pt>
                <c:pt idx="26088" formatCode="m/d/yy\ h:mm;@">
                  <c:v>43089.989583333336</c:v>
                </c:pt>
                <c:pt idx="26089" formatCode="m/d/yy\ h:mm;@">
                  <c:v>43090</c:v>
                </c:pt>
                <c:pt idx="26090" formatCode="m/d/yy\ h:mm;@">
                  <c:v>43090.010416666664</c:v>
                </c:pt>
                <c:pt idx="26091" formatCode="m/d/yy\ h:mm;@">
                  <c:v>43090.020833333336</c:v>
                </c:pt>
                <c:pt idx="26092" formatCode="m/d/yy\ h:mm;@">
                  <c:v>43090.03125</c:v>
                </c:pt>
                <c:pt idx="26093" formatCode="m/d/yy\ h:mm;@">
                  <c:v>43090.041666666664</c:v>
                </c:pt>
                <c:pt idx="26094" formatCode="m/d/yy\ h:mm;@">
                  <c:v>43090.052083333336</c:v>
                </c:pt>
                <c:pt idx="26095" formatCode="m/d/yy\ h:mm;@">
                  <c:v>43090.0625</c:v>
                </c:pt>
                <c:pt idx="26096" formatCode="m/d/yy\ h:mm;@">
                  <c:v>43090.072916666664</c:v>
                </c:pt>
                <c:pt idx="26097" formatCode="m/d/yy\ h:mm;@">
                  <c:v>43090.083333333336</c:v>
                </c:pt>
                <c:pt idx="26098" formatCode="m/d/yy\ h:mm;@">
                  <c:v>43090.09375</c:v>
                </c:pt>
                <c:pt idx="26099" formatCode="m/d/yy\ h:mm;@">
                  <c:v>43090.104166666664</c:v>
                </c:pt>
                <c:pt idx="26100" formatCode="m/d/yy\ h:mm;@">
                  <c:v>43090.114583333336</c:v>
                </c:pt>
                <c:pt idx="26101" formatCode="m/d/yy\ h:mm;@">
                  <c:v>43090.125</c:v>
                </c:pt>
                <c:pt idx="26102" formatCode="m/d/yy\ h:mm;@">
                  <c:v>43090.135416666664</c:v>
                </c:pt>
                <c:pt idx="26103" formatCode="m/d/yy\ h:mm;@">
                  <c:v>43090.145833333336</c:v>
                </c:pt>
                <c:pt idx="26104" formatCode="m/d/yy\ h:mm;@">
                  <c:v>43090.15625</c:v>
                </c:pt>
                <c:pt idx="26105" formatCode="m/d/yy\ h:mm;@">
                  <c:v>43090.166666666664</c:v>
                </c:pt>
                <c:pt idx="26106" formatCode="m/d/yy\ h:mm;@">
                  <c:v>43090.177083333336</c:v>
                </c:pt>
                <c:pt idx="26107" formatCode="m/d/yy\ h:mm;@">
                  <c:v>43090.1875</c:v>
                </c:pt>
                <c:pt idx="26108" formatCode="m/d/yy\ h:mm;@">
                  <c:v>43090.197916666664</c:v>
                </c:pt>
                <c:pt idx="26109" formatCode="m/d/yy\ h:mm;@">
                  <c:v>43090.208333333336</c:v>
                </c:pt>
                <c:pt idx="26110" formatCode="m/d/yy\ h:mm;@">
                  <c:v>43090.21875</c:v>
                </c:pt>
                <c:pt idx="26111" formatCode="m/d/yy\ h:mm;@">
                  <c:v>43090.229166666664</c:v>
                </c:pt>
                <c:pt idx="26112" formatCode="m/d/yy\ h:mm;@">
                  <c:v>43090.239583333336</c:v>
                </c:pt>
                <c:pt idx="26113" formatCode="m/d/yy\ h:mm;@">
                  <c:v>43090.25</c:v>
                </c:pt>
                <c:pt idx="26114" formatCode="m/d/yy\ h:mm;@">
                  <c:v>43090.260416666664</c:v>
                </c:pt>
                <c:pt idx="26115" formatCode="m/d/yy\ h:mm;@">
                  <c:v>43090.270833333336</c:v>
                </c:pt>
                <c:pt idx="26116" formatCode="m/d/yy\ h:mm;@">
                  <c:v>43090.28125</c:v>
                </c:pt>
                <c:pt idx="26117" formatCode="m/d/yy\ h:mm;@">
                  <c:v>43090.291666666664</c:v>
                </c:pt>
                <c:pt idx="26118" formatCode="m/d/yy\ h:mm;@">
                  <c:v>43090.302083333336</c:v>
                </c:pt>
                <c:pt idx="26119" formatCode="m/d/yy\ h:mm;@">
                  <c:v>43090.3125</c:v>
                </c:pt>
                <c:pt idx="26120" formatCode="m/d/yy\ h:mm;@">
                  <c:v>43090.322916666664</c:v>
                </c:pt>
                <c:pt idx="26121" formatCode="m/d/yy\ h:mm;@">
                  <c:v>43090.333333333336</c:v>
                </c:pt>
                <c:pt idx="26122" formatCode="m/d/yy\ h:mm;@">
                  <c:v>43090.34375</c:v>
                </c:pt>
                <c:pt idx="26123" formatCode="m/d/yy\ h:mm;@">
                  <c:v>43090.354166666664</c:v>
                </c:pt>
                <c:pt idx="26124" formatCode="m/d/yy\ h:mm;@">
                  <c:v>43090.364583333336</c:v>
                </c:pt>
                <c:pt idx="26125" formatCode="m/d/yy\ h:mm;@">
                  <c:v>43090.375</c:v>
                </c:pt>
                <c:pt idx="26126" formatCode="m/d/yy\ h:mm;@">
                  <c:v>43090.385416666664</c:v>
                </c:pt>
                <c:pt idx="26127" formatCode="m/d/yy\ h:mm;@">
                  <c:v>43090.395833333336</c:v>
                </c:pt>
                <c:pt idx="26128" formatCode="m/d/yy\ h:mm;@">
                  <c:v>43090.40625</c:v>
                </c:pt>
                <c:pt idx="26129" formatCode="m/d/yy\ h:mm;@">
                  <c:v>43090.416666666664</c:v>
                </c:pt>
                <c:pt idx="26130" formatCode="m/d/yy\ h:mm;@">
                  <c:v>43090.427083333336</c:v>
                </c:pt>
                <c:pt idx="26131" formatCode="m/d/yy\ h:mm;@">
                  <c:v>43090.4375</c:v>
                </c:pt>
                <c:pt idx="26132" formatCode="m/d/yy\ h:mm;@">
                  <c:v>43090.447916666664</c:v>
                </c:pt>
                <c:pt idx="26133" formatCode="m/d/yy\ h:mm;@">
                  <c:v>43090.458333333336</c:v>
                </c:pt>
                <c:pt idx="26134" formatCode="m/d/yy\ h:mm;@">
                  <c:v>43090.46875</c:v>
                </c:pt>
                <c:pt idx="26135" formatCode="m/d/yy\ h:mm;@">
                  <c:v>43090.479166666664</c:v>
                </c:pt>
                <c:pt idx="26136" formatCode="m/d/yy\ h:mm;@">
                  <c:v>43090.489583333336</c:v>
                </c:pt>
                <c:pt idx="26137" formatCode="m/d/yy\ h:mm;@">
                  <c:v>43090.5</c:v>
                </c:pt>
                <c:pt idx="26138" formatCode="m/d/yy\ h:mm;@">
                  <c:v>43090.510416666664</c:v>
                </c:pt>
                <c:pt idx="26139" formatCode="m/d/yy\ h:mm;@">
                  <c:v>43090.520833333336</c:v>
                </c:pt>
                <c:pt idx="26140" formatCode="m/d/yy\ h:mm;@">
                  <c:v>43090.53125</c:v>
                </c:pt>
                <c:pt idx="26141" formatCode="m/d/yy\ h:mm;@">
                  <c:v>43090.541666666664</c:v>
                </c:pt>
                <c:pt idx="26142" formatCode="m/d/yy\ h:mm;@">
                  <c:v>43090.552083333336</c:v>
                </c:pt>
                <c:pt idx="26143" formatCode="m/d/yy\ h:mm;@">
                  <c:v>43090.5625</c:v>
                </c:pt>
                <c:pt idx="26144" formatCode="m/d/yy\ h:mm;@">
                  <c:v>43090.572916666664</c:v>
                </c:pt>
                <c:pt idx="26145" formatCode="m/d/yy\ h:mm;@">
                  <c:v>43090.583333333336</c:v>
                </c:pt>
                <c:pt idx="26146" formatCode="m/d/yy\ h:mm;@">
                  <c:v>43090.59375</c:v>
                </c:pt>
                <c:pt idx="26147" formatCode="m/d/yy\ h:mm;@">
                  <c:v>43090.604166666664</c:v>
                </c:pt>
                <c:pt idx="26148" formatCode="m/d/yy\ h:mm;@">
                  <c:v>43090.614583333336</c:v>
                </c:pt>
                <c:pt idx="26149" formatCode="m/d/yy\ h:mm;@">
                  <c:v>43090.625</c:v>
                </c:pt>
                <c:pt idx="26150" formatCode="m/d/yy\ h:mm;@">
                  <c:v>43090.635416666664</c:v>
                </c:pt>
                <c:pt idx="26151" formatCode="m/d/yy\ h:mm;@">
                  <c:v>43090.645833333336</c:v>
                </c:pt>
                <c:pt idx="26152" formatCode="m/d/yy\ h:mm;@">
                  <c:v>43090.65625</c:v>
                </c:pt>
                <c:pt idx="26153" formatCode="m/d/yy\ h:mm;@">
                  <c:v>43090.666666666664</c:v>
                </c:pt>
                <c:pt idx="26154" formatCode="m/d/yy\ h:mm;@">
                  <c:v>43090.677083333336</c:v>
                </c:pt>
                <c:pt idx="26155" formatCode="m/d/yy\ h:mm;@">
                  <c:v>43090.6875</c:v>
                </c:pt>
                <c:pt idx="26156" formatCode="m/d/yy\ h:mm;@">
                  <c:v>43090.697916666664</c:v>
                </c:pt>
                <c:pt idx="26157" formatCode="m/d/yy\ h:mm;@">
                  <c:v>43090.708333333336</c:v>
                </c:pt>
                <c:pt idx="26158" formatCode="m/d/yy\ h:mm;@">
                  <c:v>43090.71875</c:v>
                </c:pt>
                <c:pt idx="26159" formatCode="m/d/yy\ h:mm;@">
                  <c:v>43090.729166666664</c:v>
                </c:pt>
                <c:pt idx="26160" formatCode="m/d/yy\ h:mm;@">
                  <c:v>43090.739583333336</c:v>
                </c:pt>
                <c:pt idx="26161" formatCode="m/d/yy\ h:mm;@">
                  <c:v>43090.75</c:v>
                </c:pt>
                <c:pt idx="26162" formatCode="m/d/yy\ h:mm;@">
                  <c:v>43090.760416666664</c:v>
                </c:pt>
                <c:pt idx="26163" formatCode="m/d/yy\ h:mm;@">
                  <c:v>43090.770833333336</c:v>
                </c:pt>
                <c:pt idx="26164" formatCode="m/d/yy\ h:mm;@">
                  <c:v>43090.78125</c:v>
                </c:pt>
                <c:pt idx="26165" formatCode="m/d/yy\ h:mm;@">
                  <c:v>43090.791666666664</c:v>
                </c:pt>
                <c:pt idx="26166" formatCode="m/d/yy\ h:mm;@">
                  <c:v>43090.802083333336</c:v>
                </c:pt>
                <c:pt idx="26167" formatCode="m/d/yy\ h:mm;@">
                  <c:v>43090.8125</c:v>
                </c:pt>
                <c:pt idx="26168" formatCode="m/d/yy\ h:mm;@">
                  <c:v>43090.822916666664</c:v>
                </c:pt>
                <c:pt idx="26169" formatCode="m/d/yy\ h:mm;@">
                  <c:v>43090.833333333336</c:v>
                </c:pt>
                <c:pt idx="26170" formatCode="m/d/yy\ h:mm;@">
                  <c:v>43090.84375</c:v>
                </c:pt>
                <c:pt idx="26171" formatCode="m/d/yy\ h:mm;@">
                  <c:v>43090.854166666664</c:v>
                </c:pt>
                <c:pt idx="26172" formatCode="m/d/yy\ h:mm;@">
                  <c:v>43090.864583333336</c:v>
                </c:pt>
                <c:pt idx="26173" formatCode="m/d/yy\ h:mm;@">
                  <c:v>43090.875</c:v>
                </c:pt>
                <c:pt idx="26174" formatCode="m/d/yy\ h:mm;@">
                  <c:v>43090.885416666664</c:v>
                </c:pt>
                <c:pt idx="26175" formatCode="m/d/yy\ h:mm;@">
                  <c:v>43090.895833333336</c:v>
                </c:pt>
                <c:pt idx="26176" formatCode="m/d/yy\ h:mm;@">
                  <c:v>43090.90625</c:v>
                </c:pt>
                <c:pt idx="26177" formatCode="m/d/yy\ h:mm;@">
                  <c:v>43090.916666666664</c:v>
                </c:pt>
                <c:pt idx="26178" formatCode="m/d/yy\ h:mm;@">
                  <c:v>43090.927083333336</c:v>
                </c:pt>
                <c:pt idx="26179" formatCode="m/d/yy\ h:mm;@">
                  <c:v>43090.9375</c:v>
                </c:pt>
                <c:pt idx="26180" formatCode="m/d/yy\ h:mm;@">
                  <c:v>43090.947916666664</c:v>
                </c:pt>
                <c:pt idx="26181" formatCode="m/d/yy\ h:mm;@">
                  <c:v>43090.958333333336</c:v>
                </c:pt>
                <c:pt idx="26182" formatCode="m/d/yy\ h:mm;@">
                  <c:v>43090.96875</c:v>
                </c:pt>
                <c:pt idx="26183" formatCode="m/d/yy\ h:mm;@">
                  <c:v>43090.979166666664</c:v>
                </c:pt>
                <c:pt idx="26184" formatCode="m/d/yy\ h:mm;@">
                  <c:v>43090.989583333336</c:v>
                </c:pt>
                <c:pt idx="26185" formatCode="m/d/yy\ h:mm;@">
                  <c:v>43091</c:v>
                </c:pt>
                <c:pt idx="26186" formatCode="m/d/yy\ h:mm;@">
                  <c:v>43091.010416666664</c:v>
                </c:pt>
                <c:pt idx="26187" formatCode="m/d/yy\ h:mm;@">
                  <c:v>43091.020833333336</c:v>
                </c:pt>
                <c:pt idx="26188" formatCode="m/d/yy\ h:mm;@">
                  <c:v>43091.03125</c:v>
                </c:pt>
                <c:pt idx="26189" formatCode="m/d/yy\ h:mm;@">
                  <c:v>43091.041666666664</c:v>
                </c:pt>
                <c:pt idx="26190" formatCode="m/d/yy\ h:mm;@">
                  <c:v>43091.052083333336</c:v>
                </c:pt>
                <c:pt idx="26191" formatCode="m/d/yy\ h:mm;@">
                  <c:v>43091.0625</c:v>
                </c:pt>
                <c:pt idx="26192" formatCode="m/d/yy\ h:mm;@">
                  <c:v>43091.072916666664</c:v>
                </c:pt>
                <c:pt idx="26193" formatCode="m/d/yy\ h:mm;@">
                  <c:v>43091.083333333336</c:v>
                </c:pt>
                <c:pt idx="26194" formatCode="m/d/yy\ h:mm;@">
                  <c:v>43091.09375</c:v>
                </c:pt>
                <c:pt idx="26195" formatCode="m/d/yy\ h:mm;@">
                  <c:v>43091.104166666664</c:v>
                </c:pt>
                <c:pt idx="26196" formatCode="m/d/yy\ h:mm;@">
                  <c:v>43091.114583333336</c:v>
                </c:pt>
                <c:pt idx="26197" formatCode="m/d/yy\ h:mm;@">
                  <c:v>43091.125</c:v>
                </c:pt>
                <c:pt idx="26198" formatCode="m/d/yy\ h:mm;@">
                  <c:v>43091.135416666664</c:v>
                </c:pt>
                <c:pt idx="26199" formatCode="m/d/yy\ h:mm;@">
                  <c:v>43091.145833333336</c:v>
                </c:pt>
                <c:pt idx="26200" formatCode="m/d/yy\ h:mm;@">
                  <c:v>43091.15625</c:v>
                </c:pt>
                <c:pt idx="26201" formatCode="m/d/yy\ h:mm;@">
                  <c:v>43091.166666666664</c:v>
                </c:pt>
                <c:pt idx="26202" formatCode="m/d/yy\ h:mm;@">
                  <c:v>43091.177083333336</c:v>
                </c:pt>
                <c:pt idx="26203" formatCode="m/d/yy\ h:mm;@">
                  <c:v>43091.1875</c:v>
                </c:pt>
                <c:pt idx="26204" formatCode="m/d/yy\ h:mm;@">
                  <c:v>43091.197916666664</c:v>
                </c:pt>
                <c:pt idx="26205" formatCode="m/d/yy\ h:mm;@">
                  <c:v>43091.208333333336</c:v>
                </c:pt>
                <c:pt idx="26206" formatCode="m/d/yy\ h:mm;@">
                  <c:v>43091.21875</c:v>
                </c:pt>
                <c:pt idx="26207" formatCode="m/d/yy\ h:mm;@">
                  <c:v>43091.229166666664</c:v>
                </c:pt>
                <c:pt idx="26208" formatCode="m/d/yy\ h:mm;@">
                  <c:v>43091.239583333336</c:v>
                </c:pt>
                <c:pt idx="26209" formatCode="m/d/yy\ h:mm;@">
                  <c:v>43091.25</c:v>
                </c:pt>
                <c:pt idx="26210" formatCode="m/d/yy\ h:mm;@">
                  <c:v>43091.260416666664</c:v>
                </c:pt>
                <c:pt idx="26211" formatCode="m/d/yy\ h:mm;@">
                  <c:v>43091.270833333336</c:v>
                </c:pt>
                <c:pt idx="26212" formatCode="m/d/yy\ h:mm;@">
                  <c:v>43091.28125</c:v>
                </c:pt>
                <c:pt idx="26213" formatCode="m/d/yy\ h:mm;@">
                  <c:v>43091.291666666664</c:v>
                </c:pt>
                <c:pt idx="26214" formatCode="m/d/yy\ h:mm;@">
                  <c:v>43091.302083333336</c:v>
                </c:pt>
                <c:pt idx="26215" formatCode="m/d/yy\ h:mm;@">
                  <c:v>43091.3125</c:v>
                </c:pt>
                <c:pt idx="26216" formatCode="m/d/yy\ h:mm;@">
                  <c:v>43091.322916666664</c:v>
                </c:pt>
                <c:pt idx="26217" formatCode="m/d/yy\ h:mm;@">
                  <c:v>43091.333333333336</c:v>
                </c:pt>
                <c:pt idx="26218" formatCode="m/d/yy\ h:mm;@">
                  <c:v>43091.34375</c:v>
                </c:pt>
                <c:pt idx="26219" formatCode="m/d/yy\ h:mm;@">
                  <c:v>43091.354166666664</c:v>
                </c:pt>
                <c:pt idx="26220" formatCode="m/d/yy\ h:mm;@">
                  <c:v>43091.364583333336</c:v>
                </c:pt>
                <c:pt idx="26221" formatCode="m/d/yy\ h:mm;@">
                  <c:v>43091.375</c:v>
                </c:pt>
                <c:pt idx="26222" formatCode="m/d/yy\ h:mm;@">
                  <c:v>43091.385416666664</c:v>
                </c:pt>
                <c:pt idx="26223" formatCode="m/d/yy\ h:mm;@">
                  <c:v>43091.395833333336</c:v>
                </c:pt>
                <c:pt idx="26224" formatCode="m/d/yy\ h:mm;@">
                  <c:v>43091.40625</c:v>
                </c:pt>
                <c:pt idx="26225" formatCode="m/d/yy\ h:mm;@">
                  <c:v>43091.416666666664</c:v>
                </c:pt>
                <c:pt idx="26226" formatCode="m/d/yy\ h:mm;@">
                  <c:v>43091.427083333336</c:v>
                </c:pt>
                <c:pt idx="26227" formatCode="m/d/yy\ h:mm;@">
                  <c:v>43091.4375</c:v>
                </c:pt>
                <c:pt idx="26228" formatCode="m/d/yy\ h:mm;@">
                  <c:v>43091.447916666664</c:v>
                </c:pt>
                <c:pt idx="26229" formatCode="m/d/yy\ h:mm;@">
                  <c:v>43091.458333333336</c:v>
                </c:pt>
                <c:pt idx="26230" formatCode="m/d/yy\ h:mm;@">
                  <c:v>43091.46875</c:v>
                </c:pt>
                <c:pt idx="26231" formatCode="m/d/yy\ h:mm;@">
                  <c:v>43091.479166666664</c:v>
                </c:pt>
                <c:pt idx="26232" formatCode="m/d/yy\ h:mm;@">
                  <c:v>43091.489583333336</c:v>
                </c:pt>
                <c:pt idx="26233" formatCode="m/d/yy\ h:mm;@">
                  <c:v>43091.5</c:v>
                </c:pt>
                <c:pt idx="26234" formatCode="m/d/yy\ h:mm;@">
                  <c:v>43091.510416666664</c:v>
                </c:pt>
                <c:pt idx="26235" formatCode="m/d/yy\ h:mm;@">
                  <c:v>43091.520833333336</c:v>
                </c:pt>
                <c:pt idx="26236" formatCode="m/d/yy\ h:mm;@">
                  <c:v>43091.53125</c:v>
                </c:pt>
                <c:pt idx="26237" formatCode="m/d/yy\ h:mm;@">
                  <c:v>43091.541666666664</c:v>
                </c:pt>
                <c:pt idx="26238" formatCode="m/d/yy\ h:mm;@">
                  <c:v>43091.552083333336</c:v>
                </c:pt>
                <c:pt idx="26239" formatCode="m/d/yy\ h:mm;@">
                  <c:v>43091.5625</c:v>
                </c:pt>
                <c:pt idx="26240" formatCode="m/d/yy\ h:mm;@">
                  <c:v>43091.572916666664</c:v>
                </c:pt>
                <c:pt idx="26241" formatCode="m/d/yy\ h:mm;@">
                  <c:v>43091.583333333336</c:v>
                </c:pt>
                <c:pt idx="26242" formatCode="m/d/yy\ h:mm;@">
                  <c:v>43091.59375</c:v>
                </c:pt>
                <c:pt idx="26243" formatCode="m/d/yy\ h:mm;@">
                  <c:v>43091.604166666664</c:v>
                </c:pt>
                <c:pt idx="26244" formatCode="m/d/yy\ h:mm;@">
                  <c:v>43091.614583333336</c:v>
                </c:pt>
                <c:pt idx="26245" formatCode="m/d/yy\ h:mm;@">
                  <c:v>43091.625</c:v>
                </c:pt>
                <c:pt idx="26246" formatCode="m/d/yy\ h:mm;@">
                  <c:v>43091.635416666664</c:v>
                </c:pt>
                <c:pt idx="26247" formatCode="m/d/yy\ h:mm;@">
                  <c:v>43091.645833333336</c:v>
                </c:pt>
                <c:pt idx="26248" formatCode="m/d/yy\ h:mm;@">
                  <c:v>43091.65625</c:v>
                </c:pt>
                <c:pt idx="26249" formatCode="m/d/yy\ h:mm;@">
                  <c:v>43091.666666666664</c:v>
                </c:pt>
                <c:pt idx="26250" formatCode="m/d/yy\ h:mm;@">
                  <c:v>43091.677083333336</c:v>
                </c:pt>
                <c:pt idx="26251" formatCode="m/d/yy\ h:mm;@">
                  <c:v>43091.6875</c:v>
                </c:pt>
                <c:pt idx="26252" formatCode="m/d/yy\ h:mm;@">
                  <c:v>43091.697916666664</c:v>
                </c:pt>
                <c:pt idx="26253" formatCode="m/d/yy\ h:mm;@">
                  <c:v>43091.708333333336</c:v>
                </c:pt>
                <c:pt idx="26254" formatCode="m/d/yy\ h:mm;@">
                  <c:v>43091.71875</c:v>
                </c:pt>
                <c:pt idx="26255" formatCode="m/d/yy\ h:mm;@">
                  <c:v>43091.729166666664</c:v>
                </c:pt>
                <c:pt idx="26256" formatCode="m/d/yy\ h:mm;@">
                  <c:v>43091.739583333336</c:v>
                </c:pt>
                <c:pt idx="26257" formatCode="m/d/yy\ h:mm;@">
                  <c:v>43091.75</c:v>
                </c:pt>
                <c:pt idx="26258" formatCode="m/d/yy\ h:mm;@">
                  <c:v>43091.760416666664</c:v>
                </c:pt>
                <c:pt idx="26259" formatCode="m/d/yy\ h:mm;@">
                  <c:v>43091.770833333336</c:v>
                </c:pt>
                <c:pt idx="26260" formatCode="m/d/yy\ h:mm;@">
                  <c:v>43091.78125</c:v>
                </c:pt>
                <c:pt idx="26261" formatCode="m/d/yy\ h:mm;@">
                  <c:v>43091.791666666664</c:v>
                </c:pt>
                <c:pt idx="26262" formatCode="m/d/yy\ h:mm;@">
                  <c:v>43091.802083333336</c:v>
                </c:pt>
                <c:pt idx="26263" formatCode="m/d/yy\ h:mm;@">
                  <c:v>43091.8125</c:v>
                </c:pt>
                <c:pt idx="26264" formatCode="m/d/yy\ h:mm;@">
                  <c:v>43091.822916666664</c:v>
                </c:pt>
                <c:pt idx="26265" formatCode="m/d/yy\ h:mm;@">
                  <c:v>43091.833333333336</c:v>
                </c:pt>
                <c:pt idx="26266" formatCode="m/d/yy\ h:mm;@">
                  <c:v>43091.84375</c:v>
                </c:pt>
                <c:pt idx="26267" formatCode="m/d/yy\ h:mm;@">
                  <c:v>43091.854166666664</c:v>
                </c:pt>
                <c:pt idx="26268" formatCode="m/d/yy\ h:mm;@">
                  <c:v>43091.864583333336</c:v>
                </c:pt>
                <c:pt idx="26269" formatCode="m/d/yy\ h:mm;@">
                  <c:v>43091.875</c:v>
                </c:pt>
                <c:pt idx="26270" formatCode="m/d/yy\ h:mm;@">
                  <c:v>43091.885416666664</c:v>
                </c:pt>
                <c:pt idx="26271" formatCode="m/d/yy\ h:mm;@">
                  <c:v>43091.895833333336</c:v>
                </c:pt>
                <c:pt idx="26272" formatCode="m/d/yy\ h:mm;@">
                  <c:v>43091.90625</c:v>
                </c:pt>
                <c:pt idx="26273" formatCode="m/d/yy\ h:mm;@">
                  <c:v>43091.916666666664</c:v>
                </c:pt>
                <c:pt idx="26274" formatCode="m/d/yy\ h:mm;@">
                  <c:v>43091.927083333336</c:v>
                </c:pt>
                <c:pt idx="26275" formatCode="m/d/yy\ h:mm;@">
                  <c:v>43091.9375</c:v>
                </c:pt>
                <c:pt idx="26276" formatCode="m/d/yy\ h:mm;@">
                  <c:v>43091.947916666664</c:v>
                </c:pt>
                <c:pt idx="26277" formatCode="m/d/yy\ h:mm;@">
                  <c:v>43091.958333333336</c:v>
                </c:pt>
                <c:pt idx="26278" formatCode="m/d/yy\ h:mm;@">
                  <c:v>43091.96875</c:v>
                </c:pt>
                <c:pt idx="26279" formatCode="m/d/yy\ h:mm;@">
                  <c:v>43091.979166666664</c:v>
                </c:pt>
                <c:pt idx="26280" formatCode="m/d/yy\ h:mm;@">
                  <c:v>43091.989583333336</c:v>
                </c:pt>
                <c:pt idx="26281" formatCode="m/d/yy\ h:mm;@">
                  <c:v>43092</c:v>
                </c:pt>
                <c:pt idx="26282" formatCode="m/d/yy\ h:mm;@">
                  <c:v>43092.010416666664</c:v>
                </c:pt>
                <c:pt idx="26283" formatCode="m/d/yy\ h:mm;@">
                  <c:v>43092.020833333336</c:v>
                </c:pt>
                <c:pt idx="26284" formatCode="m/d/yy\ h:mm;@">
                  <c:v>43092.03125</c:v>
                </c:pt>
                <c:pt idx="26285" formatCode="m/d/yy\ h:mm;@">
                  <c:v>43092.041666666664</c:v>
                </c:pt>
                <c:pt idx="26286" formatCode="m/d/yy\ h:mm;@">
                  <c:v>43092.052083333336</c:v>
                </c:pt>
                <c:pt idx="26287" formatCode="m/d/yy\ h:mm;@">
                  <c:v>43092.0625</c:v>
                </c:pt>
                <c:pt idx="26288" formatCode="m/d/yy\ h:mm;@">
                  <c:v>43092.072916666664</c:v>
                </c:pt>
                <c:pt idx="26289" formatCode="m/d/yy\ h:mm;@">
                  <c:v>43092.083333333336</c:v>
                </c:pt>
                <c:pt idx="26290" formatCode="m/d/yy\ h:mm;@">
                  <c:v>43092.09375</c:v>
                </c:pt>
                <c:pt idx="26291" formatCode="m/d/yy\ h:mm;@">
                  <c:v>43092.104166666664</c:v>
                </c:pt>
                <c:pt idx="26292" formatCode="m/d/yy\ h:mm;@">
                  <c:v>43092.114583333336</c:v>
                </c:pt>
                <c:pt idx="26293" formatCode="m/d/yy\ h:mm;@">
                  <c:v>43092.125</c:v>
                </c:pt>
                <c:pt idx="26294" formatCode="m/d/yy\ h:mm;@">
                  <c:v>43092.135416666664</c:v>
                </c:pt>
                <c:pt idx="26295" formatCode="m/d/yy\ h:mm;@">
                  <c:v>43092.145833333336</c:v>
                </c:pt>
                <c:pt idx="26296" formatCode="m/d/yy\ h:mm;@">
                  <c:v>43092.15625</c:v>
                </c:pt>
                <c:pt idx="26297" formatCode="m/d/yy\ h:mm;@">
                  <c:v>43092.166666666664</c:v>
                </c:pt>
                <c:pt idx="26298" formatCode="m/d/yy\ h:mm;@">
                  <c:v>43092.177083333336</c:v>
                </c:pt>
                <c:pt idx="26299" formatCode="m/d/yy\ h:mm;@">
                  <c:v>43092.1875</c:v>
                </c:pt>
                <c:pt idx="26300" formatCode="m/d/yy\ h:mm;@">
                  <c:v>43092.197916666664</c:v>
                </c:pt>
                <c:pt idx="26301" formatCode="m/d/yy\ h:mm;@">
                  <c:v>43092.208333333336</c:v>
                </c:pt>
                <c:pt idx="26302" formatCode="m/d/yy\ h:mm;@">
                  <c:v>43092.21875</c:v>
                </c:pt>
                <c:pt idx="26303" formatCode="m/d/yy\ h:mm;@">
                  <c:v>43092.229166666664</c:v>
                </c:pt>
                <c:pt idx="26304" formatCode="m/d/yy\ h:mm;@">
                  <c:v>43092.239583333336</c:v>
                </c:pt>
                <c:pt idx="26305" formatCode="m/d/yy\ h:mm;@">
                  <c:v>43092.25</c:v>
                </c:pt>
                <c:pt idx="26306" formatCode="m/d/yy\ h:mm;@">
                  <c:v>43092.260416666664</c:v>
                </c:pt>
                <c:pt idx="26307" formatCode="m/d/yy\ h:mm;@">
                  <c:v>43092.270833333336</c:v>
                </c:pt>
                <c:pt idx="26308" formatCode="m/d/yy\ h:mm;@">
                  <c:v>43092.28125</c:v>
                </c:pt>
                <c:pt idx="26309" formatCode="m/d/yy\ h:mm;@">
                  <c:v>43092.291666666664</c:v>
                </c:pt>
                <c:pt idx="26310" formatCode="m/d/yy\ h:mm;@">
                  <c:v>43092.302083333336</c:v>
                </c:pt>
                <c:pt idx="26311" formatCode="m/d/yy\ h:mm;@">
                  <c:v>43092.3125</c:v>
                </c:pt>
                <c:pt idx="26312" formatCode="m/d/yy\ h:mm;@">
                  <c:v>43092.322916666664</c:v>
                </c:pt>
                <c:pt idx="26313" formatCode="m/d/yy\ h:mm;@">
                  <c:v>43092.333333333336</c:v>
                </c:pt>
                <c:pt idx="26314" formatCode="m/d/yy\ h:mm;@">
                  <c:v>43092.34375</c:v>
                </c:pt>
                <c:pt idx="26315" formatCode="m/d/yy\ h:mm;@">
                  <c:v>43092.354166666664</c:v>
                </c:pt>
                <c:pt idx="26316" formatCode="m/d/yy\ h:mm;@">
                  <c:v>43092.364583333336</c:v>
                </c:pt>
                <c:pt idx="26317" formatCode="m/d/yy\ h:mm;@">
                  <c:v>43092.375</c:v>
                </c:pt>
                <c:pt idx="26318" formatCode="m/d/yy\ h:mm;@">
                  <c:v>43092.385416666664</c:v>
                </c:pt>
                <c:pt idx="26319" formatCode="m/d/yy\ h:mm;@">
                  <c:v>43092.395833333336</c:v>
                </c:pt>
                <c:pt idx="26320" formatCode="m/d/yy\ h:mm;@">
                  <c:v>43092.40625</c:v>
                </c:pt>
                <c:pt idx="26321" formatCode="m/d/yy\ h:mm;@">
                  <c:v>43092.416666666664</c:v>
                </c:pt>
                <c:pt idx="26322" formatCode="m/d/yy\ h:mm;@">
                  <c:v>43092.427083333336</c:v>
                </c:pt>
                <c:pt idx="26323" formatCode="m/d/yy\ h:mm;@">
                  <c:v>43092.4375</c:v>
                </c:pt>
                <c:pt idx="26324" formatCode="m/d/yy\ h:mm;@">
                  <c:v>43092.447916666664</c:v>
                </c:pt>
                <c:pt idx="26325" formatCode="m/d/yy\ h:mm;@">
                  <c:v>43092.458333333336</c:v>
                </c:pt>
                <c:pt idx="26326" formatCode="m/d/yy\ h:mm;@">
                  <c:v>43092.46875</c:v>
                </c:pt>
                <c:pt idx="26327" formatCode="m/d/yy\ h:mm;@">
                  <c:v>43092.479166666664</c:v>
                </c:pt>
                <c:pt idx="26328" formatCode="m/d/yy\ h:mm;@">
                  <c:v>43092.489583333336</c:v>
                </c:pt>
                <c:pt idx="26329" formatCode="m/d/yy\ h:mm;@">
                  <c:v>43092.5</c:v>
                </c:pt>
                <c:pt idx="26330" formatCode="m/d/yy\ h:mm;@">
                  <c:v>43092.510416666664</c:v>
                </c:pt>
                <c:pt idx="26331" formatCode="m/d/yy\ h:mm;@">
                  <c:v>43092.520833333336</c:v>
                </c:pt>
                <c:pt idx="26332" formatCode="m/d/yy\ h:mm;@">
                  <c:v>43092.53125</c:v>
                </c:pt>
                <c:pt idx="26333" formatCode="m/d/yy\ h:mm;@">
                  <c:v>43092.541666666664</c:v>
                </c:pt>
                <c:pt idx="26334" formatCode="m/d/yy\ h:mm;@">
                  <c:v>43092.552083333336</c:v>
                </c:pt>
                <c:pt idx="26335" formatCode="m/d/yy\ h:mm;@">
                  <c:v>43092.5625</c:v>
                </c:pt>
                <c:pt idx="26336" formatCode="m/d/yy\ h:mm;@">
                  <c:v>43092.572916666664</c:v>
                </c:pt>
                <c:pt idx="26337" formatCode="m/d/yy\ h:mm;@">
                  <c:v>43092.583333333336</c:v>
                </c:pt>
                <c:pt idx="26338" formatCode="m/d/yy\ h:mm;@">
                  <c:v>43092.59375</c:v>
                </c:pt>
                <c:pt idx="26339" formatCode="m/d/yy\ h:mm;@">
                  <c:v>43092.604166666664</c:v>
                </c:pt>
                <c:pt idx="26340" formatCode="m/d/yy\ h:mm;@">
                  <c:v>43092.614583333336</c:v>
                </c:pt>
                <c:pt idx="26341" formatCode="m/d/yy\ h:mm;@">
                  <c:v>43092.625</c:v>
                </c:pt>
                <c:pt idx="26342" formatCode="m/d/yy\ h:mm;@">
                  <c:v>43092.635416666664</c:v>
                </c:pt>
                <c:pt idx="26343" formatCode="m/d/yy\ h:mm;@">
                  <c:v>43092.645833333336</c:v>
                </c:pt>
                <c:pt idx="26344" formatCode="m/d/yy\ h:mm;@">
                  <c:v>43092.65625</c:v>
                </c:pt>
                <c:pt idx="26345" formatCode="m/d/yy\ h:mm;@">
                  <c:v>43092.666666666664</c:v>
                </c:pt>
                <c:pt idx="26346" formatCode="m/d/yy\ h:mm;@">
                  <c:v>43092.677083333336</c:v>
                </c:pt>
                <c:pt idx="26347" formatCode="m/d/yy\ h:mm;@">
                  <c:v>43092.6875</c:v>
                </c:pt>
                <c:pt idx="26348" formatCode="m/d/yy\ h:mm;@">
                  <c:v>43092.697916666664</c:v>
                </c:pt>
                <c:pt idx="26349" formatCode="m/d/yy\ h:mm;@">
                  <c:v>43092.708333333336</c:v>
                </c:pt>
                <c:pt idx="26350" formatCode="m/d/yy\ h:mm;@">
                  <c:v>43092.71875</c:v>
                </c:pt>
                <c:pt idx="26351" formatCode="m/d/yy\ h:mm;@">
                  <c:v>43092.729166666664</c:v>
                </c:pt>
                <c:pt idx="26352" formatCode="m/d/yy\ h:mm;@">
                  <c:v>43092.739583333336</c:v>
                </c:pt>
                <c:pt idx="26353" formatCode="m/d/yy\ h:mm;@">
                  <c:v>43092.75</c:v>
                </c:pt>
                <c:pt idx="26354" formatCode="m/d/yy\ h:mm;@">
                  <c:v>43092.760416666664</c:v>
                </c:pt>
                <c:pt idx="26355" formatCode="m/d/yy\ h:mm;@">
                  <c:v>43092.770833333336</c:v>
                </c:pt>
                <c:pt idx="26356" formatCode="m/d/yy\ h:mm;@">
                  <c:v>43092.78125</c:v>
                </c:pt>
                <c:pt idx="26357" formatCode="m/d/yy\ h:mm;@">
                  <c:v>43092.791666666664</c:v>
                </c:pt>
                <c:pt idx="26358" formatCode="m/d/yy\ h:mm;@">
                  <c:v>43092.802083333336</c:v>
                </c:pt>
                <c:pt idx="26359" formatCode="m/d/yy\ h:mm;@">
                  <c:v>43092.8125</c:v>
                </c:pt>
                <c:pt idx="26360" formatCode="m/d/yy\ h:mm;@">
                  <c:v>43092.822916666664</c:v>
                </c:pt>
                <c:pt idx="26361" formatCode="m/d/yy\ h:mm;@">
                  <c:v>43092.833333333336</c:v>
                </c:pt>
                <c:pt idx="26362" formatCode="m/d/yy\ h:mm;@">
                  <c:v>43092.84375</c:v>
                </c:pt>
                <c:pt idx="26363" formatCode="m/d/yy\ h:mm;@">
                  <c:v>43092.854166666664</c:v>
                </c:pt>
                <c:pt idx="26364" formatCode="m/d/yy\ h:mm;@">
                  <c:v>43092.864583333336</c:v>
                </c:pt>
                <c:pt idx="26365" formatCode="m/d/yy\ h:mm;@">
                  <c:v>43092.875</c:v>
                </c:pt>
                <c:pt idx="26366" formatCode="m/d/yy\ h:mm;@">
                  <c:v>43092.885416666664</c:v>
                </c:pt>
                <c:pt idx="26367" formatCode="m/d/yy\ h:mm;@">
                  <c:v>43092.895833333336</c:v>
                </c:pt>
                <c:pt idx="26368" formatCode="m/d/yy\ h:mm;@">
                  <c:v>43092.90625</c:v>
                </c:pt>
                <c:pt idx="26369" formatCode="m/d/yy\ h:mm;@">
                  <c:v>43092.916666666664</c:v>
                </c:pt>
                <c:pt idx="26370" formatCode="m/d/yy\ h:mm;@">
                  <c:v>43092.927083333336</c:v>
                </c:pt>
                <c:pt idx="26371" formatCode="m/d/yy\ h:mm;@">
                  <c:v>43092.9375</c:v>
                </c:pt>
                <c:pt idx="26372" formatCode="m/d/yy\ h:mm;@">
                  <c:v>43092.947916666664</c:v>
                </c:pt>
                <c:pt idx="26373" formatCode="m/d/yy\ h:mm;@">
                  <c:v>43092.958333333336</c:v>
                </c:pt>
                <c:pt idx="26374" formatCode="m/d/yy\ h:mm;@">
                  <c:v>43092.96875</c:v>
                </c:pt>
                <c:pt idx="26375" formatCode="m/d/yy\ h:mm;@">
                  <c:v>43092.979166666664</c:v>
                </c:pt>
                <c:pt idx="26376" formatCode="m/d/yy\ h:mm;@">
                  <c:v>43092.989583333336</c:v>
                </c:pt>
                <c:pt idx="26377" formatCode="m/d/yy\ h:mm;@">
                  <c:v>43093</c:v>
                </c:pt>
                <c:pt idx="26378" formatCode="m/d/yy\ h:mm;@">
                  <c:v>43093.010416666664</c:v>
                </c:pt>
                <c:pt idx="26379" formatCode="m/d/yy\ h:mm;@">
                  <c:v>43093.020833333336</c:v>
                </c:pt>
                <c:pt idx="26380" formatCode="m/d/yy\ h:mm;@">
                  <c:v>43093.03125</c:v>
                </c:pt>
                <c:pt idx="26381" formatCode="m/d/yy\ h:mm;@">
                  <c:v>43093.041666666664</c:v>
                </c:pt>
                <c:pt idx="26382" formatCode="m/d/yy\ h:mm;@">
                  <c:v>43093.052083333336</c:v>
                </c:pt>
                <c:pt idx="26383" formatCode="m/d/yy\ h:mm;@">
                  <c:v>43093.0625</c:v>
                </c:pt>
                <c:pt idx="26384" formatCode="m/d/yy\ h:mm;@">
                  <c:v>43093.072916666664</c:v>
                </c:pt>
                <c:pt idx="26385" formatCode="m/d/yy\ h:mm;@">
                  <c:v>43093.083333333336</c:v>
                </c:pt>
                <c:pt idx="26386" formatCode="m/d/yy\ h:mm;@">
                  <c:v>43093.09375</c:v>
                </c:pt>
                <c:pt idx="26387" formatCode="m/d/yy\ h:mm;@">
                  <c:v>43093.104166666664</c:v>
                </c:pt>
                <c:pt idx="26388" formatCode="m/d/yy\ h:mm;@">
                  <c:v>43093.114583333336</c:v>
                </c:pt>
                <c:pt idx="26389" formatCode="m/d/yy\ h:mm;@">
                  <c:v>43093.125</c:v>
                </c:pt>
                <c:pt idx="26390" formatCode="m/d/yy\ h:mm;@">
                  <c:v>43093.135416666664</c:v>
                </c:pt>
                <c:pt idx="26391" formatCode="m/d/yy\ h:mm;@">
                  <c:v>43093.145833333336</c:v>
                </c:pt>
                <c:pt idx="26392" formatCode="m/d/yy\ h:mm;@">
                  <c:v>43093.15625</c:v>
                </c:pt>
                <c:pt idx="26393" formatCode="m/d/yy\ h:mm;@">
                  <c:v>43093.166666666664</c:v>
                </c:pt>
                <c:pt idx="26394" formatCode="m/d/yy\ h:mm;@">
                  <c:v>43093.177083333336</c:v>
                </c:pt>
                <c:pt idx="26395" formatCode="m/d/yy\ h:mm;@">
                  <c:v>43093.1875</c:v>
                </c:pt>
                <c:pt idx="26396" formatCode="m/d/yy\ h:mm;@">
                  <c:v>43093.197916666664</c:v>
                </c:pt>
                <c:pt idx="26397" formatCode="m/d/yy\ h:mm;@">
                  <c:v>43093.208333333336</c:v>
                </c:pt>
                <c:pt idx="26398" formatCode="m/d/yy\ h:mm;@">
                  <c:v>43093.21875</c:v>
                </c:pt>
                <c:pt idx="26399" formatCode="m/d/yy\ h:mm;@">
                  <c:v>43093.229166666664</c:v>
                </c:pt>
                <c:pt idx="26400" formatCode="m/d/yy\ h:mm;@">
                  <c:v>43093.239583333336</c:v>
                </c:pt>
                <c:pt idx="26401" formatCode="m/d/yy\ h:mm;@">
                  <c:v>43093.25</c:v>
                </c:pt>
                <c:pt idx="26402" formatCode="m/d/yy\ h:mm;@">
                  <c:v>43093.260416666664</c:v>
                </c:pt>
                <c:pt idx="26403" formatCode="m/d/yy\ h:mm;@">
                  <c:v>43093.270833333336</c:v>
                </c:pt>
                <c:pt idx="26404" formatCode="m/d/yy\ h:mm;@">
                  <c:v>43093.28125</c:v>
                </c:pt>
                <c:pt idx="26405" formatCode="m/d/yy\ h:mm;@">
                  <c:v>43093.291666666664</c:v>
                </c:pt>
                <c:pt idx="26406" formatCode="m/d/yy\ h:mm;@">
                  <c:v>43093.302083333336</c:v>
                </c:pt>
                <c:pt idx="26407" formatCode="m/d/yy\ h:mm;@">
                  <c:v>43093.3125</c:v>
                </c:pt>
                <c:pt idx="26408" formatCode="m/d/yy\ h:mm;@">
                  <c:v>43093.322916666664</c:v>
                </c:pt>
                <c:pt idx="26409" formatCode="m/d/yy\ h:mm;@">
                  <c:v>43093.333333333336</c:v>
                </c:pt>
                <c:pt idx="26410" formatCode="m/d/yy\ h:mm;@">
                  <c:v>43093.34375</c:v>
                </c:pt>
                <c:pt idx="26411" formatCode="m/d/yy\ h:mm;@">
                  <c:v>43093.354166666664</c:v>
                </c:pt>
                <c:pt idx="26412" formatCode="m/d/yy\ h:mm;@">
                  <c:v>43093.364583333336</c:v>
                </c:pt>
                <c:pt idx="26413" formatCode="m/d/yy\ h:mm;@">
                  <c:v>43093.375</c:v>
                </c:pt>
                <c:pt idx="26414" formatCode="m/d/yy\ h:mm;@">
                  <c:v>43093.385416666664</c:v>
                </c:pt>
                <c:pt idx="26415" formatCode="m/d/yy\ h:mm;@">
                  <c:v>43093.395833333336</c:v>
                </c:pt>
                <c:pt idx="26416" formatCode="m/d/yy\ h:mm;@">
                  <c:v>43093.40625</c:v>
                </c:pt>
                <c:pt idx="26417" formatCode="m/d/yy\ h:mm;@">
                  <c:v>43093.416666666664</c:v>
                </c:pt>
                <c:pt idx="26418" formatCode="m/d/yy\ h:mm;@">
                  <c:v>43093.427083333336</c:v>
                </c:pt>
                <c:pt idx="26419" formatCode="m/d/yy\ h:mm;@">
                  <c:v>43093.4375</c:v>
                </c:pt>
                <c:pt idx="26420" formatCode="m/d/yy\ h:mm;@">
                  <c:v>43093.447916666664</c:v>
                </c:pt>
                <c:pt idx="26421" formatCode="m/d/yy\ h:mm;@">
                  <c:v>43093.458333333336</c:v>
                </c:pt>
                <c:pt idx="26422" formatCode="m/d/yy\ h:mm;@">
                  <c:v>43093.46875</c:v>
                </c:pt>
                <c:pt idx="26423" formatCode="m/d/yy\ h:mm;@">
                  <c:v>43093.479166666664</c:v>
                </c:pt>
                <c:pt idx="26424" formatCode="m/d/yy\ h:mm;@">
                  <c:v>43093.489583333336</c:v>
                </c:pt>
                <c:pt idx="26425" formatCode="m/d/yy\ h:mm;@">
                  <c:v>43093.5</c:v>
                </c:pt>
                <c:pt idx="26426" formatCode="m/d/yy\ h:mm;@">
                  <c:v>43093.510416666664</c:v>
                </c:pt>
                <c:pt idx="26427" formatCode="m/d/yy\ h:mm;@">
                  <c:v>43093.520833333336</c:v>
                </c:pt>
                <c:pt idx="26428" formatCode="m/d/yy\ h:mm;@">
                  <c:v>43093.53125</c:v>
                </c:pt>
                <c:pt idx="26429" formatCode="m/d/yy\ h:mm;@">
                  <c:v>43093.541666666664</c:v>
                </c:pt>
                <c:pt idx="26430" formatCode="m/d/yy\ h:mm;@">
                  <c:v>43093.552083333336</c:v>
                </c:pt>
                <c:pt idx="26431" formatCode="m/d/yy\ h:mm;@">
                  <c:v>43093.5625</c:v>
                </c:pt>
                <c:pt idx="26432" formatCode="m/d/yy\ h:mm;@">
                  <c:v>43093.572916666664</c:v>
                </c:pt>
                <c:pt idx="26433" formatCode="m/d/yy\ h:mm;@">
                  <c:v>43093.583333333336</c:v>
                </c:pt>
                <c:pt idx="26434" formatCode="m/d/yy\ h:mm;@">
                  <c:v>43093.59375</c:v>
                </c:pt>
                <c:pt idx="26435" formatCode="m/d/yy\ h:mm;@">
                  <c:v>43093.604166666664</c:v>
                </c:pt>
                <c:pt idx="26436" formatCode="m/d/yy\ h:mm;@">
                  <c:v>43093.614583333336</c:v>
                </c:pt>
                <c:pt idx="26437" formatCode="m/d/yy\ h:mm;@">
                  <c:v>43093.625</c:v>
                </c:pt>
                <c:pt idx="26438" formatCode="m/d/yy\ h:mm;@">
                  <c:v>43093.635416666664</c:v>
                </c:pt>
                <c:pt idx="26439" formatCode="m/d/yy\ h:mm;@">
                  <c:v>43093.645833333336</c:v>
                </c:pt>
                <c:pt idx="26440" formatCode="m/d/yy\ h:mm;@">
                  <c:v>43093.65625</c:v>
                </c:pt>
                <c:pt idx="26441" formatCode="m/d/yy\ h:mm;@">
                  <c:v>43093.666666666664</c:v>
                </c:pt>
                <c:pt idx="26442" formatCode="m/d/yy\ h:mm;@">
                  <c:v>43093.677083333336</c:v>
                </c:pt>
                <c:pt idx="26443" formatCode="m/d/yy\ h:mm;@">
                  <c:v>43093.6875</c:v>
                </c:pt>
                <c:pt idx="26444" formatCode="m/d/yy\ h:mm;@">
                  <c:v>43093.697916666664</c:v>
                </c:pt>
                <c:pt idx="26445" formatCode="m/d/yy\ h:mm;@">
                  <c:v>43093.708333333336</c:v>
                </c:pt>
                <c:pt idx="26446" formatCode="m/d/yy\ h:mm;@">
                  <c:v>43093.71875</c:v>
                </c:pt>
                <c:pt idx="26447" formatCode="m/d/yy\ h:mm;@">
                  <c:v>43093.729166666664</c:v>
                </c:pt>
                <c:pt idx="26448" formatCode="m/d/yy\ h:mm;@">
                  <c:v>43093.739583333336</c:v>
                </c:pt>
                <c:pt idx="26449" formatCode="m/d/yy\ h:mm;@">
                  <c:v>43093.75</c:v>
                </c:pt>
                <c:pt idx="26450" formatCode="m/d/yy\ h:mm;@">
                  <c:v>43093.760416666664</c:v>
                </c:pt>
                <c:pt idx="26451" formatCode="m/d/yy\ h:mm;@">
                  <c:v>43093.770833333336</c:v>
                </c:pt>
                <c:pt idx="26452" formatCode="m/d/yy\ h:mm;@">
                  <c:v>43093.78125</c:v>
                </c:pt>
                <c:pt idx="26453" formatCode="m/d/yy\ h:mm;@">
                  <c:v>43093.791666666664</c:v>
                </c:pt>
                <c:pt idx="26454" formatCode="m/d/yy\ h:mm;@">
                  <c:v>43093.802083333336</c:v>
                </c:pt>
                <c:pt idx="26455" formatCode="m/d/yy\ h:mm;@">
                  <c:v>43093.8125</c:v>
                </c:pt>
                <c:pt idx="26456" formatCode="m/d/yy\ h:mm;@">
                  <c:v>43093.822916666664</c:v>
                </c:pt>
                <c:pt idx="26457" formatCode="m/d/yy\ h:mm;@">
                  <c:v>43093.833333333336</c:v>
                </c:pt>
                <c:pt idx="26458" formatCode="m/d/yy\ h:mm;@">
                  <c:v>43093.84375</c:v>
                </c:pt>
                <c:pt idx="26459" formatCode="m/d/yy\ h:mm;@">
                  <c:v>43093.854166666664</c:v>
                </c:pt>
                <c:pt idx="26460" formatCode="m/d/yy\ h:mm;@">
                  <c:v>43093.864583333336</c:v>
                </c:pt>
                <c:pt idx="26461" formatCode="m/d/yy\ h:mm;@">
                  <c:v>43093.875</c:v>
                </c:pt>
                <c:pt idx="26462" formatCode="m/d/yy\ h:mm;@">
                  <c:v>43093.885416666664</c:v>
                </c:pt>
                <c:pt idx="26463" formatCode="m/d/yy\ h:mm;@">
                  <c:v>43093.895833333336</c:v>
                </c:pt>
                <c:pt idx="26464" formatCode="m/d/yy\ h:mm;@">
                  <c:v>43093.90625</c:v>
                </c:pt>
                <c:pt idx="26465" formatCode="m/d/yy\ h:mm;@">
                  <c:v>43093.916666666664</c:v>
                </c:pt>
                <c:pt idx="26466" formatCode="m/d/yy\ h:mm;@">
                  <c:v>43093.927083333336</c:v>
                </c:pt>
                <c:pt idx="26467" formatCode="m/d/yy\ h:mm;@">
                  <c:v>43093.9375</c:v>
                </c:pt>
                <c:pt idx="26468" formatCode="m/d/yy\ h:mm;@">
                  <c:v>43093.947916666664</c:v>
                </c:pt>
                <c:pt idx="26469" formatCode="m/d/yy\ h:mm;@">
                  <c:v>43093.958333333336</c:v>
                </c:pt>
                <c:pt idx="26470" formatCode="m/d/yy\ h:mm;@">
                  <c:v>43093.96875</c:v>
                </c:pt>
                <c:pt idx="26471" formatCode="m/d/yy\ h:mm;@">
                  <c:v>43093.979166666664</c:v>
                </c:pt>
                <c:pt idx="26472" formatCode="m/d/yy\ h:mm;@">
                  <c:v>43093.989583333336</c:v>
                </c:pt>
                <c:pt idx="26473" formatCode="m/d/yy\ h:mm;@">
                  <c:v>43094</c:v>
                </c:pt>
                <c:pt idx="26474" formatCode="m/d/yy\ h:mm;@">
                  <c:v>43094.010416666664</c:v>
                </c:pt>
                <c:pt idx="26475" formatCode="m/d/yy\ h:mm;@">
                  <c:v>43094.020833333336</c:v>
                </c:pt>
                <c:pt idx="26476" formatCode="m/d/yy\ h:mm;@">
                  <c:v>43094.03125</c:v>
                </c:pt>
                <c:pt idx="26477" formatCode="m/d/yy\ h:mm;@">
                  <c:v>43094.041666666664</c:v>
                </c:pt>
                <c:pt idx="26478" formatCode="m/d/yy\ h:mm;@">
                  <c:v>43094.052083333336</c:v>
                </c:pt>
                <c:pt idx="26479" formatCode="m/d/yy\ h:mm;@">
                  <c:v>43094.0625</c:v>
                </c:pt>
                <c:pt idx="26480" formatCode="m/d/yy\ h:mm;@">
                  <c:v>43094.072916666664</c:v>
                </c:pt>
                <c:pt idx="26481" formatCode="m/d/yy\ h:mm;@">
                  <c:v>43094.083333333336</c:v>
                </c:pt>
                <c:pt idx="26482" formatCode="m/d/yy\ h:mm;@">
                  <c:v>43094.09375</c:v>
                </c:pt>
                <c:pt idx="26483" formatCode="m/d/yy\ h:mm;@">
                  <c:v>43094.104166666664</c:v>
                </c:pt>
                <c:pt idx="26484" formatCode="m/d/yy\ h:mm;@">
                  <c:v>43094.114583333336</c:v>
                </c:pt>
                <c:pt idx="26485" formatCode="m/d/yy\ h:mm;@">
                  <c:v>43094.125</c:v>
                </c:pt>
                <c:pt idx="26486" formatCode="m/d/yy\ h:mm;@">
                  <c:v>43094.135416666664</c:v>
                </c:pt>
                <c:pt idx="26487" formatCode="m/d/yy\ h:mm;@">
                  <c:v>43094.145833333336</c:v>
                </c:pt>
                <c:pt idx="26488" formatCode="m/d/yy\ h:mm;@">
                  <c:v>43094.15625</c:v>
                </c:pt>
                <c:pt idx="26489" formatCode="m/d/yy\ h:mm;@">
                  <c:v>43094.166666666664</c:v>
                </c:pt>
                <c:pt idx="26490" formatCode="m/d/yy\ h:mm;@">
                  <c:v>43094.177083333336</c:v>
                </c:pt>
                <c:pt idx="26491" formatCode="m/d/yy\ h:mm;@">
                  <c:v>43094.1875</c:v>
                </c:pt>
                <c:pt idx="26492" formatCode="m/d/yy\ h:mm;@">
                  <c:v>43094.197916666664</c:v>
                </c:pt>
                <c:pt idx="26493" formatCode="m/d/yy\ h:mm;@">
                  <c:v>43094.208333333336</c:v>
                </c:pt>
                <c:pt idx="26494" formatCode="m/d/yy\ h:mm;@">
                  <c:v>43094.21875</c:v>
                </c:pt>
                <c:pt idx="26495" formatCode="m/d/yy\ h:mm;@">
                  <c:v>43094.229166666664</c:v>
                </c:pt>
                <c:pt idx="26496" formatCode="m/d/yy\ h:mm;@">
                  <c:v>43094.239583333336</c:v>
                </c:pt>
                <c:pt idx="26497" formatCode="m/d/yy\ h:mm;@">
                  <c:v>43094.25</c:v>
                </c:pt>
                <c:pt idx="26498" formatCode="m/d/yy\ h:mm;@">
                  <c:v>43094.260416666664</c:v>
                </c:pt>
                <c:pt idx="26499" formatCode="m/d/yy\ h:mm;@">
                  <c:v>43094.270833333336</c:v>
                </c:pt>
                <c:pt idx="26500" formatCode="m/d/yy\ h:mm;@">
                  <c:v>43094.28125</c:v>
                </c:pt>
                <c:pt idx="26501" formatCode="m/d/yy\ h:mm;@">
                  <c:v>43094.291666666664</c:v>
                </c:pt>
                <c:pt idx="26502" formatCode="m/d/yy\ h:mm;@">
                  <c:v>43094.302083333336</c:v>
                </c:pt>
                <c:pt idx="26503" formatCode="m/d/yy\ h:mm;@">
                  <c:v>43094.3125</c:v>
                </c:pt>
                <c:pt idx="26504" formatCode="m/d/yy\ h:mm;@">
                  <c:v>43094.322916666664</c:v>
                </c:pt>
                <c:pt idx="26505" formatCode="m/d/yy\ h:mm;@">
                  <c:v>43094.333333333336</c:v>
                </c:pt>
                <c:pt idx="26506" formatCode="m/d/yy\ h:mm;@">
                  <c:v>43094.34375</c:v>
                </c:pt>
                <c:pt idx="26507" formatCode="m/d/yy\ h:mm;@">
                  <c:v>43094.354166666664</c:v>
                </c:pt>
                <c:pt idx="26508" formatCode="m/d/yy\ h:mm;@">
                  <c:v>43094.364583333336</c:v>
                </c:pt>
                <c:pt idx="26509" formatCode="m/d/yy\ h:mm;@">
                  <c:v>43094.375</c:v>
                </c:pt>
                <c:pt idx="26510" formatCode="m/d/yy\ h:mm;@">
                  <c:v>43094.385416666664</c:v>
                </c:pt>
                <c:pt idx="26511" formatCode="m/d/yy\ h:mm;@">
                  <c:v>43094.395833333336</c:v>
                </c:pt>
                <c:pt idx="26512" formatCode="m/d/yy\ h:mm;@">
                  <c:v>43094.40625</c:v>
                </c:pt>
                <c:pt idx="26513" formatCode="m/d/yy\ h:mm;@">
                  <c:v>43094.416666666664</c:v>
                </c:pt>
                <c:pt idx="26514" formatCode="m/d/yy\ h:mm;@">
                  <c:v>43094.427083333336</c:v>
                </c:pt>
                <c:pt idx="26515" formatCode="m/d/yy\ h:mm;@">
                  <c:v>43094.4375</c:v>
                </c:pt>
                <c:pt idx="26516" formatCode="m/d/yy\ h:mm;@">
                  <c:v>43094.447916666664</c:v>
                </c:pt>
                <c:pt idx="26517" formatCode="m/d/yy\ h:mm;@">
                  <c:v>43094.458333333336</c:v>
                </c:pt>
                <c:pt idx="26518" formatCode="m/d/yy\ h:mm;@">
                  <c:v>43094.46875</c:v>
                </c:pt>
                <c:pt idx="26519" formatCode="m/d/yy\ h:mm;@">
                  <c:v>43094.479166666664</c:v>
                </c:pt>
                <c:pt idx="26520" formatCode="m/d/yy\ h:mm;@">
                  <c:v>43094.489583333336</c:v>
                </c:pt>
                <c:pt idx="26521" formatCode="m/d/yy\ h:mm;@">
                  <c:v>43094.5</c:v>
                </c:pt>
                <c:pt idx="26522" formatCode="m/d/yy\ h:mm;@">
                  <c:v>43094.510416666664</c:v>
                </c:pt>
                <c:pt idx="26523" formatCode="m/d/yy\ h:mm;@">
                  <c:v>43094.520833333336</c:v>
                </c:pt>
                <c:pt idx="26524" formatCode="m/d/yy\ h:mm;@">
                  <c:v>43094.53125</c:v>
                </c:pt>
                <c:pt idx="26525" formatCode="m/d/yy\ h:mm;@">
                  <c:v>43094.541666666664</c:v>
                </c:pt>
                <c:pt idx="26526" formatCode="m/d/yy\ h:mm;@">
                  <c:v>43094.552083333336</c:v>
                </c:pt>
                <c:pt idx="26527" formatCode="m/d/yy\ h:mm;@">
                  <c:v>43094.5625</c:v>
                </c:pt>
                <c:pt idx="26528" formatCode="m/d/yy\ h:mm;@">
                  <c:v>43094.572916666664</c:v>
                </c:pt>
                <c:pt idx="26529" formatCode="m/d/yy\ h:mm;@">
                  <c:v>43094.583333333336</c:v>
                </c:pt>
                <c:pt idx="26530" formatCode="m/d/yy\ h:mm;@">
                  <c:v>43094.59375</c:v>
                </c:pt>
                <c:pt idx="26531" formatCode="m/d/yy\ h:mm;@">
                  <c:v>43094.604166666664</c:v>
                </c:pt>
                <c:pt idx="26532" formatCode="m/d/yy\ h:mm;@">
                  <c:v>43094.614583333336</c:v>
                </c:pt>
                <c:pt idx="26533" formatCode="m/d/yy\ h:mm;@">
                  <c:v>43094.625</c:v>
                </c:pt>
                <c:pt idx="26534" formatCode="m/d/yy\ h:mm;@">
                  <c:v>43094.635416666664</c:v>
                </c:pt>
                <c:pt idx="26535" formatCode="m/d/yy\ h:mm;@">
                  <c:v>43094.645833333336</c:v>
                </c:pt>
                <c:pt idx="26536" formatCode="m/d/yy\ h:mm;@">
                  <c:v>43094.65625</c:v>
                </c:pt>
                <c:pt idx="26537" formatCode="m/d/yy\ h:mm;@">
                  <c:v>43094.666666666664</c:v>
                </c:pt>
                <c:pt idx="26538" formatCode="m/d/yy\ h:mm;@">
                  <c:v>43094.677083333336</c:v>
                </c:pt>
                <c:pt idx="26539" formatCode="m/d/yy\ h:mm;@">
                  <c:v>43094.6875</c:v>
                </c:pt>
                <c:pt idx="26540" formatCode="m/d/yy\ h:mm;@">
                  <c:v>43094.697916666664</c:v>
                </c:pt>
                <c:pt idx="26541" formatCode="m/d/yy\ h:mm;@">
                  <c:v>43094.708333333336</c:v>
                </c:pt>
                <c:pt idx="26542" formatCode="m/d/yy\ h:mm;@">
                  <c:v>43094.71875</c:v>
                </c:pt>
                <c:pt idx="26543" formatCode="m/d/yy\ h:mm;@">
                  <c:v>43094.729166666664</c:v>
                </c:pt>
                <c:pt idx="26544" formatCode="m/d/yy\ h:mm;@">
                  <c:v>43094.739583333336</c:v>
                </c:pt>
                <c:pt idx="26545" formatCode="m/d/yy\ h:mm;@">
                  <c:v>43094.75</c:v>
                </c:pt>
                <c:pt idx="26546" formatCode="m/d/yy\ h:mm;@">
                  <c:v>43094.760416666664</c:v>
                </c:pt>
                <c:pt idx="26547" formatCode="m/d/yy\ h:mm;@">
                  <c:v>43094.770833333336</c:v>
                </c:pt>
                <c:pt idx="26548" formatCode="m/d/yy\ h:mm;@">
                  <c:v>43094.78125</c:v>
                </c:pt>
                <c:pt idx="26549" formatCode="m/d/yy\ h:mm;@">
                  <c:v>43094.791666666664</c:v>
                </c:pt>
                <c:pt idx="26550" formatCode="m/d/yy\ h:mm;@">
                  <c:v>43094.802083333336</c:v>
                </c:pt>
                <c:pt idx="26551" formatCode="m/d/yy\ h:mm;@">
                  <c:v>43094.8125</c:v>
                </c:pt>
                <c:pt idx="26552" formatCode="m/d/yy\ h:mm;@">
                  <c:v>43094.822916666664</c:v>
                </c:pt>
                <c:pt idx="26553" formatCode="m/d/yy\ h:mm;@">
                  <c:v>43094.833333333336</c:v>
                </c:pt>
                <c:pt idx="26554" formatCode="m/d/yy\ h:mm;@">
                  <c:v>43094.84375</c:v>
                </c:pt>
                <c:pt idx="26555" formatCode="m/d/yy\ h:mm;@">
                  <c:v>43094.854166666664</c:v>
                </c:pt>
                <c:pt idx="26556" formatCode="m/d/yy\ h:mm;@">
                  <c:v>43094.864583333336</c:v>
                </c:pt>
                <c:pt idx="26557" formatCode="m/d/yy\ h:mm;@">
                  <c:v>43094.875</c:v>
                </c:pt>
                <c:pt idx="26558" formatCode="m/d/yy\ h:mm;@">
                  <c:v>43094.885416666664</c:v>
                </c:pt>
                <c:pt idx="26559" formatCode="m/d/yy\ h:mm;@">
                  <c:v>43094.895833333336</c:v>
                </c:pt>
                <c:pt idx="26560" formatCode="m/d/yy\ h:mm;@">
                  <c:v>43094.90625</c:v>
                </c:pt>
                <c:pt idx="26561" formatCode="m/d/yy\ h:mm;@">
                  <c:v>43094.916666666664</c:v>
                </c:pt>
                <c:pt idx="26562" formatCode="m/d/yy\ h:mm;@">
                  <c:v>43094.927083333336</c:v>
                </c:pt>
                <c:pt idx="26563" formatCode="m/d/yy\ h:mm;@">
                  <c:v>43094.9375</c:v>
                </c:pt>
                <c:pt idx="26564" formatCode="m/d/yy\ h:mm;@">
                  <c:v>43094.947916666664</c:v>
                </c:pt>
                <c:pt idx="26565" formatCode="m/d/yy\ h:mm;@">
                  <c:v>43094.958333333336</c:v>
                </c:pt>
                <c:pt idx="26566" formatCode="m/d/yy\ h:mm;@">
                  <c:v>43094.96875</c:v>
                </c:pt>
                <c:pt idx="26567" formatCode="m/d/yy\ h:mm;@">
                  <c:v>43094.979166666664</c:v>
                </c:pt>
                <c:pt idx="26568" formatCode="m/d/yy\ h:mm;@">
                  <c:v>43094.989583333336</c:v>
                </c:pt>
                <c:pt idx="26569" formatCode="m/d/yy\ h:mm;@">
                  <c:v>43095</c:v>
                </c:pt>
                <c:pt idx="26570" formatCode="m/d/yy\ h:mm;@">
                  <c:v>43095.010416666664</c:v>
                </c:pt>
                <c:pt idx="26571" formatCode="m/d/yy\ h:mm;@">
                  <c:v>43095.020833333336</c:v>
                </c:pt>
                <c:pt idx="26572" formatCode="m/d/yy\ h:mm;@">
                  <c:v>43095.03125</c:v>
                </c:pt>
                <c:pt idx="26573" formatCode="m/d/yy\ h:mm;@">
                  <c:v>43095.041666666664</c:v>
                </c:pt>
                <c:pt idx="26574" formatCode="m/d/yy\ h:mm;@">
                  <c:v>43095.052083333336</c:v>
                </c:pt>
                <c:pt idx="26575" formatCode="m/d/yy\ h:mm;@">
                  <c:v>43095.0625</c:v>
                </c:pt>
                <c:pt idx="26576" formatCode="m/d/yy\ h:mm;@">
                  <c:v>43095.072916666664</c:v>
                </c:pt>
                <c:pt idx="26577" formatCode="m/d/yy\ h:mm;@">
                  <c:v>43095.083333333336</c:v>
                </c:pt>
                <c:pt idx="26578" formatCode="m/d/yy\ h:mm;@">
                  <c:v>43095.09375</c:v>
                </c:pt>
                <c:pt idx="26579" formatCode="m/d/yy\ h:mm;@">
                  <c:v>43095.104166666664</c:v>
                </c:pt>
                <c:pt idx="26580" formatCode="m/d/yy\ h:mm;@">
                  <c:v>43095.114583333336</c:v>
                </c:pt>
                <c:pt idx="26581" formatCode="m/d/yy\ h:mm;@">
                  <c:v>43095.125</c:v>
                </c:pt>
                <c:pt idx="26582" formatCode="m/d/yy\ h:mm;@">
                  <c:v>43095.135416666664</c:v>
                </c:pt>
                <c:pt idx="26583" formatCode="m/d/yy\ h:mm;@">
                  <c:v>43095.145833333336</c:v>
                </c:pt>
                <c:pt idx="26584" formatCode="m/d/yy\ h:mm;@">
                  <c:v>43095.15625</c:v>
                </c:pt>
                <c:pt idx="26585" formatCode="m/d/yy\ h:mm;@">
                  <c:v>43095.166666666664</c:v>
                </c:pt>
                <c:pt idx="26586" formatCode="m/d/yy\ h:mm;@">
                  <c:v>43095.177083333336</c:v>
                </c:pt>
                <c:pt idx="26587" formatCode="m/d/yy\ h:mm;@">
                  <c:v>43095.1875</c:v>
                </c:pt>
                <c:pt idx="26588" formatCode="m/d/yy\ h:mm;@">
                  <c:v>43095.197916666664</c:v>
                </c:pt>
                <c:pt idx="26589" formatCode="m/d/yy\ h:mm;@">
                  <c:v>43095.208333333336</c:v>
                </c:pt>
                <c:pt idx="26590" formatCode="m/d/yy\ h:mm;@">
                  <c:v>43095.21875</c:v>
                </c:pt>
                <c:pt idx="26591" formatCode="m/d/yy\ h:mm;@">
                  <c:v>43095.229166666664</c:v>
                </c:pt>
                <c:pt idx="26592" formatCode="m/d/yy\ h:mm;@">
                  <c:v>43095.239583333336</c:v>
                </c:pt>
                <c:pt idx="26593" formatCode="m/d/yy\ h:mm;@">
                  <c:v>43095.25</c:v>
                </c:pt>
                <c:pt idx="26594" formatCode="m/d/yy\ h:mm;@">
                  <c:v>43095.260416666664</c:v>
                </c:pt>
                <c:pt idx="26595" formatCode="m/d/yy\ h:mm;@">
                  <c:v>43095.270833333336</c:v>
                </c:pt>
                <c:pt idx="26596" formatCode="m/d/yy\ h:mm;@">
                  <c:v>43095.28125</c:v>
                </c:pt>
                <c:pt idx="26597" formatCode="m/d/yy\ h:mm;@">
                  <c:v>43095.291666666664</c:v>
                </c:pt>
                <c:pt idx="26598" formatCode="m/d/yy\ h:mm;@">
                  <c:v>43095.302083333336</c:v>
                </c:pt>
                <c:pt idx="26599" formatCode="m/d/yy\ h:mm;@">
                  <c:v>43095.3125</c:v>
                </c:pt>
                <c:pt idx="26600" formatCode="m/d/yy\ h:mm;@">
                  <c:v>43095.322916666664</c:v>
                </c:pt>
                <c:pt idx="26601" formatCode="m/d/yy\ h:mm;@">
                  <c:v>43095.333333333336</c:v>
                </c:pt>
                <c:pt idx="26602" formatCode="m/d/yy\ h:mm;@">
                  <c:v>43095.34375</c:v>
                </c:pt>
                <c:pt idx="26603" formatCode="m/d/yy\ h:mm;@">
                  <c:v>43095.354166666664</c:v>
                </c:pt>
                <c:pt idx="26604" formatCode="m/d/yy\ h:mm;@">
                  <c:v>43095.364583333336</c:v>
                </c:pt>
                <c:pt idx="26605" formatCode="m/d/yy\ h:mm;@">
                  <c:v>43095.375</c:v>
                </c:pt>
                <c:pt idx="26606" formatCode="m/d/yy\ h:mm;@">
                  <c:v>43095.385416666664</c:v>
                </c:pt>
                <c:pt idx="26607" formatCode="m/d/yy\ h:mm;@">
                  <c:v>43095.395833333336</c:v>
                </c:pt>
                <c:pt idx="26608" formatCode="m/d/yy\ h:mm;@">
                  <c:v>43095.40625</c:v>
                </c:pt>
                <c:pt idx="26609" formatCode="m/d/yy\ h:mm;@">
                  <c:v>43095.416666666664</c:v>
                </c:pt>
                <c:pt idx="26610" formatCode="m/d/yy\ h:mm;@">
                  <c:v>43095.427083333336</c:v>
                </c:pt>
                <c:pt idx="26611" formatCode="m/d/yy\ h:mm;@">
                  <c:v>43095.4375</c:v>
                </c:pt>
                <c:pt idx="26612" formatCode="m/d/yy\ h:mm;@">
                  <c:v>43095.447916666664</c:v>
                </c:pt>
                <c:pt idx="26613" formatCode="m/d/yy\ h:mm;@">
                  <c:v>43095.458333333336</c:v>
                </c:pt>
                <c:pt idx="26614" formatCode="m/d/yy\ h:mm;@">
                  <c:v>43095.46875</c:v>
                </c:pt>
                <c:pt idx="26615" formatCode="m/d/yy\ h:mm;@">
                  <c:v>43095.479166666664</c:v>
                </c:pt>
                <c:pt idx="26616" formatCode="m/d/yy\ h:mm;@">
                  <c:v>43095.489583333336</c:v>
                </c:pt>
                <c:pt idx="26617" formatCode="m/d/yy\ h:mm;@">
                  <c:v>43095.5</c:v>
                </c:pt>
                <c:pt idx="26618" formatCode="m/d/yy\ h:mm;@">
                  <c:v>43095.510416666664</c:v>
                </c:pt>
                <c:pt idx="26619" formatCode="m/d/yy\ h:mm;@">
                  <c:v>43095.520833333336</c:v>
                </c:pt>
                <c:pt idx="26620" formatCode="m/d/yy\ h:mm;@">
                  <c:v>43095.53125</c:v>
                </c:pt>
                <c:pt idx="26621" formatCode="m/d/yy\ h:mm;@">
                  <c:v>43095.541666666664</c:v>
                </c:pt>
                <c:pt idx="26622" formatCode="m/d/yy\ h:mm;@">
                  <c:v>43095.552083333336</c:v>
                </c:pt>
                <c:pt idx="26623" formatCode="m/d/yy\ h:mm;@">
                  <c:v>43095.5625</c:v>
                </c:pt>
                <c:pt idx="26624" formatCode="m/d/yy\ h:mm;@">
                  <c:v>43095.572916666664</c:v>
                </c:pt>
                <c:pt idx="26625" formatCode="m/d/yy\ h:mm;@">
                  <c:v>43095.583333333336</c:v>
                </c:pt>
                <c:pt idx="26626" formatCode="m/d/yy\ h:mm;@">
                  <c:v>43095.59375</c:v>
                </c:pt>
                <c:pt idx="26627" formatCode="m/d/yy\ h:mm;@">
                  <c:v>43095.604166666664</c:v>
                </c:pt>
                <c:pt idx="26628" formatCode="m/d/yy\ h:mm;@">
                  <c:v>43095.614583333336</c:v>
                </c:pt>
                <c:pt idx="26629" formatCode="m/d/yy\ h:mm;@">
                  <c:v>43095.625</c:v>
                </c:pt>
                <c:pt idx="26630" formatCode="m/d/yy\ h:mm;@">
                  <c:v>43095.635416666664</c:v>
                </c:pt>
                <c:pt idx="26631" formatCode="m/d/yy\ h:mm;@">
                  <c:v>43095.645833333336</c:v>
                </c:pt>
                <c:pt idx="26632" formatCode="m/d/yy\ h:mm;@">
                  <c:v>43095.65625</c:v>
                </c:pt>
                <c:pt idx="26633" formatCode="m/d/yy\ h:mm;@">
                  <c:v>43095.666666666664</c:v>
                </c:pt>
                <c:pt idx="26634" formatCode="m/d/yy\ h:mm;@">
                  <c:v>43095.677083333336</c:v>
                </c:pt>
                <c:pt idx="26635" formatCode="m/d/yy\ h:mm;@">
                  <c:v>43095.6875</c:v>
                </c:pt>
                <c:pt idx="26636" formatCode="m/d/yy\ h:mm;@">
                  <c:v>43095.697916666664</c:v>
                </c:pt>
                <c:pt idx="26637" formatCode="m/d/yy\ h:mm;@">
                  <c:v>43095.708333333336</c:v>
                </c:pt>
                <c:pt idx="26638" formatCode="m/d/yy\ h:mm;@">
                  <c:v>43095.71875</c:v>
                </c:pt>
                <c:pt idx="26639" formatCode="m/d/yy\ h:mm;@">
                  <c:v>43095.729166666664</c:v>
                </c:pt>
                <c:pt idx="26640" formatCode="m/d/yy\ h:mm;@">
                  <c:v>43095.739583333336</c:v>
                </c:pt>
                <c:pt idx="26641" formatCode="m/d/yy\ h:mm;@">
                  <c:v>43095.75</c:v>
                </c:pt>
                <c:pt idx="26642" formatCode="m/d/yy\ h:mm;@">
                  <c:v>43095.760416666664</c:v>
                </c:pt>
                <c:pt idx="26643" formatCode="m/d/yy\ h:mm;@">
                  <c:v>43095.770833333336</c:v>
                </c:pt>
                <c:pt idx="26644" formatCode="m/d/yy\ h:mm;@">
                  <c:v>43095.78125</c:v>
                </c:pt>
                <c:pt idx="26645" formatCode="m/d/yy\ h:mm;@">
                  <c:v>43095.791666666664</c:v>
                </c:pt>
                <c:pt idx="26646" formatCode="m/d/yy\ h:mm;@">
                  <c:v>43095.802083333336</c:v>
                </c:pt>
                <c:pt idx="26647" formatCode="m/d/yy\ h:mm;@">
                  <c:v>43095.8125</c:v>
                </c:pt>
                <c:pt idx="26648" formatCode="m/d/yy\ h:mm;@">
                  <c:v>43095.822916666664</c:v>
                </c:pt>
                <c:pt idx="26649" formatCode="m/d/yy\ h:mm;@">
                  <c:v>43095.833333333336</c:v>
                </c:pt>
                <c:pt idx="26650" formatCode="m/d/yy\ h:mm;@">
                  <c:v>43095.84375</c:v>
                </c:pt>
                <c:pt idx="26651" formatCode="m/d/yy\ h:mm;@">
                  <c:v>43095.854166666664</c:v>
                </c:pt>
                <c:pt idx="26652" formatCode="m/d/yy\ h:mm;@">
                  <c:v>43095.864583333336</c:v>
                </c:pt>
                <c:pt idx="26653" formatCode="m/d/yy\ h:mm;@">
                  <c:v>43095.875</c:v>
                </c:pt>
                <c:pt idx="26654" formatCode="m/d/yy\ h:mm;@">
                  <c:v>43095.885416666664</c:v>
                </c:pt>
                <c:pt idx="26655" formatCode="m/d/yy\ h:mm;@">
                  <c:v>43095.895833333336</c:v>
                </c:pt>
                <c:pt idx="26656" formatCode="m/d/yy\ h:mm;@">
                  <c:v>43095.90625</c:v>
                </c:pt>
                <c:pt idx="26657" formatCode="m/d/yy\ h:mm;@">
                  <c:v>43095.916666666664</c:v>
                </c:pt>
                <c:pt idx="26658" formatCode="m/d/yy\ h:mm;@">
                  <c:v>43095.927083333336</c:v>
                </c:pt>
                <c:pt idx="26659" formatCode="m/d/yy\ h:mm;@">
                  <c:v>43095.9375</c:v>
                </c:pt>
                <c:pt idx="26660" formatCode="m/d/yy\ h:mm;@">
                  <c:v>43095.947916666664</c:v>
                </c:pt>
                <c:pt idx="26661" formatCode="m/d/yy\ h:mm;@">
                  <c:v>43095.958333333336</c:v>
                </c:pt>
                <c:pt idx="26662" formatCode="m/d/yy\ h:mm;@">
                  <c:v>43095.96875</c:v>
                </c:pt>
                <c:pt idx="26663" formatCode="m/d/yy\ h:mm;@">
                  <c:v>43095.979166666664</c:v>
                </c:pt>
                <c:pt idx="26664" formatCode="m/d/yy\ h:mm;@">
                  <c:v>43095.989583333336</c:v>
                </c:pt>
                <c:pt idx="26665" formatCode="m/d/yy\ h:mm;@">
                  <c:v>43096</c:v>
                </c:pt>
                <c:pt idx="26666" formatCode="m/d/yy\ h:mm;@">
                  <c:v>43096.010416666664</c:v>
                </c:pt>
                <c:pt idx="26667" formatCode="m/d/yy\ h:mm;@">
                  <c:v>43096.020833333336</c:v>
                </c:pt>
                <c:pt idx="26668" formatCode="m/d/yy\ h:mm;@">
                  <c:v>43096.03125</c:v>
                </c:pt>
                <c:pt idx="26669" formatCode="m/d/yy\ h:mm;@">
                  <c:v>43096.041666666664</c:v>
                </c:pt>
                <c:pt idx="26670" formatCode="m/d/yy\ h:mm;@">
                  <c:v>43096.052083333336</c:v>
                </c:pt>
                <c:pt idx="26671" formatCode="m/d/yy\ h:mm;@">
                  <c:v>43096.0625</c:v>
                </c:pt>
                <c:pt idx="26672" formatCode="m/d/yy\ h:mm;@">
                  <c:v>43096.072916666664</c:v>
                </c:pt>
                <c:pt idx="26673" formatCode="m/d/yy\ h:mm;@">
                  <c:v>43096.083333333336</c:v>
                </c:pt>
                <c:pt idx="26674" formatCode="m/d/yy\ h:mm;@">
                  <c:v>43096.09375</c:v>
                </c:pt>
                <c:pt idx="26675" formatCode="m/d/yy\ h:mm;@">
                  <c:v>43096.104166666664</c:v>
                </c:pt>
                <c:pt idx="26676" formatCode="m/d/yy\ h:mm;@">
                  <c:v>43096.114583333336</c:v>
                </c:pt>
                <c:pt idx="26677" formatCode="m/d/yy\ h:mm;@">
                  <c:v>43096.125</c:v>
                </c:pt>
                <c:pt idx="26678" formatCode="m/d/yy\ h:mm;@">
                  <c:v>43096.135416666664</c:v>
                </c:pt>
                <c:pt idx="26679" formatCode="m/d/yy\ h:mm;@">
                  <c:v>43096.145833333336</c:v>
                </c:pt>
                <c:pt idx="26680" formatCode="m/d/yy\ h:mm;@">
                  <c:v>43096.15625</c:v>
                </c:pt>
                <c:pt idx="26681" formatCode="m/d/yy\ h:mm;@">
                  <c:v>43096.166666666664</c:v>
                </c:pt>
                <c:pt idx="26682" formatCode="m/d/yy\ h:mm;@">
                  <c:v>43096.177083333336</c:v>
                </c:pt>
                <c:pt idx="26683" formatCode="m/d/yy\ h:mm;@">
                  <c:v>43096.1875</c:v>
                </c:pt>
                <c:pt idx="26684" formatCode="m/d/yy\ h:mm;@">
                  <c:v>43096.197916666664</c:v>
                </c:pt>
                <c:pt idx="26685" formatCode="m/d/yy\ h:mm;@">
                  <c:v>43096.208333333336</c:v>
                </c:pt>
                <c:pt idx="26686" formatCode="m/d/yy\ h:mm;@">
                  <c:v>43096.21875</c:v>
                </c:pt>
                <c:pt idx="26687" formatCode="m/d/yy\ h:mm;@">
                  <c:v>43096.229166666664</c:v>
                </c:pt>
                <c:pt idx="26688" formatCode="m/d/yy\ h:mm;@">
                  <c:v>43096.239583333336</c:v>
                </c:pt>
                <c:pt idx="26689" formatCode="m/d/yy\ h:mm;@">
                  <c:v>43096.25</c:v>
                </c:pt>
                <c:pt idx="26690" formatCode="m/d/yy\ h:mm;@">
                  <c:v>43096.260416666664</c:v>
                </c:pt>
                <c:pt idx="26691" formatCode="m/d/yy\ h:mm;@">
                  <c:v>43096.270833333336</c:v>
                </c:pt>
                <c:pt idx="26692" formatCode="m/d/yy\ h:mm;@">
                  <c:v>43096.28125</c:v>
                </c:pt>
                <c:pt idx="26693" formatCode="m/d/yy\ h:mm;@">
                  <c:v>43096.291666666664</c:v>
                </c:pt>
                <c:pt idx="26694" formatCode="m/d/yy\ h:mm;@">
                  <c:v>43096.302083333336</c:v>
                </c:pt>
                <c:pt idx="26695" formatCode="m/d/yy\ h:mm;@">
                  <c:v>43096.3125</c:v>
                </c:pt>
                <c:pt idx="26696" formatCode="m/d/yy\ h:mm;@">
                  <c:v>43096.322916666664</c:v>
                </c:pt>
                <c:pt idx="26697" formatCode="m/d/yy\ h:mm;@">
                  <c:v>43096.333333333336</c:v>
                </c:pt>
                <c:pt idx="26698" formatCode="m/d/yy\ h:mm;@">
                  <c:v>43096.34375</c:v>
                </c:pt>
                <c:pt idx="26699" formatCode="m/d/yy\ h:mm;@">
                  <c:v>43096.354166666664</c:v>
                </c:pt>
                <c:pt idx="26700" formatCode="m/d/yy\ h:mm;@">
                  <c:v>43096.364583333336</c:v>
                </c:pt>
                <c:pt idx="26701" formatCode="m/d/yy\ h:mm;@">
                  <c:v>43096.375</c:v>
                </c:pt>
                <c:pt idx="26702" formatCode="m/d/yy\ h:mm;@">
                  <c:v>43096.385416666664</c:v>
                </c:pt>
                <c:pt idx="26703" formatCode="m/d/yy\ h:mm;@">
                  <c:v>43096.395833333336</c:v>
                </c:pt>
                <c:pt idx="26704" formatCode="m/d/yy\ h:mm;@">
                  <c:v>43096.40625</c:v>
                </c:pt>
                <c:pt idx="26705" formatCode="m/d/yy\ h:mm;@">
                  <c:v>43096.416666666664</c:v>
                </c:pt>
                <c:pt idx="26706" formatCode="m/d/yy\ h:mm;@">
                  <c:v>43096.427083333336</c:v>
                </c:pt>
                <c:pt idx="26707" formatCode="m/d/yy\ h:mm;@">
                  <c:v>43096.4375</c:v>
                </c:pt>
                <c:pt idx="26708" formatCode="m/d/yy\ h:mm;@">
                  <c:v>43096.447916666664</c:v>
                </c:pt>
                <c:pt idx="26709" formatCode="m/d/yy\ h:mm;@">
                  <c:v>43096.458333333336</c:v>
                </c:pt>
                <c:pt idx="26710" formatCode="m/d/yy\ h:mm;@">
                  <c:v>43096.46875</c:v>
                </c:pt>
                <c:pt idx="26711" formatCode="m/d/yy\ h:mm;@">
                  <c:v>43096.479166666664</c:v>
                </c:pt>
                <c:pt idx="26712" formatCode="m/d/yy\ h:mm;@">
                  <c:v>43096.489583333336</c:v>
                </c:pt>
                <c:pt idx="26713" formatCode="m/d/yy\ h:mm;@">
                  <c:v>43096.5</c:v>
                </c:pt>
                <c:pt idx="26714" formatCode="m/d/yy\ h:mm;@">
                  <c:v>43096.510416666664</c:v>
                </c:pt>
                <c:pt idx="26715" formatCode="m/d/yy\ h:mm;@">
                  <c:v>43096.520833333336</c:v>
                </c:pt>
                <c:pt idx="26716" formatCode="m/d/yy\ h:mm;@">
                  <c:v>43096.53125</c:v>
                </c:pt>
                <c:pt idx="26717" formatCode="m/d/yy\ h:mm;@">
                  <c:v>43096.541666666664</c:v>
                </c:pt>
                <c:pt idx="26718" formatCode="m/d/yy\ h:mm;@">
                  <c:v>43096.552083333336</c:v>
                </c:pt>
                <c:pt idx="26719" formatCode="m/d/yy\ h:mm;@">
                  <c:v>43096.5625</c:v>
                </c:pt>
                <c:pt idx="26720" formatCode="m/d/yy\ h:mm;@">
                  <c:v>43096.572916666664</c:v>
                </c:pt>
                <c:pt idx="26721" formatCode="m/d/yy\ h:mm;@">
                  <c:v>43096.583333333336</c:v>
                </c:pt>
                <c:pt idx="26722" formatCode="m/d/yy\ h:mm;@">
                  <c:v>43096.59375</c:v>
                </c:pt>
                <c:pt idx="26723" formatCode="m/d/yy\ h:mm;@">
                  <c:v>43096.604166666664</c:v>
                </c:pt>
                <c:pt idx="26724" formatCode="m/d/yy\ h:mm;@">
                  <c:v>43096.614583333336</c:v>
                </c:pt>
                <c:pt idx="26725" formatCode="m/d/yy\ h:mm;@">
                  <c:v>43096.625</c:v>
                </c:pt>
                <c:pt idx="26726" formatCode="m/d/yy\ h:mm;@">
                  <c:v>43096.635416666664</c:v>
                </c:pt>
                <c:pt idx="26727" formatCode="m/d/yy\ h:mm;@">
                  <c:v>43096.645833333336</c:v>
                </c:pt>
                <c:pt idx="26728" formatCode="m/d/yy\ h:mm;@">
                  <c:v>43096.65625</c:v>
                </c:pt>
                <c:pt idx="26729" formatCode="m/d/yy\ h:mm;@">
                  <c:v>43096.666666666664</c:v>
                </c:pt>
                <c:pt idx="26730" formatCode="m/d/yy\ h:mm;@">
                  <c:v>43096.677083333336</c:v>
                </c:pt>
                <c:pt idx="26731" formatCode="m/d/yy\ h:mm;@">
                  <c:v>43096.6875</c:v>
                </c:pt>
                <c:pt idx="26732" formatCode="m/d/yy\ h:mm;@">
                  <c:v>43096.697916666664</c:v>
                </c:pt>
                <c:pt idx="26733" formatCode="m/d/yy\ h:mm;@">
                  <c:v>43096.708333333336</c:v>
                </c:pt>
                <c:pt idx="26734" formatCode="m/d/yy\ h:mm;@">
                  <c:v>43096.71875</c:v>
                </c:pt>
                <c:pt idx="26735" formatCode="m/d/yy\ h:mm;@">
                  <c:v>43096.729166666664</c:v>
                </c:pt>
                <c:pt idx="26736" formatCode="m/d/yy\ h:mm;@">
                  <c:v>43096.739583333336</c:v>
                </c:pt>
                <c:pt idx="26737" formatCode="m/d/yy\ h:mm;@">
                  <c:v>43096.75</c:v>
                </c:pt>
                <c:pt idx="26738" formatCode="m/d/yy\ h:mm;@">
                  <c:v>43096.760416666664</c:v>
                </c:pt>
                <c:pt idx="26739" formatCode="m/d/yy\ h:mm;@">
                  <c:v>43096.770833333336</c:v>
                </c:pt>
                <c:pt idx="26740" formatCode="m/d/yy\ h:mm;@">
                  <c:v>43096.78125</c:v>
                </c:pt>
                <c:pt idx="26741" formatCode="m/d/yy\ h:mm;@">
                  <c:v>43096.791666666664</c:v>
                </c:pt>
                <c:pt idx="26742" formatCode="m/d/yy\ h:mm;@">
                  <c:v>43096.802083333336</c:v>
                </c:pt>
                <c:pt idx="26743" formatCode="m/d/yy\ h:mm;@">
                  <c:v>43096.8125</c:v>
                </c:pt>
                <c:pt idx="26744" formatCode="m/d/yy\ h:mm;@">
                  <c:v>43096.822916666664</c:v>
                </c:pt>
                <c:pt idx="26745" formatCode="m/d/yy\ h:mm;@">
                  <c:v>43096.833333333336</c:v>
                </c:pt>
                <c:pt idx="26746" formatCode="m/d/yy\ h:mm;@">
                  <c:v>43096.84375</c:v>
                </c:pt>
                <c:pt idx="26747" formatCode="m/d/yy\ h:mm;@">
                  <c:v>43096.854166666664</c:v>
                </c:pt>
                <c:pt idx="26748" formatCode="m/d/yy\ h:mm;@">
                  <c:v>43096.864583333336</c:v>
                </c:pt>
                <c:pt idx="26749" formatCode="m/d/yy\ h:mm;@">
                  <c:v>43096.875</c:v>
                </c:pt>
                <c:pt idx="26750" formatCode="m/d/yy\ h:mm;@">
                  <c:v>43096.885416666664</c:v>
                </c:pt>
                <c:pt idx="26751" formatCode="m/d/yy\ h:mm;@">
                  <c:v>43096.895833333336</c:v>
                </c:pt>
                <c:pt idx="26752" formatCode="m/d/yy\ h:mm;@">
                  <c:v>43096.90625</c:v>
                </c:pt>
                <c:pt idx="26753" formatCode="m/d/yy\ h:mm;@">
                  <c:v>43096.916666666664</c:v>
                </c:pt>
                <c:pt idx="26754" formatCode="m/d/yy\ h:mm;@">
                  <c:v>43096.927083333336</c:v>
                </c:pt>
                <c:pt idx="26755" formatCode="m/d/yy\ h:mm;@">
                  <c:v>43096.9375</c:v>
                </c:pt>
                <c:pt idx="26756" formatCode="m/d/yy\ h:mm;@">
                  <c:v>43096.947916666664</c:v>
                </c:pt>
                <c:pt idx="26757" formatCode="m/d/yy\ h:mm;@">
                  <c:v>43096.958333333336</c:v>
                </c:pt>
                <c:pt idx="26758" formatCode="m/d/yy\ h:mm;@">
                  <c:v>43096.96875</c:v>
                </c:pt>
                <c:pt idx="26759" formatCode="m/d/yy\ h:mm;@">
                  <c:v>43096.979166666664</c:v>
                </c:pt>
                <c:pt idx="26760" formatCode="m/d/yy\ h:mm;@">
                  <c:v>43096.989583333336</c:v>
                </c:pt>
                <c:pt idx="26761" formatCode="m/d/yy\ h:mm;@">
                  <c:v>43097</c:v>
                </c:pt>
                <c:pt idx="26762" formatCode="m/d/yy\ h:mm;@">
                  <c:v>43097.010416666664</c:v>
                </c:pt>
                <c:pt idx="26763" formatCode="m/d/yy\ h:mm;@">
                  <c:v>43097.020833333336</c:v>
                </c:pt>
                <c:pt idx="26764" formatCode="m/d/yy\ h:mm;@">
                  <c:v>43097.03125</c:v>
                </c:pt>
                <c:pt idx="26765" formatCode="m/d/yy\ h:mm;@">
                  <c:v>43097.041666666664</c:v>
                </c:pt>
                <c:pt idx="26766" formatCode="m/d/yy\ h:mm;@">
                  <c:v>43097.052083333336</c:v>
                </c:pt>
                <c:pt idx="26767" formatCode="m/d/yy\ h:mm;@">
                  <c:v>43097.0625</c:v>
                </c:pt>
                <c:pt idx="26768" formatCode="m/d/yy\ h:mm;@">
                  <c:v>43097.072916666664</c:v>
                </c:pt>
                <c:pt idx="26769" formatCode="m/d/yy\ h:mm;@">
                  <c:v>43097.083333333336</c:v>
                </c:pt>
                <c:pt idx="26770" formatCode="m/d/yy\ h:mm;@">
                  <c:v>43097.09375</c:v>
                </c:pt>
                <c:pt idx="26771" formatCode="m/d/yy\ h:mm;@">
                  <c:v>43097.104166666664</c:v>
                </c:pt>
                <c:pt idx="26772" formatCode="m/d/yy\ h:mm;@">
                  <c:v>43097.114583333336</c:v>
                </c:pt>
                <c:pt idx="26773" formatCode="m/d/yy\ h:mm;@">
                  <c:v>43097.125</c:v>
                </c:pt>
                <c:pt idx="26774" formatCode="m/d/yy\ h:mm;@">
                  <c:v>43097.135416666664</c:v>
                </c:pt>
                <c:pt idx="26775" formatCode="m/d/yy\ h:mm;@">
                  <c:v>43097.145833333336</c:v>
                </c:pt>
                <c:pt idx="26776" formatCode="m/d/yy\ h:mm;@">
                  <c:v>43097.15625</c:v>
                </c:pt>
                <c:pt idx="26777" formatCode="m/d/yy\ h:mm;@">
                  <c:v>43097.166666666664</c:v>
                </c:pt>
                <c:pt idx="26778" formatCode="m/d/yy\ h:mm;@">
                  <c:v>43097.177083333336</c:v>
                </c:pt>
                <c:pt idx="26779" formatCode="m/d/yy\ h:mm;@">
                  <c:v>43097.1875</c:v>
                </c:pt>
                <c:pt idx="26780" formatCode="m/d/yy\ h:mm;@">
                  <c:v>43097.197916666664</c:v>
                </c:pt>
                <c:pt idx="26781" formatCode="m/d/yy\ h:mm;@">
                  <c:v>43097.208333333336</c:v>
                </c:pt>
                <c:pt idx="26782" formatCode="m/d/yy\ h:mm;@">
                  <c:v>43097.21875</c:v>
                </c:pt>
                <c:pt idx="26783" formatCode="m/d/yy\ h:mm;@">
                  <c:v>43097.229166666664</c:v>
                </c:pt>
                <c:pt idx="26784" formatCode="m/d/yy\ h:mm;@">
                  <c:v>43097.239583333336</c:v>
                </c:pt>
                <c:pt idx="26785" formatCode="m/d/yy\ h:mm;@">
                  <c:v>43097.25</c:v>
                </c:pt>
                <c:pt idx="26786" formatCode="m/d/yy\ h:mm;@">
                  <c:v>43097.260416666664</c:v>
                </c:pt>
                <c:pt idx="26787" formatCode="m/d/yy\ h:mm;@">
                  <c:v>43097.270833333336</c:v>
                </c:pt>
                <c:pt idx="26788" formatCode="m/d/yy\ h:mm;@">
                  <c:v>43097.28125</c:v>
                </c:pt>
                <c:pt idx="26789" formatCode="m/d/yy\ h:mm;@">
                  <c:v>43097.291666666664</c:v>
                </c:pt>
                <c:pt idx="26790" formatCode="m/d/yy\ h:mm;@">
                  <c:v>43097.302083333336</c:v>
                </c:pt>
                <c:pt idx="26791" formatCode="m/d/yy\ h:mm;@">
                  <c:v>43097.3125</c:v>
                </c:pt>
                <c:pt idx="26792" formatCode="m/d/yy\ h:mm;@">
                  <c:v>43097.322916666664</c:v>
                </c:pt>
                <c:pt idx="26793" formatCode="m/d/yy\ h:mm;@">
                  <c:v>43097.333333333336</c:v>
                </c:pt>
                <c:pt idx="26794" formatCode="m/d/yy\ h:mm;@">
                  <c:v>43097.34375</c:v>
                </c:pt>
                <c:pt idx="26795" formatCode="m/d/yy\ h:mm;@">
                  <c:v>43097.354166666664</c:v>
                </c:pt>
                <c:pt idx="26796" formatCode="m/d/yy\ h:mm;@">
                  <c:v>43097.364583333336</c:v>
                </c:pt>
                <c:pt idx="26797" formatCode="m/d/yy\ h:mm;@">
                  <c:v>43097.375</c:v>
                </c:pt>
                <c:pt idx="26798" formatCode="m/d/yy\ h:mm;@">
                  <c:v>43097.385416666664</c:v>
                </c:pt>
                <c:pt idx="26799" formatCode="m/d/yy\ h:mm;@">
                  <c:v>43097.395833333336</c:v>
                </c:pt>
                <c:pt idx="26800" formatCode="m/d/yy\ h:mm;@">
                  <c:v>43097.40625</c:v>
                </c:pt>
                <c:pt idx="26801" formatCode="m/d/yy\ h:mm;@">
                  <c:v>43097.416666666664</c:v>
                </c:pt>
                <c:pt idx="26802" formatCode="m/d/yy\ h:mm;@">
                  <c:v>43097.427083333336</c:v>
                </c:pt>
                <c:pt idx="26803" formatCode="m/d/yy\ h:mm;@">
                  <c:v>43097.4375</c:v>
                </c:pt>
                <c:pt idx="26804" formatCode="m/d/yy\ h:mm;@">
                  <c:v>43097.447916666664</c:v>
                </c:pt>
                <c:pt idx="26805" formatCode="m/d/yy\ h:mm;@">
                  <c:v>43097.458333333336</c:v>
                </c:pt>
                <c:pt idx="26806" formatCode="m/d/yy\ h:mm;@">
                  <c:v>43097.46875</c:v>
                </c:pt>
                <c:pt idx="26807" formatCode="m/d/yy\ h:mm;@">
                  <c:v>43097.479166666664</c:v>
                </c:pt>
                <c:pt idx="26808" formatCode="m/d/yy\ h:mm;@">
                  <c:v>43097.489583333336</c:v>
                </c:pt>
                <c:pt idx="26809" formatCode="m/d/yy\ h:mm;@">
                  <c:v>43097.5</c:v>
                </c:pt>
                <c:pt idx="26810" formatCode="m/d/yy\ h:mm;@">
                  <c:v>43097.510416666664</c:v>
                </c:pt>
                <c:pt idx="26811" formatCode="m/d/yy\ h:mm;@">
                  <c:v>43097.520833333336</c:v>
                </c:pt>
                <c:pt idx="26812" formatCode="m/d/yy\ h:mm;@">
                  <c:v>43097.53125</c:v>
                </c:pt>
                <c:pt idx="26813" formatCode="m/d/yy\ h:mm;@">
                  <c:v>43097.541666666664</c:v>
                </c:pt>
                <c:pt idx="26814" formatCode="m/d/yy\ h:mm;@">
                  <c:v>43097.552083333336</c:v>
                </c:pt>
                <c:pt idx="26815" formatCode="m/d/yy\ h:mm;@">
                  <c:v>43097.5625</c:v>
                </c:pt>
                <c:pt idx="26816" formatCode="m/d/yy\ h:mm;@">
                  <c:v>43097.572916666664</c:v>
                </c:pt>
                <c:pt idx="26817" formatCode="m/d/yy\ h:mm;@">
                  <c:v>43097.583333333336</c:v>
                </c:pt>
                <c:pt idx="26818" formatCode="m/d/yy\ h:mm;@">
                  <c:v>43097.59375</c:v>
                </c:pt>
                <c:pt idx="26819" formatCode="m/d/yy\ h:mm;@">
                  <c:v>43097.604166666664</c:v>
                </c:pt>
                <c:pt idx="26820" formatCode="m/d/yy\ h:mm;@">
                  <c:v>43097.614583333336</c:v>
                </c:pt>
                <c:pt idx="26821" formatCode="m/d/yy\ h:mm;@">
                  <c:v>43097.625</c:v>
                </c:pt>
                <c:pt idx="26822" formatCode="m/d/yy\ h:mm;@">
                  <c:v>43097.635416666664</c:v>
                </c:pt>
                <c:pt idx="26823" formatCode="m/d/yy\ h:mm;@">
                  <c:v>43097.645833333336</c:v>
                </c:pt>
                <c:pt idx="26824" formatCode="m/d/yy\ h:mm;@">
                  <c:v>43097.65625</c:v>
                </c:pt>
                <c:pt idx="26825" formatCode="m/d/yy\ h:mm;@">
                  <c:v>43097.666666666664</c:v>
                </c:pt>
                <c:pt idx="26826" formatCode="m/d/yy\ h:mm;@">
                  <c:v>43097.677083333336</c:v>
                </c:pt>
                <c:pt idx="26827" formatCode="m/d/yy\ h:mm;@">
                  <c:v>43097.6875</c:v>
                </c:pt>
                <c:pt idx="26828" formatCode="m/d/yy\ h:mm;@">
                  <c:v>43097.697916666664</c:v>
                </c:pt>
                <c:pt idx="26829" formatCode="m/d/yy\ h:mm;@">
                  <c:v>43097.708333333336</c:v>
                </c:pt>
                <c:pt idx="26830" formatCode="m/d/yy\ h:mm;@">
                  <c:v>43097.71875</c:v>
                </c:pt>
                <c:pt idx="26831" formatCode="m/d/yy\ h:mm;@">
                  <c:v>43097.729166666664</c:v>
                </c:pt>
                <c:pt idx="26832" formatCode="m/d/yy\ h:mm;@">
                  <c:v>43097.739583333336</c:v>
                </c:pt>
                <c:pt idx="26833" formatCode="m/d/yy\ h:mm;@">
                  <c:v>43097.75</c:v>
                </c:pt>
                <c:pt idx="26834" formatCode="m/d/yy\ h:mm;@">
                  <c:v>43097.760416666664</c:v>
                </c:pt>
                <c:pt idx="26835" formatCode="m/d/yy\ h:mm;@">
                  <c:v>43097.770833333336</c:v>
                </c:pt>
                <c:pt idx="26836" formatCode="m/d/yy\ h:mm;@">
                  <c:v>43097.78125</c:v>
                </c:pt>
                <c:pt idx="26837" formatCode="m/d/yy\ h:mm;@">
                  <c:v>43097.791666666664</c:v>
                </c:pt>
                <c:pt idx="26838" formatCode="m/d/yy\ h:mm;@">
                  <c:v>43097.802083333336</c:v>
                </c:pt>
                <c:pt idx="26839" formatCode="m/d/yy\ h:mm;@">
                  <c:v>43097.8125</c:v>
                </c:pt>
                <c:pt idx="26840" formatCode="m/d/yy\ h:mm;@">
                  <c:v>43097.822916666664</c:v>
                </c:pt>
                <c:pt idx="26841" formatCode="m/d/yy\ h:mm;@">
                  <c:v>43097.833333333336</c:v>
                </c:pt>
                <c:pt idx="26842" formatCode="m/d/yy\ h:mm;@">
                  <c:v>43097.84375</c:v>
                </c:pt>
                <c:pt idx="26843" formatCode="m/d/yy\ h:mm;@">
                  <c:v>43097.854166666664</c:v>
                </c:pt>
                <c:pt idx="26844" formatCode="m/d/yy\ h:mm;@">
                  <c:v>43097.864583333336</c:v>
                </c:pt>
                <c:pt idx="26845" formatCode="m/d/yy\ h:mm;@">
                  <c:v>43097.875</c:v>
                </c:pt>
                <c:pt idx="26846" formatCode="m/d/yy\ h:mm;@">
                  <c:v>43097.885416666664</c:v>
                </c:pt>
                <c:pt idx="26847" formatCode="m/d/yy\ h:mm;@">
                  <c:v>43097.895833333336</c:v>
                </c:pt>
                <c:pt idx="26848" formatCode="m/d/yy\ h:mm;@">
                  <c:v>43097.90625</c:v>
                </c:pt>
                <c:pt idx="26849" formatCode="m/d/yy\ h:mm;@">
                  <c:v>43097.916666666664</c:v>
                </c:pt>
                <c:pt idx="26850" formatCode="m/d/yy\ h:mm;@">
                  <c:v>43097.927083333336</c:v>
                </c:pt>
                <c:pt idx="26851" formatCode="m/d/yy\ h:mm;@">
                  <c:v>43097.9375</c:v>
                </c:pt>
                <c:pt idx="26852" formatCode="m/d/yy\ h:mm;@">
                  <c:v>43097.947916666664</c:v>
                </c:pt>
                <c:pt idx="26853" formatCode="m/d/yy\ h:mm;@">
                  <c:v>43097.958333333336</c:v>
                </c:pt>
                <c:pt idx="26854" formatCode="m/d/yy\ h:mm;@">
                  <c:v>43097.96875</c:v>
                </c:pt>
                <c:pt idx="26855" formatCode="m/d/yy\ h:mm;@">
                  <c:v>43097.979166666664</c:v>
                </c:pt>
                <c:pt idx="26856" formatCode="m/d/yy\ h:mm;@">
                  <c:v>43097.989583333336</c:v>
                </c:pt>
                <c:pt idx="26857" formatCode="m/d/yy\ h:mm;@">
                  <c:v>43098</c:v>
                </c:pt>
                <c:pt idx="26858" formatCode="m/d/yy\ h:mm;@">
                  <c:v>43098.010416666664</c:v>
                </c:pt>
                <c:pt idx="26859" formatCode="m/d/yy\ h:mm;@">
                  <c:v>43098.020833333336</c:v>
                </c:pt>
                <c:pt idx="26860" formatCode="m/d/yy\ h:mm;@">
                  <c:v>43098.03125</c:v>
                </c:pt>
                <c:pt idx="26861" formatCode="m/d/yy\ h:mm;@">
                  <c:v>43098.041666666664</c:v>
                </c:pt>
                <c:pt idx="26862" formatCode="m/d/yy\ h:mm;@">
                  <c:v>43098.052083333336</c:v>
                </c:pt>
                <c:pt idx="26863" formatCode="m/d/yy\ h:mm;@">
                  <c:v>43098.0625</c:v>
                </c:pt>
                <c:pt idx="26864" formatCode="m/d/yy\ h:mm;@">
                  <c:v>43098.072916666664</c:v>
                </c:pt>
                <c:pt idx="26865" formatCode="m/d/yy\ h:mm;@">
                  <c:v>43098.083333333336</c:v>
                </c:pt>
                <c:pt idx="26866" formatCode="m/d/yy\ h:mm;@">
                  <c:v>43098.09375</c:v>
                </c:pt>
                <c:pt idx="26867" formatCode="m/d/yy\ h:mm;@">
                  <c:v>43098.104166666664</c:v>
                </c:pt>
                <c:pt idx="26868" formatCode="m/d/yy\ h:mm;@">
                  <c:v>43098.114583333336</c:v>
                </c:pt>
                <c:pt idx="26869" formatCode="m/d/yy\ h:mm;@">
                  <c:v>43098.125</c:v>
                </c:pt>
                <c:pt idx="26870" formatCode="m/d/yy\ h:mm;@">
                  <c:v>43098.135416666664</c:v>
                </c:pt>
                <c:pt idx="26871" formatCode="m/d/yy\ h:mm;@">
                  <c:v>43098.145833333336</c:v>
                </c:pt>
                <c:pt idx="26872" formatCode="m/d/yy\ h:mm;@">
                  <c:v>43098.15625</c:v>
                </c:pt>
                <c:pt idx="26873" formatCode="m/d/yy\ h:mm;@">
                  <c:v>43098.166666666664</c:v>
                </c:pt>
                <c:pt idx="26874" formatCode="m/d/yy\ h:mm;@">
                  <c:v>43098.177083333336</c:v>
                </c:pt>
                <c:pt idx="26875" formatCode="m/d/yy\ h:mm;@">
                  <c:v>43098.1875</c:v>
                </c:pt>
                <c:pt idx="26876" formatCode="m/d/yy\ h:mm;@">
                  <c:v>43098.197916666664</c:v>
                </c:pt>
                <c:pt idx="26877" formatCode="m/d/yy\ h:mm;@">
                  <c:v>43098.208333333336</c:v>
                </c:pt>
                <c:pt idx="26878" formatCode="m/d/yy\ h:mm;@">
                  <c:v>43098.21875</c:v>
                </c:pt>
                <c:pt idx="26879" formatCode="m/d/yy\ h:mm;@">
                  <c:v>43098.229166666664</c:v>
                </c:pt>
                <c:pt idx="26880" formatCode="m/d/yy\ h:mm;@">
                  <c:v>43098.239583333336</c:v>
                </c:pt>
                <c:pt idx="26881" formatCode="m/d/yy\ h:mm;@">
                  <c:v>43098.25</c:v>
                </c:pt>
                <c:pt idx="26882" formatCode="m/d/yy\ h:mm;@">
                  <c:v>43098.260416666664</c:v>
                </c:pt>
                <c:pt idx="26883" formatCode="m/d/yy\ h:mm;@">
                  <c:v>43098.270833333336</c:v>
                </c:pt>
                <c:pt idx="26884" formatCode="m/d/yy\ h:mm;@">
                  <c:v>43098.28125</c:v>
                </c:pt>
                <c:pt idx="26885" formatCode="m/d/yy\ h:mm;@">
                  <c:v>43098.291666666664</c:v>
                </c:pt>
                <c:pt idx="26886" formatCode="m/d/yy\ h:mm;@">
                  <c:v>43098.302083333336</c:v>
                </c:pt>
                <c:pt idx="26887" formatCode="m/d/yy\ h:mm;@">
                  <c:v>43098.3125</c:v>
                </c:pt>
                <c:pt idx="26888" formatCode="m/d/yy\ h:mm;@">
                  <c:v>43098.322916666664</c:v>
                </c:pt>
                <c:pt idx="26889" formatCode="m/d/yy\ h:mm;@">
                  <c:v>43098.333333333336</c:v>
                </c:pt>
                <c:pt idx="26890" formatCode="m/d/yy\ h:mm;@">
                  <c:v>43098.34375</c:v>
                </c:pt>
                <c:pt idx="26891" formatCode="m/d/yy\ h:mm;@">
                  <c:v>43098.354166666664</c:v>
                </c:pt>
                <c:pt idx="26892" formatCode="m/d/yy\ h:mm;@">
                  <c:v>43098.364583333336</c:v>
                </c:pt>
                <c:pt idx="26893" formatCode="m/d/yy\ h:mm;@">
                  <c:v>43098.375</c:v>
                </c:pt>
                <c:pt idx="26894" formatCode="m/d/yy\ h:mm;@">
                  <c:v>43098.385416666664</c:v>
                </c:pt>
                <c:pt idx="26895" formatCode="m/d/yy\ h:mm;@">
                  <c:v>43098.395833333336</c:v>
                </c:pt>
                <c:pt idx="26896" formatCode="m/d/yy\ h:mm;@">
                  <c:v>43098.40625</c:v>
                </c:pt>
                <c:pt idx="26897" formatCode="m/d/yy\ h:mm;@">
                  <c:v>43098.416666666664</c:v>
                </c:pt>
                <c:pt idx="26898" formatCode="m/d/yy\ h:mm;@">
                  <c:v>43098.427083333336</c:v>
                </c:pt>
                <c:pt idx="26899" formatCode="m/d/yy\ h:mm;@">
                  <c:v>43098.4375</c:v>
                </c:pt>
                <c:pt idx="26900" formatCode="m/d/yy\ h:mm;@">
                  <c:v>43098.447916666664</c:v>
                </c:pt>
                <c:pt idx="26901" formatCode="m/d/yy\ h:mm;@">
                  <c:v>43098.458333333336</c:v>
                </c:pt>
                <c:pt idx="26902" formatCode="m/d/yy\ h:mm;@">
                  <c:v>43098.46875</c:v>
                </c:pt>
                <c:pt idx="26903" formatCode="m/d/yy\ h:mm;@">
                  <c:v>43098.479166666664</c:v>
                </c:pt>
                <c:pt idx="26904" formatCode="m/d/yy\ h:mm;@">
                  <c:v>43098.489583333336</c:v>
                </c:pt>
                <c:pt idx="26905" formatCode="m/d/yy\ h:mm;@">
                  <c:v>43098.5</c:v>
                </c:pt>
                <c:pt idx="26906" formatCode="m/d/yy\ h:mm;@">
                  <c:v>43098.510416666664</c:v>
                </c:pt>
                <c:pt idx="26907" formatCode="m/d/yy\ h:mm;@">
                  <c:v>43098.520833333336</c:v>
                </c:pt>
                <c:pt idx="26908" formatCode="m/d/yy\ h:mm;@">
                  <c:v>43098.53125</c:v>
                </c:pt>
                <c:pt idx="26909" formatCode="m/d/yy\ h:mm;@">
                  <c:v>43098.541666666664</c:v>
                </c:pt>
                <c:pt idx="26910" formatCode="m/d/yy\ h:mm;@">
                  <c:v>43098.552083333336</c:v>
                </c:pt>
                <c:pt idx="26911" formatCode="m/d/yy\ h:mm;@">
                  <c:v>43098.5625</c:v>
                </c:pt>
                <c:pt idx="26912" formatCode="m/d/yy\ h:mm;@">
                  <c:v>43098.572916666664</c:v>
                </c:pt>
                <c:pt idx="26913" formatCode="m/d/yy\ h:mm;@">
                  <c:v>43098.583333333336</c:v>
                </c:pt>
                <c:pt idx="26914" formatCode="m/d/yy\ h:mm;@">
                  <c:v>43098.59375</c:v>
                </c:pt>
                <c:pt idx="26915" formatCode="m/d/yy\ h:mm;@">
                  <c:v>43098.604166666664</c:v>
                </c:pt>
                <c:pt idx="26916" formatCode="m/d/yy\ h:mm;@">
                  <c:v>43098.614583333336</c:v>
                </c:pt>
                <c:pt idx="26917" formatCode="m/d/yy\ h:mm;@">
                  <c:v>43098.625</c:v>
                </c:pt>
                <c:pt idx="26918" formatCode="m/d/yy\ h:mm;@">
                  <c:v>43098.635416666664</c:v>
                </c:pt>
                <c:pt idx="26919" formatCode="m/d/yy\ h:mm;@">
                  <c:v>43098.645833333336</c:v>
                </c:pt>
                <c:pt idx="26920" formatCode="m/d/yy\ h:mm;@">
                  <c:v>43098.65625</c:v>
                </c:pt>
                <c:pt idx="26921" formatCode="m/d/yy\ h:mm;@">
                  <c:v>43098.666666666664</c:v>
                </c:pt>
                <c:pt idx="26922" formatCode="m/d/yy\ h:mm;@">
                  <c:v>43098.677083333336</c:v>
                </c:pt>
                <c:pt idx="26923" formatCode="m/d/yy\ h:mm;@">
                  <c:v>43098.6875</c:v>
                </c:pt>
                <c:pt idx="26924" formatCode="m/d/yy\ h:mm;@">
                  <c:v>43098.697916666664</c:v>
                </c:pt>
                <c:pt idx="26925" formatCode="m/d/yy\ h:mm;@">
                  <c:v>43098.708333333336</c:v>
                </c:pt>
                <c:pt idx="26926" formatCode="m/d/yy\ h:mm;@">
                  <c:v>43098.71875</c:v>
                </c:pt>
                <c:pt idx="26927" formatCode="m/d/yy\ h:mm;@">
                  <c:v>43098.729166666664</c:v>
                </c:pt>
                <c:pt idx="26928" formatCode="m/d/yy\ h:mm;@">
                  <c:v>43098.739583333336</c:v>
                </c:pt>
                <c:pt idx="26929" formatCode="m/d/yy\ h:mm;@">
                  <c:v>43098.75</c:v>
                </c:pt>
                <c:pt idx="26930" formatCode="m/d/yy\ h:mm;@">
                  <c:v>43098.760416666664</c:v>
                </c:pt>
                <c:pt idx="26931" formatCode="m/d/yy\ h:mm;@">
                  <c:v>43098.770833333336</c:v>
                </c:pt>
                <c:pt idx="26932" formatCode="m/d/yy\ h:mm;@">
                  <c:v>43098.78125</c:v>
                </c:pt>
                <c:pt idx="26933" formatCode="m/d/yy\ h:mm;@">
                  <c:v>43098.791666666664</c:v>
                </c:pt>
                <c:pt idx="26934" formatCode="m/d/yy\ h:mm;@">
                  <c:v>43098.802083333336</c:v>
                </c:pt>
                <c:pt idx="26935" formatCode="m/d/yy\ h:mm;@">
                  <c:v>43098.8125</c:v>
                </c:pt>
                <c:pt idx="26936" formatCode="m/d/yy\ h:mm;@">
                  <c:v>43098.822916666664</c:v>
                </c:pt>
                <c:pt idx="26937" formatCode="m/d/yy\ h:mm;@">
                  <c:v>43098.833333333336</c:v>
                </c:pt>
                <c:pt idx="26938" formatCode="m/d/yy\ h:mm;@">
                  <c:v>43098.84375</c:v>
                </c:pt>
                <c:pt idx="26939" formatCode="m/d/yy\ h:mm;@">
                  <c:v>43098.854166666664</c:v>
                </c:pt>
                <c:pt idx="26940" formatCode="m/d/yy\ h:mm;@">
                  <c:v>43098.864583333336</c:v>
                </c:pt>
                <c:pt idx="26941" formatCode="m/d/yy\ h:mm;@">
                  <c:v>43098.875</c:v>
                </c:pt>
                <c:pt idx="26942" formatCode="m/d/yy\ h:mm;@">
                  <c:v>43098.885416666664</c:v>
                </c:pt>
                <c:pt idx="26943" formatCode="m/d/yy\ h:mm;@">
                  <c:v>43098.895833333336</c:v>
                </c:pt>
                <c:pt idx="26944" formatCode="m/d/yy\ h:mm;@">
                  <c:v>43098.90625</c:v>
                </c:pt>
                <c:pt idx="26945" formatCode="m/d/yy\ h:mm;@">
                  <c:v>43098.916666666664</c:v>
                </c:pt>
                <c:pt idx="26946" formatCode="m/d/yy\ h:mm;@">
                  <c:v>43098.927083333336</c:v>
                </c:pt>
                <c:pt idx="26947" formatCode="m/d/yy\ h:mm;@">
                  <c:v>43098.9375</c:v>
                </c:pt>
                <c:pt idx="26948" formatCode="m/d/yy\ h:mm;@">
                  <c:v>43098.947916666664</c:v>
                </c:pt>
                <c:pt idx="26949" formatCode="m/d/yy\ h:mm;@">
                  <c:v>43098.958333333336</c:v>
                </c:pt>
                <c:pt idx="26950" formatCode="m/d/yy\ h:mm;@">
                  <c:v>43098.96875</c:v>
                </c:pt>
                <c:pt idx="26951" formatCode="m/d/yy\ h:mm;@">
                  <c:v>43098.979166666664</c:v>
                </c:pt>
                <c:pt idx="26952" formatCode="m/d/yy\ h:mm;@">
                  <c:v>43098.989583333336</c:v>
                </c:pt>
                <c:pt idx="26953" formatCode="m/d/yy\ h:mm;@">
                  <c:v>43099</c:v>
                </c:pt>
                <c:pt idx="26954" formatCode="m/d/yy\ h:mm;@">
                  <c:v>43099.010416666664</c:v>
                </c:pt>
                <c:pt idx="26955" formatCode="m/d/yy\ h:mm;@">
                  <c:v>43099.020833333336</c:v>
                </c:pt>
                <c:pt idx="26956" formatCode="m/d/yy\ h:mm;@">
                  <c:v>43099.03125</c:v>
                </c:pt>
                <c:pt idx="26957" formatCode="m/d/yy\ h:mm;@">
                  <c:v>43099.041666666664</c:v>
                </c:pt>
                <c:pt idx="26958" formatCode="m/d/yy\ h:mm;@">
                  <c:v>43099.052083333336</c:v>
                </c:pt>
                <c:pt idx="26959" formatCode="m/d/yy\ h:mm;@">
                  <c:v>43099.0625</c:v>
                </c:pt>
                <c:pt idx="26960" formatCode="m/d/yy\ h:mm;@">
                  <c:v>43099.072916666664</c:v>
                </c:pt>
                <c:pt idx="26961" formatCode="m/d/yy\ h:mm;@">
                  <c:v>43099.083333333336</c:v>
                </c:pt>
                <c:pt idx="26962" formatCode="m/d/yy\ h:mm;@">
                  <c:v>43099.09375</c:v>
                </c:pt>
                <c:pt idx="26963" formatCode="m/d/yy\ h:mm;@">
                  <c:v>43099.104166666664</c:v>
                </c:pt>
                <c:pt idx="26964" formatCode="m/d/yy\ h:mm;@">
                  <c:v>43099.114583333336</c:v>
                </c:pt>
                <c:pt idx="26965" formatCode="m/d/yy\ h:mm;@">
                  <c:v>43099.125</c:v>
                </c:pt>
                <c:pt idx="26966" formatCode="m/d/yy\ h:mm;@">
                  <c:v>43099.135416666664</c:v>
                </c:pt>
                <c:pt idx="26967" formatCode="m/d/yy\ h:mm;@">
                  <c:v>43099.145833333336</c:v>
                </c:pt>
                <c:pt idx="26968" formatCode="m/d/yy\ h:mm;@">
                  <c:v>43099.15625</c:v>
                </c:pt>
                <c:pt idx="26969" formatCode="m/d/yy\ h:mm;@">
                  <c:v>43099.166666666664</c:v>
                </c:pt>
                <c:pt idx="26970" formatCode="m/d/yy\ h:mm;@">
                  <c:v>43099.177083333336</c:v>
                </c:pt>
                <c:pt idx="26971" formatCode="m/d/yy\ h:mm;@">
                  <c:v>43099.1875</c:v>
                </c:pt>
                <c:pt idx="26972" formatCode="m/d/yy\ h:mm;@">
                  <c:v>43099.197916666664</c:v>
                </c:pt>
                <c:pt idx="26973" formatCode="m/d/yy\ h:mm;@">
                  <c:v>43099.208333333336</c:v>
                </c:pt>
                <c:pt idx="26974" formatCode="m/d/yy\ h:mm;@">
                  <c:v>43099.21875</c:v>
                </c:pt>
                <c:pt idx="26975" formatCode="m/d/yy\ h:mm;@">
                  <c:v>43099.229166666664</c:v>
                </c:pt>
                <c:pt idx="26976" formatCode="m/d/yy\ h:mm;@">
                  <c:v>43099.239583333336</c:v>
                </c:pt>
                <c:pt idx="26977" formatCode="m/d/yy\ h:mm;@">
                  <c:v>43099.25</c:v>
                </c:pt>
                <c:pt idx="26978" formatCode="m/d/yy\ h:mm;@">
                  <c:v>43099.260416666664</c:v>
                </c:pt>
                <c:pt idx="26979" formatCode="m/d/yy\ h:mm;@">
                  <c:v>43099.270833333336</c:v>
                </c:pt>
                <c:pt idx="26980" formatCode="m/d/yy\ h:mm;@">
                  <c:v>43099.28125</c:v>
                </c:pt>
                <c:pt idx="26981" formatCode="m/d/yy\ h:mm;@">
                  <c:v>43099.291666666664</c:v>
                </c:pt>
                <c:pt idx="26982" formatCode="m/d/yy\ h:mm;@">
                  <c:v>43099.302083333336</c:v>
                </c:pt>
                <c:pt idx="26983" formatCode="m/d/yy\ h:mm;@">
                  <c:v>43099.3125</c:v>
                </c:pt>
                <c:pt idx="26984" formatCode="m/d/yy\ h:mm;@">
                  <c:v>43099.322916666664</c:v>
                </c:pt>
                <c:pt idx="26985" formatCode="m/d/yy\ h:mm;@">
                  <c:v>43099.333333333336</c:v>
                </c:pt>
                <c:pt idx="26986" formatCode="m/d/yy\ h:mm;@">
                  <c:v>43099.34375</c:v>
                </c:pt>
                <c:pt idx="26987" formatCode="m/d/yy\ h:mm;@">
                  <c:v>43099.354166666664</c:v>
                </c:pt>
                <c:pt idx="26988" formatCode="m/d/yy\ h:mm;@">
                  <c:v>43099.364583333336</c:v>
                </c:pt>
                <c:pt idx="26989" formatCode="m/d/yy\ h:mm;@">
                  <c:v>43099.375</c:v>
                </c:pt>
                <c:pt idx="26990" formatCode="m/d/yy\ h:mm;@">
                  <c:v>43099.385416666664</c:v>
                </c:pt>
                <c:pt idx="26991" formatCode="m/d/yy\ h:mm;@">
                  <c:v>43099.395833333336</c:v>
                </c:pt>
                <c:pt idx="26992" formatCode="m/d/yy\ h:mm;@">
                  <c:v>43099.40625</c:v>
                </c:pt>
                <c:pt idx="26993" formatCode="m/d/yy\ h:mm;@">
                  <c:v>43099.416666666664</c:v>
                </c:pt>
                <c:pt idx="26994" formatCode="m/d/yy\ h:mm;@">
                  <c:v>43099.427083333336</c:v>
                </c:pt>
                <c:pt idx="26995" formatCode="m/d/yy\ h:mm;@">
                  <c:v>43099.4375</c:v>
                </c:pt>
                <c:pt idx="26996" formatCode="m/d/yy\ h:mm;@">
                  <c:v>43099.447916666664</c:v>
                </c:pt>
                <c:pt idx="26997" formatCode="m/d/yy\ h:mm;@">
                  <c:v>43099.458333333336</c:v>
                </c:pt>
                <c:pt idx="26998" formatCode="m/d/yy\ h:mm;@">
                  <c:v>43099.46875</c:v>
                </c:pt>
                <c:pt idx="26999" formatCode="m/d/yy\ h:mm;@">
                  <c:v>43099.479166666664</c:v>
                </c:pt>
                <c:pt idx="27000" formatCode="m/d/yy\ h:mm;@">
                  <c:v>43099.489583333336</c:v>
                </c:pt>
                <c:pt idx="27001" formatCode="m/d/yy\ h:mm;@">
                  <c:v>43099.5</c:v>
                </c:pt>
                <c:pt idx="27002" formatCode="m/d/yy\ h:mm;@">
                  <c:v>43099.510416666664</c:v>
                </c:pt>
                <c:pt idx="27003" formatCode="m/d/yy\ h:mm;@">
                  <c:v>43099.520833333336</c:v>
                </c:pt>
                <c:pt idx="27004" formatCode="m/d/yy\ h:mm;@">
                  <c:v>43099.53125</c:v>
                </c:pt>
                <c:pt idx="27005" formatCode="m/d/yy\ h:mm;@">
                  <c:v>43099.541666666664</c:v>
                </c:pt>
                <c:pt idx="27006" formatCode="m/d/yy\ h:mm;@">
                  <c:v>43099.552083333336</c:v>
                </c:pt>
                <c:pt idx="27007" formatCode="m/d/yy\ h:mm;@">
                  <c:v>43099.5625</c:v>
                </c:pt>
                <c:pt idx="27008" formatCode="m/d/yy\ h:mm;@">
                  <c:v>43099.572916666664</c:v>
                </c:pt>
                <c:pt idx="27009" formatCode="m/d/yy\ h:mm;@">
                  <c:v>43099.583333333336</c:v>
                </c:pt>
                <c:pt idx="27010" formatCode="m/d/yy\ h:mm;@">
                  <c:v>43099.59375</c:v>
                </c:pt>
                <c:pt idx="27011" formatCode="m/d/yy\ h:mm;@">
                  <c:v>43099.604166666664</c:v>
                </c:pt>
                <c:pt idx="27012" formatCode="m/d/yy\ h:mm;@">
                  <c:v>43099.614583333336</c:v>
                </c:pt>
                <c:pt idx="27013" formatCode="m/d/yy\ h:mm;@">
                  <c:v>43099.625</c:v>
                </c:pt>
                <c:pt idx="27014" formatCode="m/d/yy\ h:mm;@">
                  <c:v>43099.635416666664</c:v>
                </c:pt>
                <c:pt idx="27015" formatCode="m/d/yy\ h:mm;@">
                  <c:v>43099.645833333336</c:v>
                </c:pt>
                <c:pt idx="27016" formatCode="m/d/yy\ h:mm;@">
                  <c:v>43099.65625</c:v>
                </c:pt>
                <c:pt idx="27017" formatCode="m/d/yy\ h:mm;@">
                  <c:v>43099.666666666664</c:v>
                </c:pt>
                <c:pt idx="27018" formatCode="m/d/yy\ h:mm;@">
                  <c:v>43099.677083333336</c:v>
                </c:pt>
                <c:pt idx="27019" formatCode="m/d/yy\ h:mm;@">
                  <c:v>43099.6875</c:v>
                </c:pt>
                <c:pt idx="27020" formatCode="m/d/yy\ h:mm;@">
                  <c:v>43099.697916666664</c:v>
                </c:pt>
                <c:pt idx="27021" formatCode="m/d/yy\ h:mm;@">
                  <c:v>43099.708333333336</c:v>
                </c:pt>
                <c:pt idx="27022" formatCode="m/d/yy\ h:mm;@">
                  <c:v>43099.71875</c:v>
                </c:pt>
                <c:pt idx="27023" formatCode="m/d/yy\ h:mm;@">
                  <c:v>43099.729166666664</c:v>
                </c:pt>
                <c:pt idx="27024" formatCode="m/d/yy\ h:mm;@">
                  <c:v>43099.739583333336</c:v>
                </c:pt>
                <c:pt idx="27025" formatCode="m/d/yy\ h:mm;@">
                  <c:v>43099.75</c:v>
                </c:pt>
                <c:pt idx="27026" formatCode="m/d/yy\ h:mm;@">
                  <c:v>43099.760416666664</c:v>
                </c:pt>
                <c:pt idx="27027" formatCode="m/d/yy\ h:mm;@">
                  <c:v>43099.770833333336</c:v>
                </c:pt>
                <c:pt idx="27028" formatCode="m/d/yy\ h:mm;@">
                  <c:v>43099.78125</c:v>
                </c:pt>
                <c:pt idx="27029" formatCode="m/d/yy\ h:mm;@">
                  <c:v>43099.791666666664</c:v>
                </c:pt>
                <c:pt idx="27030" formatCode="m/d/yy\ h:mm;@">
                  <c:v>43099.802083333336</c:v>
                </c:pt>
                <c:pt idx="27031" formatCode="m/d/yy\ h:mm;@">
                  <c:v>43099.8125</c:v>
                </c:pt>
                <c:pt idx="27032" formatCode="m/d/yy\ h:mm;@">
                  <c:v>43099.822916666664</c:v>
                </c:pt>
                <c:pt idx="27033" formatCode="m/d/yy\ h:mm;@">
                  <c:v>43099.833333333336</c:v>
                </c:pt>
                <c:pt idx="27034" formatCode="m/d/yy\ h:mm;@">
                  <c:v>43099.84375</c:v>
                </c:pt>
                <c:pt idx="27035" formatCode="m/d/yy\ h:mm;@">
                  <c:v>43099.854166666664</c:v>
                </c:pt>
                <c:pt idx="27036" formatCode="m/d/yy\ h:mm;@">
                  <c:v>43099.864583333336</c:v>
                </c:pt>
                <c:pt idx="27037" formatCode="m/d/yy\ h:mm;@">
                  <c:v>43099.875</c:v>
                </c:pt>
                <c:pt idx="27038" formatCode="m/d/yy\ h:mm;@">
                  <c:v>43099.885416666664</c:v>
                </c:pt>
                <c:pt idx="27039" formatCode="m/d/yy\ h:mm;@">
                  <c:v>43099.895833333336</c:v>
                </c:pt>
                <c:pt idx="27040" formatCode="m/d/yy\ h:mm;@">
                  <c:v>43099.90625</c:v>
                </c:pt>
                <c:pt idx="27041" formatCode="m/d/yy\ h:mm;@">
                  <c:v>43099.916666666664</c:v>
                </c:pt>
                <c:pt idx="27042" formatCode="m/d/yy\ h:mm;@">
                  <c:v>43099.927083333336</c:v>
                </c:pt>
                <c:pt idx="27043" formatCode="m/d/yy\ h:mm;@">
                  <c:v>43099.9375</c:v>
                </c:pt>
                <c:pt idx="27044" formatCode="m/d/yy\ h:mm;@">
                  <c:v>43099.947916666664</c:v>
                </c:pt>
                <c:pt idx="27045" formatCode="m/d/yy\ h:mm;@">
                  <c:v>43099.958333333336</c:v>
                </c:pt>
                <c:pt idx="27046" formatCode="m/d/yy\ h:mm;@">
                  <c:v>43099.96875</c:v>
                </c:pt>
                <c:pt idx="27047" formatCode="m/d/yy\ h:mm;@">
                  <c:v>43099.979166666664</c:v>
                </c:pt>
                <c:pt idx="27048" formatCode="m/d/yy\ h:mm;@">
                  <c:v>43099.989583333336</c:v>
                </c:pt>
                <c:pt idx="27049" formatCode="m/d/yy\ h:mm;@">
                  <c:v>43100</c:v>
                </c:pt>
                <c:pt idx="27050" formatCode="m/d/yy\ h:mm;@">
                  <c:v>43100.010416666664</c:v>
                </c:pt>
                <c:pt idx="27051" formatCode="m/d/yy\ h:mm;@">
                  <c:v>43100.020833333336</c:v>
                </c:pt>
                <c:pt idx="27052" formatCode="m/d/yy\ h:mm;@">
                  <c:v>43100.03125</c:v>
                </c:pt>
                <c:pt idx="27053" formatCode="m/d/yy\ h:mm;@">
                  <c:v>43100.041666666664</c:v>
                </c:pt>
                <c:pt idx="27054" formatCode="m/d/yy\ h:mm;@">
                  <c:v>43100.052083333336</c:v>
                </c:pt>
                <c:pt idx="27055" formatCode="m/d/yy\ h:mm;@">
                  <c:v>43100.0625</c:v>
                </c:pt>
                <c:pt idx="27056" formatCode="m/d/yy\ h:mm;@">
                  <c:v>43100.072916666664</c:v>
                </c:pt>
                <c:pt idx="27057" formatCode="m/d/yy\ h:mm;@">
                  <c:v>43100.083333333336</c:v>
                </c:pt>
                <c:pt idx="27058" formatCode="m/d/yy\ h:mm;@">
                  <c:v>43100.09375</c:v>
                </c:pt>
                <c:pt idx="27059" formatCode="m/d/yy\ h:mm;@">
                  <c:v>43100.104166666664</c:v>
                </c:pt>
                <c:pt idx="27060" formatCode="m/d/yy\ h:mm;@">
                  <c:v>43100.114583333336</c:v>
                </c:pt>
                <c:pt idx="27061" formatCode="m/d/yy\ h:mm;@">
                  <c:v>43100.125</c:v>
                </c:pt>
                <c:pt idx="27062" formatCode="m/d/yy\ h:mm;@">
                  <c:v>43100.135416666664</c:v>
                </c:pt>
                <c:pt idx="27063" formatCode="m/d/yy\ h:mm;@">
                  <c:v>43100.145833333336</c:v>
                </c:pt>
                <c:pt idx="27064" formatCode="m/d/yy\ h:mm;@">
                  <c:v>43100.15625</c:v>
                </c:pt>
                <c:pt idx="27065" formatCode="m/d/yy\ h:mm;@">
                  <c:v>43100.166666666664</c:v>
                </c:pt>
                <c:pt idx="27066" formatCode="m/d/yy\ h:mm;@">
                  <c:v>43100.177083333336</c:v>
                </c:pt>
                <c:pt idx="27067" formatCode="m/d/yy\ h:mm;@">
                  <c:v>43100.1875</c:v>
                </c:pt>
                <c:pt idx="27068" formatCode="m/d/yy\ h:mm;@">
                  <c:v>43100.197916666664</c:v>
                </c:pt>
                <c:pt idx="27069" formatCode="m/d/yy\ h:mm;@">
                  <c:v>43100.208333333336</c:v>
                </c:pt>
                <c:pt idx="27070" formatCode="m/d/yy\ h:mm;@">
                  <c:v>43100.21875</c:v>
                </c:pt>
                <c:pt idx="27071" formatCode="m/d/yy\ h:mm;@">
                  <c:v>43100.229166666664</c:v>
                </c:pt>
                <c:pt idx="27072" formatCode="m/d/yy\ h:mm;@">
                  <c:v>43100.239583333336</c:v>
                </c:pt>
                <c:pt idx="27073" formatCode="m/d/yy\ h:mm;@">
                  <c:v>43100.25</c:v>
                </c:pt>
                <c:pt idx="27074" formatCode="m/d/yy\ h:mm;@">
                  <c:v>43100.260416666664</c:v>
                </c:pt>
                <c:pt idx="27075" formatCode="m/d/yy\ h:mm;@">
                  <c:v>43100.270833333336</c:v>
                </c:pt>
                <c:pt idx="27076" formatCode="m/d/yy\ h:mm;@">
                  <c:v>43100.28125</c:v>
                </c:pt>
                <c:pt idx="27077" formatCode="m/d/yy\ h:mm;@">
                  <c:v>43100.291666666664</c:v>
                </c:pt>
                <c:pt idx="27078" formatCode="m/d/yy\ h:mm;@">
                  <c:v>43100.302083333336</c:v>
                </c:pt>
                <c:pt idx="27079" formatCode="m/d/yy\ h:mm;@">
                  <c:v>43100.3125</c:v>
                </c:pt>
                <c:pt idx="27080" formatCode="m/d/yy\ h:mm;@">
                  <c:v>43100.322916666664</c:v>
                </c:pt>
                <c:pt idx="27081" formatCode="m/d/yy\ h:mm;@">
                  <c:v>43100.333333333336</c:v>
                </c:pt>
                <c:pt idx="27082" formatCode="m/d/yy\ h:mm;@">
                  <c:v>43100.34375</c:v>
                </c:pt>
                <c:pt idx="27083" formatCode="m/d/yy\ h:mm;@">
                  <c:v>43100.354166666664</c:v>
                </c:pt>
                <c:pt idx="27084" formatCode="m/d/yy\ h:mm;@">
                  <c:v>43100.364583333336</c:v>
                </c:pt>
                <c:pt idx="27085" formatCode="m/d/yy\ h:mm;@">
                  <c:v>43100.375</c:v>
                </c:pt>
                <c:pt idx="27086" formatCode="m/d/yy\ h:mm;@">
                  <c:v>43100.385416666664</c:v>
                </c:pt>
                <c:pt idx="27087" formatCode="m/d/yy\ h:mm;@">
                  <c:v>43100.395833333336</c:v>
                </c:pt>
                <c:pt idx="27088" formatCode="m/d/yy\ h:mm;@">
                  <c:v>43100.40625</c:v>
                </c:pt>
                <c:pt idx="27089" formatCode="m/d/yy\ h:mm;@">
                  <c:v>43100.416666666664</c:v>
                </c:pt>
                <c:pt idx="27090" formatCode="m/d/yy\ h:mm;@">
                  <c:v>43100.427083333336</c:v>
                </c:pt>
                <c:pt idx="27091" formatCode="m/d/yy\ h:mm;@">
                  <c:v>43100.4375</c:v>
                </c:pt>
                <c:pt idx="27092" formatCode="m/d/yy\ h:mm;@">
                  <c:v>43100.447916666664</c:v>
                </c:pt>
                <c:pt idx="27093" formatCode="m/d/yy\ h:mm;@">
                  <c:v>43100.458333333336</c:v>
                </c:pt>
                <c:pt idx="27094" formatCode="m/d/yy\ h:mm;@">
                  <c:v>43100.46875</c:v>
                </c:pt>
                <c:pt idx="27095" formatCode="m/d/yy\ h:mm;@">
                  <c:v>43100.479166666664</c:v>
                </c:pt>
                <c:pt idx="27096" formatCode="m/d/yy\ h:mm;@">
                  <c:v>43100.489583333336</c:v>
                </c:pt>
                <c:pt idx="27097" formatCode="m/d/yy\ h:mm;@">
                  <c:v>43100.5</c:v>
                </c:pt>
                <c:pt idx="27098" formatCode="m/d/yy\ h:mm;@">
                  <c:v>43100.510416666664</c:v>
                </c:pt>
                <c:pt idx="27099" formatCode="m/d/yy\ h:mm;@">
                  <c:v>43100.520833333336</c:v>
                </c:pt>
                <c:pt idx="27100" formatCode="m/d/yy\ h:mm;@">
                  <c:v>43100.53125</c:v>
                </c:pt>
                <c:pt idx="27101" formatCode="m/d/yy\ h:mm;@">
                  <c:v>43100.541666666664</c:v>
                </c:pt>
                <c:pt idx="27102" formatCode="m/d/yy\ h:mm;@">
                  <c:v>43100.552083333336</c:v>
                </c:pt>
                <c:pt idx="27103" formatCode="m/d/yy\ h:mm;@">
                  <c:v>43100.5625</c:v>
                </c:pt>
                <c:pt idx="27104" formatCode="m/d/yy\ h:mm;@">
                  <c:v>43100.572916666664</c:v>
                </c:pt>
                <c:pt idx="27105" formatCode="m/d/yy\ h:mm;@">
                  <c:v>43100.583333333336</c:v>
                </c:pt>
                <c:pt idx="27106" formatCode="m/d/yy\ h:mm;@">
                  <c:v>43100.59375</c:v>
                </c:pt>
                <c:pt idx="27107" formatCode="m/d/yy\ h:mm;@">
                  <c:v>43100.604166666664</c:v>
                </c:pt>
                <c:pt idx="27108" formatCode="m/d/yy\ h:mm;@">
                  <c:v>43100.614583333336</c:v>
                </c:pt>
                <c:pt idx="27109" formatCode="m/d/yy\ h:mm;@">
                  <c:v>43100.625</c:v>
                </c:pt>
                <c:pt idx="27110" formatCode="m/d/yy\ h:mm;@">
                  <c:v>43100.635416666664</c:v>
                </c:pt>
                <c:pt idx="27111" formatCode="m/d/yy\ h:mm;@">
                  <c:v>43100.645833333336</c:v>
                </c:pt>
                <c:pt idx="27112" formatCode="m/d/yy\ h:mm;@">
                  <c:v>43100.65625</c:v>
                </c:pt>
                <c:pt idx="27113" formatCode="m/d/yy\ h:mm;@">
                  <c:v>43100.666666666664</c:v>
                </c:pt>
                <c:pt idx="27114" formatCode="m/d/yy\ h:mm;@">
                  <c:v>43100.677083333336</c:v>
                </c:pt>
                <c:pt idx="27115" formatCode="m/d/yy\ h:mm;@">
                  <c:v>43100.6875</c:v>
                </c:pt>
                <c:pt idx="27116" formatCode="m/d/yy\ h:mm;@">
                  <c:v>43100.697916666664</c:v>
                </c:pt>
                <c:pt idx="27117" formatCode="m/d/yy\ h:mm;@">
                  <c:v>43100.708333333336</c:v>
                </c:pt>
                <c:pt idx="27118" formatCode="m/d/yy\ h:mm;@">
                  <c:v>43100.71875</c:v>
                </c:pt>
                <c:pt idx="27119" formatCode="m/d/yy\ h:mm;@">
                  <c:v>43100.729166666664</c:v>
                </c:pt>
                <c:pt idx="27120" formatCode="m/d/yy\ h:mm;@">
                  <c:v>43100.739583333336</c:v>
                </c:pt>
                <c:pt idx="27121" formatCode="m/d/yy\ h:mm;@">
                  <c:v>43100.75</c:v>
                </c:pt>
                <c:pt idx="27122" formatCode="m/d/yy\ h:mm;@">
                  <c:v>43100.760416666664</c:v>
                </c:pt>
                <c:pt idx="27123" formatCode="m/d/yy\ h:mm;@">
                  <c:v>43100.770833333336</c:v>
                </c:pt>
                <c:pt idx="27124" formatCode="m/d/yy\ h:mm;@">
                  <c:v>43100.78125</c:v>
                </c:pt>
                <c:pt idx="27125" formatCode="m/d/yy\ h:mm;@">
                  <c:v>43100.791666666664</c:v>
                </c:pt>
                <c:pt idx="27126" formatCode="m/d/yy\ h:mm;@">
                  <c:v>43100.802083333336</c:v>
                </c:pt>
                <c:pt idx="27127" formatCode="m/d/yy\ h:mm;@">
                  <c:v>43100.8125</c:v>
                </c:pt>
                <c:pt idx="27128" formatCode="m/d/yy\ h:mm;@">
                  <c:v>43100.822916666664</c:v>
                </c:pt>
                <c:pt idx="27129" formatCode="m/d/yy\ h:mm;@">
                  <c:v>43100.833333333336</c:v>
                </c:pt>
                <c:pt idx="27130" formatCode="m/d/yy\ h:mm;@">
                  <c:v>43100.84375</c:v>
                </c:pt>
                <c:pt idx="27131" formatCode="m/d/yy\ h:mm;@">
                  <c:v>43100.854166666664</c:v>
                </c:pt>
                <c:pt idx="27132" formatCode="m/d/yy\ h:mm;@">
                  <c:v>43100.864583333336</c:v>
                </c:pt>
                <c:pt idx="27133" formatCode="m/d/yy\ h:mm;@">
                  <c:v>43100.875</c:v>
                </c:pt>
                <c:pt idx="27134" formatCode="m/d/yy\ h:mm;@">
                  <c:v>43100.885416666664</c:v>
                </c:pt>
                <c:pt idx="27135" formatCode="m/d/yy\ h:mm;@">
                  <c:v>43100.895833333336</c:v>
                </c:pt>
                <c:pt idx="27136" formatCode="m/d/yy\ h:mm;@">
                  <c:v>43100.90625</c:v>
                </c:pt>
                <c:pt idx="27137" formatCode="m/d/yy\ h:mm;@">
                  <c:v>43100.916666666664</c:v>
                </c:pt>
                <c:pt idx="27138" formatCode="m/d/yy\ h:mm;@">
                  <c:v>43100.927083333336</c:v>
                </c:pt>
                <c:pt idx="27139" formatCode="m/d/yy\ h:mm;@">
                  <c:v>43100.9375</c:v>
                </c:pt>
                <c:pt idx="27140" formatCode="m/d/yy\ h:mm;@">
                  <c:v>43100.947916666664</c:v>
                </c:pt>
                <c:pt idx="27141" formatCode="m/d/yy\ h:mm;@">
                  <c:v>43100.958333333336</c:v>
                </c:pt>
                <c:pt idx="27142" formatCode="m/d/yy\ h:mm;@">
                  <c:v>43100.96875</c:v>
                </c:pt>
                <c:pt idx="27143" formatCode="m/d/yy\ h:mm;@">
                  <c:v>43100.979166666664</c:v>
                </c:pt>
                <c:pt idx="27144" formatCode="m/d/yy\ h:mm;@">
                  <c:v>43100.989583333336</c:v>
                </c:pt>
                <c:pt idx="27145" formatCode="m/d/yy\ h:mm;@">
                  <c:v>43101</c:v>
                </c:pt>
                <c:pt idx="27146" formatCode="m/d/yy\ h:mm;@">
                  <c:v>43101.010416666664</c:v>
                </c:pt>
                <c:pt idx="27147" formatCode="m/d/yy\ h:mm;@">
                  <c:v>43101.020833333336</c:v>
                </c:pt>
                <c:pt idx="27148" formatCode="m/d/yy\ h:mm;@">
                  <c:v>43101.03125</c:v>
                </c:pt>
                <c:pt idx="27149" formatCode="m/d/yy\ h:mm;@">
                  <c:v>43101.041666666664</c:v>
                </c:pt>
                <c:pt idx="27150" formatCode="m/d/yy\ h:mm;@">
                  <c:v>43101.052083333336</c:v>
                </c:pt>
                <c:pt idx="27151" formatCode="m/d/yy\ h:mm;@">
                  <c:v>43101.0625</c:v>
                </c:pt>
                <c:pt idx="27152" formatCode="m/d/yy\ h:mm;@">
                  <c:v>43101.072916666664</c:v>
                </c:pt>
                <c:pt idx="27153" formatCode="m/d/yy\ h:mm;@">
                  <c:v>43101.083333333336</c:v>
                </c:pt>
                <c:pt idx="27154" formatCode="m/d/yy\ h:mm;@">
                  <c:v>43101.09375</c:v>
                </c:pt>
                <c:pt idx="27155" formatCode="m/d/yy\ h:mm;@">
                  <c:v>43101.104166666664</c:v>
                </c:pt>
                <c:pt idx="27156" formatCode="m/d/yy\ h:mm;@">
                  <c:v>43101.114583333336</c:v>
                </c:pt>
                <c:pt idx="27157" formatCode="m/d/yy\ h:mm;@">
                  <c:v>43101.125</c:v>
                </c:pt>
                <c:pt idx="27158" formatCode="m/d/yy\ h:mm;@">
                  <c:v>43101.135416666664</c:v>
                </c:pt>
                <c:pt idx="27159" formatCode="m/d/yy\ h:mm;@">
                  <c:v>43101.145833333336</c:v>
                </c:pt>
                <c:pt idx="27160" formatCode="m/d/yy\ h:mm;@">
                  <c:v>43101.15625</c:v>
                </c:pt>
                <c:pt idx="27161" formatCode="m/d/yy\ h:mm;@">
                  <c:v>43101.166666666664</c:v>
                </c:pt>
                <c:pt idx="27162" formatCode="m/d/yy\ h:mm;@">
                  <c:v>43101.177083333336</c:v>
                </c:pt>
                <c:pt idx="27163" formatCode="m/d/yy\ h:mm;@">
                  <c:v>43101.1875</c:v>
                </c:pt>
                <c:pt idx="27164" formatCode="m/d/yy\ h:mm;@">
                  <c:v>43101.197916666664</c:v>
                </c:pt>
                <c:pt idx="27165" formatCode="m/d/yy\ h:mm;@">
                  <c:v>43101.208333333336</c:v>
                </c:pt>
                <c:pt idx="27166" formatCode="m/d/yy\ h:mm;@">
                  <c:v>43101.21875</c:v>
                </c:pt>
                <c:pt idx="27167" formatCode="m/d/yy\ h:mm;@">
                  <c:v>43101.229166666664</c:v>
                </c:pt>
                <c:pt idx="27168" formatCode="m/d/yy\ h:mm;@">
                  <c:v>43101.239583333336</c:v>
                </c:pt>
                <c:pt idx="27169" formatCode="m/d/yy\ h:mm;@">
                  <c:v>43101.25</c:v>
                </c:pt>
                <c:pt idx="27170" formatCode="m/d/yy\ h:mm;@">
                  <c:v>43101.260416666664</c:v>
                </c:pt>
                <c:pt idx="27171" formatCode="m/d/yy\ h:mm;@">
                  <c:v>43101.270833333336</c:v>
                </c:pt>
                <c:pt idx="27172" formatCode="m/d/yy\ h:mm;@">
                  <c:v>43101.28125</c:v>
                </c:pt>
                <c:pt idx="27173" formatCode="m/d/yy\ h:mm;@">
                  <c:v>43101.291666666664</c:v>
                </c:pt>
                <c:pt idx="27174" formatCode="m/d/yy\ h:mm;@">
                  <c:v>43101.302083333336</c:v>
                </c:pt>
                <c:pt idx="27175" formatCode="m/d/yy\ h:mm;@">
                  <c:v>43101.3125</c:v>
                </c:pt>
                <c:pt idx="27176" formatCode="m/d/yy\ h:mm;@">
                  <c:v>43101.322916666664</c:v>
                </c:pt>
                <c:pt idx="27177" formatCode="m/d/yy\ h:mm;@">
                  <c:v>43101.333333333336</c:v>
                </c:pt>
                <c:pt idx="27178" formatCode="m/d/yy\ h:mm;@">
                  <c:v>43101.34375</c:v>
                </c:pt>
                <c:pt idx="27179" formatCode="m/d/yy\ h:mm;@">
                  <c:v>43101.354166666664</c:v>
                </c:pt>
                <c:pt idx="27180" formatCode="m/d/yy\ h:mm;@">
                  <c:v>43101.364583333336</c:v>
                </c:pt>
                <c:pt idx="27181" formatCode="m/d/yy\ h:mm;@">
                  <c:v>43101.375</c:v>
                </c:pt>
                <c:pt idx="27182" formatCode="m/d/yy\ h:mm;@">
                  <c:v>43101.385416666664</c:v>
                </c:pt>
                <c:pt idx="27183" formatCode="m/d/yy\ h:mm;@">
                  <c:v>43101.395833333336</c:v>
                </c:pt>
                <c:pt idx="27184" formatCode="m/d/yy\ h:mm;@">
                  <c:v>43101.40625</c:v>
                </c:pt>
                <c:pt idx="27185" formatCode="m/d/yy\ h:mm;@">
                  <c:v>43101.416666666664</c:v>
                </c:pt>
                <c:pt idx="27186" formatCode="m/d/yy\ h:mm;@">
                  <c:v>43101.427083333336</c:v>
                </c:pt>
                <c:pt idx="27187" formatCode="m/d/yy\ h:mm;@">
                  <c:v>43101.4375</c:v>
                </c:pt>
                <c:pt idx="27188" formatCode="m/d/yy\ h:mm;@">
                  <c:v>43101.447916666664</c:v>
                </c:pt>
                <c:pt idx="27189" formatCode="m/d/yy\ h:mm;@">
                  <c:v>43101.458333333336</c:v>
                </c:pt>
                <c:pt idx="27190" formatCode="m/d/yy\ h:mm;@">
                  <c:v>43101.46875</c:v>
                </c:pt>
                <c:pt idx="27191" formatCode="m/d/yy\ h:mm;@">
                  <c:v>43101.479166666664</c:v>
                </c:pt>
                <c:pt idx="27192" formatCode="m/d/yy\ h:mm;@">
                  <c:v>43101.489583333336</c:v>
                </c:pt>
                <c:pt idx="27193" formatCode="m/d/yy\ h:mm;@">
                  <c:v>43101.5</c:v>
                </c:pt>
                <c:pt idx="27194" formatCode="m/d/yy\ h:mm;@">
                  <c:v>43101.510416666664</c:v>
                </c:pt>
                <c:pt idx="27195" formatCode="m/d/yy\ h:mm;@">
                  <c:v>43101.520833333336</c:v>
                </c:pt>
                <c:pt idx="27196" formatCode="m/d/yy\ h:mm;@">
                  <c:v>43101.53125</c:v>
                </c:pt>
                <c:pt idx="27197" formatCode="m/d/yy\ h:mm;@">
                  <c:v>43101.541666666664</c:v>
                </c:pt>
                <c:pt idx="27198" formatCode="m/d/yy\ h:mm;@">
                  <c:v>43101.552083333336</c:v>
                </c:pt>
                <c:pt idx="27199" formatCode="m/d/yy\ h:mm;@">
                  <c:v>43101.5625</c:v>
                </c:pt>
                <c:pt idx="27200" formatCode="m/d/yy\ h:mm;@">
                  <c:v>43101.572916666664</c:v>
                </c:pt>
                <c:pt idx="27201" formatCode="m/d/yy\ h:mm;@">
                  <c:v>43101.583333333336</c:v>
                </c:pt>
                <c:pt idx="27202" formatCode="m/d/yy\ h:mm;@">
                  <c:v>43101.59375</c:v>
                </c:pt>
                <c:pt idx="27203" formatCode="m/d/yy\ h:mm;@">
                  <c:v>43101.604166666664</c:v>
                </c:pt>
                <c:pt idx="27204" formatCode="m/d/yy\ h:mm;@">
                  <c:v>43101.614583333336</c:v>
                </c:pt>
                <c:pt idx="27205" formatCode="m/d/yy\ h:mm;@">
                  <c:v>43101.625</c:v>
                </c:pt>
                <c:pt idx="27206" formatCode="m/d/yy\ h:mm;@">
                  <c:v>43101.635416666664</c:v>
                </c:pt>
                <c:pt idx="27207" formatCode="m/d/yy\ h:mm;@">
                  <c:v>43101.645833333336</c:v>
                </c:pt>
                <c:pt idx="27208" formatCode="m/d/yy\ h:mm;@">
                  <c:v>43101.65625</c:v>
                </c:pt>
                <c:pt idx="27209" formatCode="m/d/yy\ h:mm;@">
                  <c:v>43101.666666666664</c:v>
                </c:pt>
                <c:pt idx="27210" formatCode="m/d/yy\ h:mm;@">
                  <c:v>43101.677083333336</c:v>
                </c:pt>
                <c:pt idx="27211" formatCode="m/d/yy\ h:mm;@">
                  <c:v>43101.6875</c:v>
                </c:pt>
                <c:pt idx="27212" formatCode="m/d/yy\ h:mm;@">
                  <c:v>43101.697916666664</c:v>
                </c:pt>
                <c:pt idx="27213" formatCode="m/d/yy\ h:mm;@">
                  <c:v>43101.708333333336</c:v>
                </c:pt>
                <c:pt idx="27214" formatCode="m/d/yy\ h:mm;@">
                  <c:v>43101.71875</c:v>
                </c:pt>
                <c:pt idx="27215" formatCode="m/d/yy\ h:mm;@">
                  <c:v>43101.729166666664</c:v>
                </c:pt>
                <c:pt idx="27216" formatCode="m/d/yy\ h:mm;@">
                  <c:v>43101.739583333336</c:v>
                </c:pt>
                <c:pt idx="27217" formatCode="m/d/yy\ h:mm;@">
                  <c:v>43101.75</c:v>
                </c:pt>
                <c:pt idx="27218" formatCode="m/d/yy\ h:mm;@">
                  <c:v>43101.760416666664</c:v>
                </c:pt>
                <c:pt idx="27219" formatCode="m/d/yy\ h:mm;@">
                  <c:v>43101.770833333336</c:v>
                </c:pt>
                <c:pt idx="27220" formatCode="m/d/yy\ h:mm;@">
                  <c:v>43101.78125</c:v>
                </c:pt>
                <c:pt idx="27221" formatCode="m/d/yy\ h:mm;@">
                  <c:v>43101.791666666664</c:v>
                </c:pt>
                <c:pt idx="27222" formatCode="m/d/yy\ h:mm;@">
                  <c:v>43101.802083333336</c:v>
                </c:pt>
                <c:pt idx="27223" formatCode="m/d/yy\ h:mm;@">
                  <c:v>43101.8125</c:v>
                </c:pt>
                <c:pt idx="27224" formatCode="m/d/yy\ h:mm;@">
                  <c:v>43101.822916666664</c:v>
                </c:pt>
                <c:pt idx="27225" formatCode="m/d/yy\ h:mm;@">
                  <c:v>43101.833333333336</c:v>
                </c:pt>
                <c:pt idx="27226" formatCode="m/d/yy\ h:mm;@">
                  <c:v>43101.84375</c:v>
                </c:pt>
                <c:pt idx="27227" formatCode="m/d/yy\ h:mm;@">
                  <c:v>43101.854166666664</c:v>
                </c:pt>
                <c:pt idx="27228" formatCode="m/d/yy\ h:mm;@">
                  <c:v>43101.864583333336</c:v>
                </c:pt>
                <c:pt idx="27229" formatCode="m/d/yy\ h:mm;@">
                  <c:v>43101.875</c:v>
                </c:pt>
                <c:pt idx="27230" formatCode="m/d/yy\ h:mm;@">
                  <c:v>43101.885416666664</c:v>
                </c:pt>
                <c:pt idx="27231" formatCode="m/d/yy\ h:mm;@">
                  <c:v>43101.895833333336</c:v>
                </c:pt>
                <c:pt idx="27232" formatCode="m/d/yy\ h:mm;@">
                  <c:v>43101.90625</c:v>
                </c:pt>
                <c:pt idx="27233" formatCode="m/d/yy\ h:mm;@">
                  <c:v>43101.916666666664</c:v>
                </c:pt>
                <c:pt idx="27234" formatCode="m/d/yy\ h:mm;@">
                  <c:v>43101.927083333336</c:v>
                </c:pt>
                <c:pt idx="27235" formatCode="m/d/yy\ h:mm;@">
                  <c:v>43101.9375</c:v>
                </c:pt>
                <c:pt idx="27236" formatCode="m/d/yy\ h:mm;@">
                  <c:v>43101.947916666664</c:v>
                </c:pt>
                <c:pt idx="27237" formatCode="m/d/yy\ h:mm;@">
                  <c:v>43101.958333333336</c:v>
                </c:pt>
                <c:pt idx="27238" formatCode="m/d/yy\ h:mm;@">
                  <c:v>43101.96875</c:v>
                </c:pt>
                <c:pt idx="27239" formatCode="m/d/yy\ h:mm;@">
                  <c:v>43101.979166666664</c:v>
                </c:pt>
                <c:pt idx="27240" formatCode="m/d/yy\ h:mm;@">
                  <c:v>43101.989583333336</c:v>
                </c:pt>
                <c:pt idx="27241" formatCode="m/d/yy\ h:mm;@">
                  <c:v>43102</c:v>
                </c:pt>
                <c:pt idx="27242" formatCode="m/d/yy\ h:mm;@">
                  <c:v>43102.010416666664</c:v>
                </c:pt>
                <c:pt idx="27243" formatCode="m/d/yy\ h:mm;@">
                  <c:v>43102.020833333336</c:v>
                </c:pt>
                <c:pt idx="27244" formatCode="m/d/yy\ h:mm;@">
                  <c:v>43102.03125</c:v>
                </c:pt>
                <c:pt idx="27245" formatCode="m/d/yy\ h:mm;@">
                  <c:v>43102.041666666664</c:v>
                </c:pt>
                <c:pt idx="27246" formatCode="m/d/yy\ h:mm;@">
                  <c:v>43102.052083333336</c:v>
                </c:pt>
                <c:pt idx="27247" formatCode="m/d/yy\ h:mm;@">
                  <c:v>43102.0625</c:v>
                </c:pt>
                <c:pt idx="27248" formatCode="m/d/yy\ h:mm;@">
                  <c:v>43102.072916666664</c:v>
                </c:pt>
                <c:pt idx="27249" formatCode="m/d/yy\ h:mm;@">
                  <c:v>43102.083333333336</c:v>
                </c:pt>
                <c:pt idx="27250" formatCode="m/d/yy\ h:mm;@">
                  <c:v>43102.09375</c:v>
                </c:pt>
                <c:pt idx="27251" formatCode="m/d/yy\ h:mm;@">
                  <c:v>43102.104166666664</c:v>
                </c:pt>
                <c:pt idx="27252" formatCode="m/d/yy\ h:mm;@">
                  <c:v>43102.114583333336</c:v>
                </c:pt>
                <c:pt idx="27253" formatCode="m/d/yy\ h:mm;@">
                  <c:v>43102.125</c:v>
                </c:pt>
                <c:pt idx="27254" formatCode="m/d/yy\ h:mm;@">
                  <c:v>43102.135416666664</c:v>
                </c:pt>
                <c:pt idx="27255" formatCode="m/d/yy\ h:mm;@">
                  <c:v>43102.145833333336</c:v>
                </c:pt>
                <c:pt idx="27256" formatCode="m/d/yy\ h:mm;@">
                  <c:v>43102.15625</c:v>
                </c:pt>
                <c:pt idx="27257" formatCode="m/d/yy\ h:mm;@">
                  <c:v>43102.166666666664</c:v>
                </c:pt>
                <c:pt idx="27258" formatCode="m/d/yy\ h:mm;@">
                  <c:v>43102.177083333336</c:v>
                </c:pt>
                <c:pt idx="27259" formatCode="m/d/yy\ h:mm;@">
                  <c:v>43102.1875</c:v>
                </c:pt>
                <c:pt idx="27260" formatCode="m/d/yy\ h:mm;@">
                  <c:v>43102.197916666664</c:v>
                </c:pt>
                <c:pt idx="27261" formatCode="m/d/yy\ h:mm;@">
                  <c:v>43102.208333333336</c:v>
                </c:pt>
                <c:pt idx="27262" formatCode="m/d/yy\ h:mm;@">
                  <c:v>43102.21875</c:v>
                </c:pt>
                <c:pt idx="27263" formatCode="m/d/yy\ h:mm;@">
                  <c:v>43102.229166666664</c:v>
                </c:pt>
                <c:pt idx="27264" formatCode="m/d/yy\ h:mm;@">
                  <c:v>43102.239583333336</c:v>
                </c:pt>
                <c:pt idx="27265" formatCode="m/d/yy\ h:mm;@">
                  <c:v>43102.25</c:v>
                </c:pt>
                <c:pt idx="27266" formatCode="m/d/yy\ h:mm;@">
                  <c:v>43102.260416666664</c:v>
                </c:pt>
                <c:pt idx="27267" formatCode="m/d/yy\ h:mm;@">
                  <c:v>43102.270833333336</c:v>
                </c:pt>
                <c:pt idx="27268" formatCode="m/d/yy\ h:mm;@">
                  <c:v>43102.28125</c:v>
                </c:pt>
                <c:pt idx="27269" formatCode="m/d/yy\ h:mm;@">
                  <c:v>43102.291666666664</c:v>
                </c:pt>
                <c:pt idx="27270" formatCode="m/d/yy\ h:mm;@">
                  <c:v>43102.302083333336</c:v>
                </c:pt>
                <c:pt idx="27271" formatCode="m/d/yy\ h:mm;@">
                  <c:v>43102.3125</c:v>
                </c:pt>
                <c:pt idx="27272" formatCode="m/d/yy\ h:mm;@">
                  <c:v>43102.322916666664</c:v>
                </c:pt>
                <c:pt idx="27273" formatCode="m/d/yy\ h:mm;@">
                  <c:v>43102.333333333336</c:v>
                </c:pt>
                <c:pt idx="27274" formatCode="m/d/yy\ h:mm;@">
                  <c:v>43102.34375</c:v>
                </c:pt>
                <c:pt idx="27275" formatCode="m/d/yy\ h:mm;@">
                  <c:v>43102.354166666664</c:v>
                </c:pt>
                <c:pt idx="27276" formatCode="m/d/yy\ h:mm;@">
                  <c:v>43102.364583333336</c:v>
                </c:pt>
                <c:pt idx="27277" formatCode="m/d/yy\ h:mm;@">
                  <c:v>43102.375</c:v>
                </c:pt>
                <c:pt idx="27278" formatCode="m/d/yy\ h:mm;@">
                  <c:v>43102.385416666664</c:v>
                </c:pt>
                <c:pt idx="27279" formatCode="m/d/yy\ h:mm;@">
                  <c:v>43102.395833333336</c:v>
                </c:pt>
                <c:pt idx="27280" formatCode="m/d/yy\ h:mm;@">
                  <c:v>43102.40625</c:v>
                </c:pt>
                <c:pt idx="27281" formatCode="m/d/yy\ h:mm;@">
                  <c:v>43102.416666666664</c:v>
                </c:pt>
                <c:pt idx="27282" formatCode="m/d/yy\ h:mm;@">
                  <c:v>43102.427083333336</c:v>
                </c:pt>
                <c:pt idx="27283" formatCode="m/d/yy\ h:mm;@">
                  <c:v>43102.4375</c:v>
                </c:pt>
                <c:pt idx="27284" formatCode="m/d/yy\ h:mm;@">
                  <c:v>43102.447916666664</c:v>
                </c:pt>
                <c:pt idx="27285" formatCode="m/d/yy\ h:mm;@">
                  <c:v>43102.458333333336</c:v>
                </c:pt>
                <c:pt idx="27286" formatCode="m/d/yy\ h:mm;@">
                  <c:v>43102.46875</c:v>
                </c:pt>
                <c:pt idx="27287" formatCode="m/d/yy\ h:mm;@">
                  <c:v>43102.479166666664</c:v>
                </c:pt>
                <c:pt idx="27288" formatCode="m/d/yy\ h:mm;@">
                  <c:v>43102.489583333336</c:v>
                </c:pt>
                <c:pt idx="27289" formatCode="m/d/yy\ h:mm;@">
                  <c:v>43102.5</c:v>
                </c:pt>
                <c:pt idx="27290" formatCode="m/d/yy\ h:mm;@">
                  <c:v>43102.510416666664</c:v>
                </c:pt>
                <c:pt idx="27291" formatCode="m/d/yy\ h:mm;@">
                  <c:v>43102.520833333336</c:v>
                </c:pt>
                <c:pt idx="27292" formatCode="m/d/yy\ h:mm;@">
                  <c:v>43102.53125</c:v>
                </c:pt>
                <c:pt idx="27293" formatCode="m/d/yy\ h:mm;@">
                  <c:v>43102.541666666664</c:v>
                </c:pt>
                <c:pt idx="27294" formatCode="m/d/yy\ h:mm;@">
                  <c:v>43102.552083333336</c:v>
                </c:pt>
                <c:pt idx="27295" formatCode="m/d/yy\ h:mm;@">
                  <c:v>43102.5625</c:v>
                </c:pt>
                <c:pt idx="27296" formatCode="m/d/yy\ h:mm;@">
                  <c:v>43102.572916666664</c:v>
                </c:pt>
                <c:pt idx="27297" formatCode="m/d/yy\ h:mm;@">
                  <c:v>43102.583333333336</c:v>
                </c:pt>
                <c:pt idx="27298" formatCode="m/d/yy\ h:mm;@">
                  <c:v>43102.59375</c:v>
                </c:pt>
                <c:pt idx="27299" formatCode="m/d/yy\ h:mm;@">
                  <c:v>43102.604166666664</c:v>
                </c:pt>
                <c:pt idx="27300" formatCode="m/d/yy\ h:mm;@">
                  <c:v>43102.614583333336</c:v>
                </c:pt>
                <c:pt idx="27301" formatCode="m/d/yy\ h:mm;@">
                  <c:v>43102.625</c:v>
                </c:pt>
                <c:pt idx="27302" formatCode="m/d/yy\ h:mm;@">
                  <c:v>43102.635416666664</c:v>
                </c:pt>
                <c:pt idx="27303" formatCode="m/d/yy\ h:mm;@">
                  <c:v>43102.645833333336</c:v>
                </c:pt>
                <c:pt idx="27304" formatCode="m/d/yy\ h:mm;@">
                  <c:v>43102.65625</c:v>
                </c:pt>
                <c:pt idx="27305" formatCode="m/d/yy\ h:mm;@">
                  <c:v>43102.666666666664</c:v>
                </c:pt>
                <c:pt idx="27306" formatCode="m/d/yy\ h:mm;@">
                  <c:v>43102.677083333336</c:v>
                </c:pt>
                <c:pt idx="27307" formatCode="m/d/yy\ h:mm;@">
                  <c:v>43102.6875</c:v>
                </c:pt>
                <c:pt idx="27308" formatCode="m/d/yy\ h:mm;@">
                  <c:v>43102.697916666664</c:v>
                </c:pt>
                <c:pt idx="27309" formatCode="m/d/yy\ h:mm;@">
                  <c:v>43102.708333333336</c:v>
                </c:pt>
                <c:pt idx="27310" formatCode="m/d/yy\ h:mm;@">
                  <c:v>43102.71875</c:v>
                </c:pt>
                <c:pt idx="27311" formatCode="m/d/yy\ h:mm;@">
                  <c:v>43102.729166666664</c:v>
                </c:pt>
                <c:pt idx="27312" formatCode="m/d/yy\ h:mm;@">
                  <c:v>43102.739583333336</c:v>
                </c:pt>
                <c:pt idx="27313" formatCode="m/d/yy\ h:mm;@">
                  <c:v>43102.75</c:v>
                </c:pt>
                <c:pt idx="27314" formatCode="m/d/yy\ h:mm;@">
                  <c:v>43102.760416666664</c:v>
                </c:pt>
                <c:pt idx="27315" formatCode="m/d/yy\ h:mm;@">
                  <c:v>43102.770833333336</c:v>
                </c:pt>
                <c:pt idx="27316" formatCode="m/d/yy\ h:mm;@">
                  <c:v>43102.78125</c:v>
                </c:pt>
                <c:pt idx="27317" formatCode="m/d/yy\ h:mm;@">
                  <c:v>43102.791666666664</c:v>
                </c:pt>
                <c:pt idx="27318" formatCode="m/d/yy\ h:mm;@">
                  <c:v>43102.802083333336</c:v>
                </c:pt>
                <c:pt idx="27319" formatCode="m/d/yy\ h:mm;@">
                  <c:v>43102.8125</c:v>
                </c:pt>
                <c:pt idx="27320" formatCode="m/d/yy\ h:mm;@">
                  <c:v>43102.822916666664</c:v>
                </c:pt>
                <c:pt idx="27321" formatCode="m/d/yy\ h:mm;@">
                  <c:v>43102.833333333336</c:v>
                </c:pt>
                <c:pt idx="27322" formatCode="m/d/yy\ h:mm;@">
                  <c:v>43102.84375</c:v>
                </c:pt>
                <c:pt idx="27323" formatCode="m/d/yy\ h:mm;@">
                  <c:v>43102.854166666664</c:v>
                </c:pt>
                <c:pt idx="27324" formatCode="m/d/yy\ h:mm;@">
                  <c:v>43102.864583333336</c:v>
                </c:pt>
                <c:pt idx="27325" formatCode="m/d/yy\ h:mm;@">
                  <c:v>43102.875</c:v>
                </c:pt>
                <c:pt idx="27326" formatCode="m/d/yy\ h:mm;@">
                  <c:v>43102.885416666664</c:v>
                </c:pt>
                <c:pt idx="27327" formatCode="m/d/yy\ h:mm;@">
                  <c:v>43102.895833333336</c:v>
                </c:pt>
                <c:pt idx="27328" formatCode="m/d/yy\ h:mm;@">
                  <c:v>43102.90625</c:v>
                </c:pt>
                <c:pt idx="27329" formatCode="m/d/yy\ h:mm;@">
                  <c:v>43102.916666666664</c:v>
                </c:pt>
                <c:pt idx="27330" formatCode="m/d/yy\ h:mm;@">
                  <c:v>43102.927083333336</c:v>
                </c:pt>
                <c:pt idx="27331" formatCode="m/d/yy\ h:mm;@">
                  <c:v>43102.9375</c:v>
                </c:pt>
                <c:pt idx="27332" formatCode="m/d/yy\ h:mm;@">
                  <c:v>43102.947916666664</c:v>
                </c:pt>
                <c:pt idx="27333" formatCode="m/d/yy\ h:mm;@">
                  <c:v>43102.958333333336</c:v>
                </c:pt>
                <c:pt idx="27334" formatCode="m/d/yy\ h:mm;@">
                  <c:v>43102.96875</c:v>
                </c:pt>
                <c:pt idx="27335" formatCode="m/d/yy\ h:mm;@">
                  <c:v>43102.979166666664</c:v>
                </c:pt>
                <c:pt idx="27336" formatCode="m/d/yy\ h:mm;@">
                  <c:v>43102.989583333336</c:v>
                </c:pt>
                <c:pt idx="27337" formatCode="m/d/yy\ h:mm;@">
                  <c:v>43103</c:v>
                </c:pt>
                <c:pt idx="27338" formatCode="m/d/yy\ h:mm;@">
                  <c:v>43103.010416666664</c:v>
                </c:pt>
                <c:pt idx="27339" formatCode="m/d/yy\ h:mm;@">
                  <c:v>43103.020833333336</c:v>
                </c:pt>
                <c:pt idx="27340" formatCode="m/d/yy\ h:mm;@">
                  <c:v>43103.03125</c:v>
                </c:pt>
                <c:pt idx="27341" formatCode="m/d/yy\ h:mm;@">
                  <c:v>43103.041666666664</c:v>
                </c:pt>
                <c:pt idx="27342" formatCode="m/d/yy\ h:mm;@">
                  <c:v>43103.052083333336</c:v>
                </c:pt>
                <c:pt idx="27343" formatCode="m/d/yy\ h:mm;@">
                  <c:v>43103.0625</c:v>
                </c:pt>
                <c:pt idx="27344" formatCode="m/d/yy\ h:mm;@">
                  <c:v>43103.072916666664</c:v>
                </c:pt>
                <c:pt idx="27345" formatCode="m/d/yy\ h:mm;@">
                  <c:v>43103.083333333336</c:v>
                </c:pt>
                <c:pt idx="27346" formatCode="m/d/yy\ h:mm;@">
                  <c:v>43103.09375</c:v>
                </c:pt>
                <c:pt idx="27347" formatCode="m/d/yy\ h:mm;@">
                  <c:v>43103.104166666664</c:v>
                </c:pt>
                <c:pt idx="27348" formatCode="m/d/yy\ h:mm;@">
                  <c:v>43103.114583333336</c:v>
                </c:pt>
                <c:pt idx="27349" formatCode="m/d/yy\ h:mm;@">
                  <c:v>43103.125</c:v>
                </c:pt>
                <c:pt idx="27350" formatCode="m/d/yy\ h:mm;@">
                  <c:v>43103.135416666664</c:v>
                </c:pt>
                <c:pt idx="27351" formatCode="m/d/yy\ h:mm;@">
                  <c:v>43103.145833333336</c:v>
                </c:pt>
                <c:pt idx="27352" formatCode="m/d/yy\ h:mm;@">
                  <c:v>43103.15625</c:v>
                </c:pt>
                <c:pt idx="27353" formatCode="m/d/yy\ h:mm;@">
                  <c:v>43103.166666666664</c:v>
                </c:pt>
                <c:pt idx="27354" formatCode="m/d/yy\ h:mm;@">
                  <c:v>43103.177083333336</c:v>
                </c:pt>
                <c:pt idx="27355" formatCode="m/d/yy\ h:mm;@">
                  <c:v>43103.1875</c:v>
                </c:pt>
                <c:pt idx="27356" formatCode="m/d/yy\ h:mm;@">
                  <c:v>43103.197916666664</c:v>
                </c:pt>
                <c:pt idx="27357" formatCode="m/d/yy\ h:mm;@">
                  <c:v>43103.208333333336</c:v>
                </c:pt>
                <c:pt idx="27358" formatCode="m/d/yy\ h:mm;@">
                  <c:v>43103.21875</c:v>
                </c:pt>
                <c:pt idx="27359" formatCode="m/d/yy\ h:mm;@">
                  <c:v>43103.229166666664</c:v>
                </c:pt>
                <c:pt idx="27360" formatCode="m/d/yy\ h:mm;@">
                  <c:v>43103.239583333336</c:v>
                </c:pt>
                <c:pt idx="27361" formatCode="m/d/yy\ h:mm;@">
                  <c:v>43103.25</c:v>
                </c:pt>
                <c:pt idx="27362" formatCode="m/d/yy\ h:mm;@">
                  <c:v>43103.260416666664</c:v>
                </c:pt>
                <c:pt idx="27363" formatCode="m/d/yy\ h:mm;@">
                  <c:v>43103.270833333336</c:v>
                </c:pt>
                <c:pt idx="27364" formatCode="m/d/yy\ h:mm;@">
                  <c:v>43103.28125</c:v>
                </c:pt>
                <c:pt idx="27365" formatCode="m/d/yy\ h:mm;@">
                  <c:v>43103.291666666664</c:v>
                </c:pt>
                <c:pt idx="27366" formatCode="m/d/yy\ h:mm;@">
                  <c:v>43103.302083333336</c:v>
                </c:pt>
                <c:pt idx="27367" formatCode="m/d/yy\ h:mm;@">
                  <c:v>43103.3125</c:v>
                </c:pt>
                <c:pt idx="27368" formatCode="m/d/yy\ h:mm;@">
                  <c:v>43103.322916666664</c:v>
                </c:pt>
                <c:pt idx="27369" formatCode="m/d/yy\ h:mm;@">
                  <c:v>43103.333333333336</c:v>
                </c:pt>
                <c:pt idx="27370" formatCode="m/d/yy\ h:mm;@">
                  <c:v>43103.34375</c:v>
                </c:pt>
                <c:pt idx="27371" formatCode="m/d/yy\ h:mm;@">
                  <c:v>43103.354166666664</c:v>
                </c:pt>
                <c:pt idx="27372" formatCode="m/d/yy\ h:mm;@">
                  <c:v>43103.364583333336</c:v>
                </c:pt>
                <c:pt idx="27373" formatCode="m/d/yy\ h:mm;@">
                  <c:v>43103.375</c:v>
                </c:pt>
                <c:pt idx="27374" formatCode="m/d/yy\ h:mm;@">
                  <c:v>43103.385416666664</c:v>
                </c:pt>
                <c:pt idx="27375" formatCode="m/d/yy\ h:mm;@">
                  <c:v>43103.395833333336</c:v>
                </c:pt>
                <c:pt idx="27376" formatCode="m/d/yy\ h:mm;@">
                  <c:v>43103.40625</c:v>
                </c:pt>
                <c:pt idx="27377" formatCode="m/d/yy\ h:mm;@">
                  <c:v>43103.416666666664</c:v>
                </c:pt>
                <c:pt idx="27378" formatCode="m/d/yy\ h:mm;@">
                  <c:v>43103.427083333336</c:v>
                </c:pt>
                <c:pt idx="27379" formatCode="m/d/yy\ h:mm;@">
                  <c:v>43103.4375</c:v>
                </c:pt>
                <c:pt idx="27380" formatCode="m/d/yy\ h:mm;@">
                  <c:v>43103.447916666664</c:v>
                </c:pt>
                <c:pt idx="27381" formatCode="m/d/yy\ h:mm;@">
                  <c:v>43103.458333333336</c:v>
                </c:pt>
                <c:pt idx="27382" formatCode="m/d/yy\ h:mm;@">
                  <c:v>43103.46875</c:v>
                </c:pt>
                <c:pt idx="27383" formatCode="m/d/yy\ h:mm;@">
                  <c:v>43103.479166666664</c:v>
                </c:pt>
                <c:pt idx="27384" formatCode="m/d/yy\ h:mm;@">
                  <c:v>43103.489583333336</c:v>
                </c:pt>
                <c:pt idx="27385" formatCode="m/d/yy\ h:mm;@">
                  <c:v>43103.5</c:v>
                </c:pt>
                <c:pt idx="27386" formatCode="m/d/yy\ h:mm;@">
                  <c:v>43103.510416666664</c:v>
                </c:pt>
                <c:pt idx="27387" formatCode="m/d/yy\ h:mm;@">
                  <c:v>43103.520833333336</c:v>
                </c:pt>
                <c:pt idx="27388" formatCode="m/d/yy\ h:mm;@">
                  <c:v>43103.53125</c:v>
                </c:pt>
                <c:pt idx="27389" formatCode="m/d/yy\ h:mm;@">
                  <c:v>43103.541666666664</c:v>
                </c:pt>
                <c:pt idx="27390" formatCode="m/d/yy\ h:mm;@">
                  <c:v>43103.552083333336</c:v>
                </c:pt>
                <c:pt idx="27391" formatCode="m/d/yy\ h:mm;@">
                  <c:v>43103.5625</c:v>
                </c:pt>
                <c:pt idx="27392" formatCode="m/d/yy\ h:mm;@">
                  <c:v>43103.572916666664</c:v>
                </c:pt>
                <c:pt idx="27393" formatCode="m/d/yy\ h:mm;@">
                  <c:v>43103.583333333336</c:v>
                </c:pt>
                <c:pt idx="27394" formatCode="m/d/yy\ h:mm;@">
                  <c:v>43103.59375</c:v>
                </c:pt>
                <c:pt idx="27395" formatCode="m/d/yy\ h:mm;@">
                  <c:v>43103.604166666664</c:v>
                </c:pt>
                <c:pt idx="27396" formatCode="m/d/yy\ h:mm;@">
                  <c:v>43103.614583333336</c:v>
                </c:pt>
                <c:pt idx="27397" formatCode="m/d/yy\ h:mm;@">
                  <c:v>43103.625</c:v>
                </c:pt>
                <c:pt idx="27398" formatCode="m/d/yy\ h:mm;@">
                  <c:v>43103.635416666664</c:v>
                </c:pt>
                <c:pt idx="27399" formatCode="m/d/yy\ h:mm;@">
                  <c:v>43103.645833333336</c:v>
                </c:pt>
                <c:pt idx="27400" formatCode="m/d/yy\ h:mm;@">
                  <c:v>43103.65625</c:v>
                </c:pt>
                <c:pt idx="27401" formatCode="m/d/yy\ h:mm;@">
                  <c:v>43103.666666666664</c:v>
                </c:pt>
                <c:pt idx="27402" formatCode="m/d/yy\ h:mm;@">
                  <c:v>43103.677083333336</c:v>
                </c:pt>
                <c:pt idx="27403" formatCode="m/d/yy\ h:mm;@">
                  <c:v>43103.6875</c:v>
                </c:pt>
                <c:pt idx="27404" formatCode="m/d/yy\ h:mm;@">
                  <c:v>43103.697916666664</c:v>
                </c:pt>
                <c:pt idx="27405" formatCode="m/d/yy\ h:mm;@">
                  <c:v>43103.708333333336</c:v>
                </c:pt>
                <c:pt idx="27406" formatCode="m/d/yy\ h:mm;@">
                  <c:v>43103.71875</c:v>
                </c:pt>
                <c:pt idx="27407" formatCode="m/d/yy\ h:mm;@">
                  <c:v>43103.729166666664</c:v>
                </c:pt>
                <c:pt idx="27408" formatCode="m/d/yy\ h:mm;@">
                  <c:v>43103.739583333336</c:v>
                </c:pt>
                <c:pt idx="27409" formatCode="m/d/yy\ h:mm;@">
                  <c:v>43103.75</c:v>
                </c:pt>
                <c:pt idx="27410" formatCode="m/d/yy\ h:mm;@">
                  <c:v>43103.760416666664</c:v>
                </c:pt>
                <c:pt idx="27411" formatCode="m/d/yy\ h:mm;@">
                  <c:v>43103.770833333336</c:v>
                </c:pt>
                <c:pt idx="27412" formatCode="m/d/yy\ h:mm;@">
                  <c:v>43103.78125</c:v>
                </c:pt>
                <c:pt idx="27413" formatCode="m/d/yy\ h:mm;@">
                  <c:v>43103.791666666664</c:v>
                </c:pt>
                <c:pt idx="27414" formatCode="m/d/yy\ h:mm;@">
                  <c:v>43103.802083333336</c:v>
                </c:pt>
                <c:pt idx="27415" formatCode="m/d/yy\ h:mm;@">
                  <c:v>43103.8125</c:v>
                </c:pt>
                <c:pt idx="27416" formatCode="m/d/yy\ h:mm;@">
                  <c:v>43103.822916666664</c:v>
                </c:pt>
                <c:pt idx="27417" formatCode="m/d/yy\ h:mm;@">
                  <c:v>43103.833333333336</c:v>
                </c:pt>
                <c:pt idx="27418" formatCode="m/d/yy\ h:mm;@">
                  <c:v>43103.84375</c:v>
                </c:pt>
                <c:pt idx="27419" formatCode="m/d/yy\ h:mm;@">
                  <c:v>43103.854166666664</c:v>
                </c:pt>
                <c:pt idx="27420" formatCode="m/d/yy\ h:mm;@">
                  <c:v>43103.864583333336</c:v>
                </c:pt>
                <c:pt idx="27421" formatCode="m/d/yy\ h:mm;@">
                  <c:v>43103.875</c:v>
                </c:pt>
                <c:pt idx="27422" formatCode="m/d/yy\ h:mm;@">
                  <c:v>43103.885416666664</c:v>
                </c:pt>
                <c:pt idx="27423" formatCode="m/d/yy\ h:mm;@">
                  <c:v>43103.895833333336</c:v>
                </c:pt>
                <c:pt idx="27424" formatCode="m/d/yy\ h:mm;@">
                  <c:v>43103.90625</c:v>
                </c:pt>
                <c:pt idx="27425" formatCode="m/d/yy\ h:mm;@">
                  <c:v>43103.916666666664</c:v>
                </c:pt>
                <c:pt idx="27426" formatCode="m/d/yy\ h:mm;@">
                  <c:v>43103.927083333336</c:v>
                </c:pt>
                <c:pt idx="27427" formatCode="m/d/yy\ h:mm;@">
                  <c:v>43103.9375</c:v>
                </c:pt>
                <c:pt idx="27428" formatCode="m/d/yy\ h:mm;@">
                  <c:v>43103.947916666664</c:v>
                </c:pt>
                <c:pt idx="27429" formatCode="m/d/yy\ h:mm;@">
                  <c:v>43103.958333333336</c:v>
                </c:pt>
                <c:pt idx="27430" formatCode="m/d/yy\ h:mm;@">
                  <c:v>43103.96875</c:v>
                </c:pt>
                <c:pt idx="27431" formatCode="m/d/yy\ h:mm;@">
                  <c:v>43103.979166666664</c:v>
                </c:pt>
                <c:pt idx="27432" formatCode="m/d/yy\ h:mm;@">
                  <c:v>43103.989583333336</c:v>
                </c:pt>
                <c:pt idx="27433" formatCode="m/d/yy\ h:mm;@">
                  <c:v>43104</c:v>
                </c:pt>
                <c:pt idx="27434" formatCode="m/d/yy\ h:mm;@">
                  <c:v>43104.010416666664</c:v>
                </c:pt>
                <c:pt idx="27435" formatCode="m/d/yy\ h:mm;@">
                  <c:v>43104.020833333336</c:v>
                </c:pt>
                <c:pt idx="27436" formatCode="m/d/yy\ h:mm;@">
                  <c:v>43104.03125</c:v>
                </c:pt>
                <c:pt idx="27437" formatCode="m/d/yy\ h:mm;@">
                  <c:v>43104.041666666664</c:v>
                </c:pt>
                <c:pt idx="27438" formatCode="m/d/yy\ h:mm;@">
                  <c:v>43104.052083333336</c:v>
                </c:pt>
                <c:pt idx="27439" formatCode="m/d/yy\ h:mm;@">
                  <c:v>43104.0625</c:v>
                </c:pt>
                <c:pt idx="27440" formatCode="m/d/yy\ h:mm;@">
                  <c:v>43104.072916666664</c:v>
                </c:pt>
                <c:pt idx="27441" formatCode="m/d/yy\ h:mm;@">
                  <c:v>43104.083333333336</c:v>
                </c:pt>
                <c:pt idx="27442" formatCode="m/d/yy\ h:mm;@">
                  <c:v>43104.09375</c:v>
                </c:pt>
                <c:pt idx="27443" formatCode="m/d/yy\ h:mm;@">
                  <c:v>43104.104166666664</c:v>
                </c:pt>
                <c:pt idx="27444" formatCode="m/d/yy\ h:mm;@">
                  <c:v>43104.114583333336</c:v>
                </c:pt>
                <c:pt idx="27445" formatCode="m/d/yy\ h:mm;@">
                  <c:v>43104.125</c:v>
                </c:pt>
                <c:pt idx="27446" formatCode="m/d/yy\ h:mm;@">
                  <c:v>43104.135416666664</c:v>
                </c:pt>
                <c:pt idx="27447" formatCode="m/d/yy\ h:mm;@">
                  <c:v>43104.145833333336</c:v>
                </c:pt>
                <c:pt idx="27448" formatCode="m/d/yy\ h:mm;@">
                  <c:v>43104.15625</c:v>
                </c:pt>
                <c:pt idx="27449" formatCode="m/d/yy\ h:mm;@">
                  <c:v>43104.166666666664</c:v>
                </c:pt>
                <c:pt idx="27450" formatCode="m/d/yy\ h:mm;@">
                  <c:v>43104.177083333336</c:v>
                </c:pt>
                <c:pt idx="27451" formatCode="m/d/yy\ h:mm;@">
                  <c:v>43104.1875</c:v>
                </c:pt>
                <c:pt idx="27452" formatCode="m/d/yy\ h:mm;@">
                  <c:v>43104.197916666664</c:v>
                </c:pt>
                <c:pt idx="27453" formatCode="m/d/yy\ h:mm;@">
                  <c:v>43104.208333333336</c:v>
                </c:pt>
                <c:pt idx="27454" formatCode="m/d/yy\ h:mm;@">
                  <c:v>43104.21875</c:v>
                </c:pt>
                <c:pt idx="27455" formatCode="m/d/yy\ h:mm;@">
                  <c:v>43104.229166666664</c:v>
                </c:pt>
                <c:pt idx="27456" formatCode="m/d/yy\ h:mm;@">
                  <c:v>43104.239583333336</c:v>
                </c:pt>
                <c:pt idx="27457" formatCode="m/d/yy\ h:mm;@">
                  <c:v>43104.25</c:v>
                </c:pt>
                <c:pt idx="27458" formatCode="m/d/yy\ h:mm;@">
                  <c:v>43104.260416666664</c:v>
                </c:pt>
                <c:pt idx="27459" formatCode="m/d/yy\ h:mm;@">
                  <c:v>43104.270833333336</c:v>
                </c:pt>
                <c:pt idx="27460" formatCode="m/d/yy\ h:mm;@">
                  <c:v>43104.28125</c:v>
                </c:pt>
                <c:pt idx="27461" formatCode="m/d/yy\ h:mm;@">
                  <c:v>43104.291666666664</c:v>
                </c:pt>
                <c:pt idx="27462" formatCode="m/d/yy\ h:mm;@">
                  <c:v>43104.302083333336</c:v>
                </c:pt>
                <c:pt idx="27463" formatCode="m/d/yy\ h:mm;@">
                  <c:v>43104.3125</c:v>
                </c:pt>
                <c:pt idx="27464" formatCode="m/d/yy\ h:mm;@">
                  <c:v>43104.322916666664</c:v>
                </c:pt>
                <c:pt idx="27465" formatCode="m/d/yy\ h:mm;@">
                  <c:v>43104.333333333336</c:v>
                </c:pt>
                <c:pt idx="27466" formatCode="m/d/yy\ h:mm;@">
                  <c:v>43104.34375</c:v>
                </c:pt>
                <c:pt idx="27467" formatCode="m/d/yy\ h:mm;@">
                  <c:v>43104.354166666664</c:v>
                </c:pt>
                <c:pt idx="27468" formatCode="m/d/yy\ h:mm;@">
                  <c:v>43104.364583333336</c:v>
                </c:pt>
                <c:pt idx="27469" formatCode="m/d/yy\ h:mm;@">
                  <c:v>43104.375</c:v>
                </c:pt>
                <c:pt idx="27470" formatCode="m/d/yy\ h:mm;@">
                  <c:v>43104.385416666664</c:v>
                </c:pt>
                <c:pt idx="27471" formatCode="m/d/yy\ h:mm;@">
                  <c:v>43104.395833333336</c:v>
                </c:pt>
                <c:pt idx="27472" formatCode="m/d/yy\ h:mm;@">
                  <c:v>43104.40625</c:v>
                </c:pt>
                <c:pt idx="27473" formatCode="m/d/yy\ h:mm;@">
                  <c:v>43104.416666666664</c:v>
                </c:pt>
                <c:pt idx="27474" formatCode="m/d/yy\ h:mm;@">
                  <c:v>43104.427083333336</c:v>
                </c:pt>
                <c:pt idx="27475" formatCode="m/d/yy\ h:mm;@">
                  <c:v>43104.4375</c:v>
                </c:pt>
                <c:pt idx="27476" formatCode="m/d/yy\ h:mm;@">
                  <c:v>43104.447916666664</c:v>
                </c:pt>
                <c:pt idx="27477" formatCode="m/d/yy\ h:mm;@">
                  <c:v>43104.458333333336</c:v>
                </c:pt>
                <c:pt idx="27478" formatCode="m/d/yy\ h:mm;@">
                  <c:v>43104.46875</c:v>
                </c:pt>
                <c:pt idx="27479" formatCode="m/d/yy\ h:mm;@">
                  <c:v>43104.479166666664</c:v>
                </c:pt>
                <c:pt idx="27480" formatCode="m/d/yy\ h:mm;@">
                  <c:v>43104.489583333336</c:v>
                </c:pt>
                <c:pt idx="27481" formatCode="m/d/yy\ h:mm;@">
                  <c:v>43104.5</c:v>
                </c:pt>
                <c:pt idx="27482" formatCode="m/d/yy\ h:mm;@">
                  <c:v>43104.510416666664</c:v>
                </c:pt>
                <c:pt idx="27483" formatCode="m/d/yy\ h:mm;@">
                  <c:v>43104.520833333336</c:v>
                </c:pt>
                <c:pt idx="27484" formatCode="m/d/yy\ h:mm;@">
                  <c:v>43104.53125</c:v>
                </c:pt>
                <c:pt idx="27485" formatCode="m/d/yy\ h:mm;@">
                  <c:v>43104.541666666664</c:v>
                </c:pt>
                <c:pt idx="27486" formatCode="m/d/yy\ h:mm;@">
                  <c:v>43104.552083333336</c:v>
                </c:pt>
                <c:pt idx="27487" formatCode="m/d/yy\ h:mm;@">
                  <c:v>43104.5625</c:v>
                </c:pt>
                <c:pt idx="27488" formatCode="m/d/yy\ h:mm;@">
                  <c:v>43104.572916666664</c:v>
                </c:pt>
                <c:pt idx="27489" formatCode="m/d/yy\ h:mm;@">
                  <c:v>43104.583333333336</c:v>
                </c:pt>
                <c:pt idx="27490" formatCode="m/d/yy\ h:mm;@">
                  <c:v>43104.59375</c:v>
                </c:pt>
                <c:pt idx="27491" formatCode="m/d/yy\ h:mm;@">
                  <c:v>43104.604166666664</c:v>
                </c:pt>
                <c:pt idx="27492" formatCode="m/d/yy\ h:mm;@">
                  <c:v>43104.614583333336</c:v>
                </c:pt>
                <c:pt idx="27493" formatCode="m/d/yy\ h:mm;@">
                  <c:v>43104.625</c:v>
                </c:pt>
                <c:pt idx="27494" formatCode="m/d/yy\ h:mm;@">
                  <c:v>43104.635416666664</c:v>
                </c:pt>
                <c:pt idx="27495" formatCode="m/d/yy\ h:mm;@">
                  <c:v>43104.645833333336</c:v>
                </c:pt>
                <c:pt idx="27496" formatCode="m/d/yy\ h:mm;@">
                  <c:v>43104.65625</c:v>
                </c:pt>
                <c:pt idx="27497" formatCode="m/d/yy\ h:mm;@">
                  <c:v>43104.666666666664</c:v>
                </c:pt>
                <c:pt idx="27498" formatCode="m/d/yy\ h:mm;@">
                  <c:v>43104.677083333336</c:v>
                </c:pt>
                <c:pt idx="27499" formatCode="m/d/yy\ h:mm;@">
                  <c:v>43104.6875</c:v>
                </c:pt>
                <c:pt idx="27500" formatCode="m/d/yy\ h:mm;@">
                  <c:v>43104.697916666664</c:v>
                </c:pt>
                <c:pt idx="27501" formatCode="m/d/yy\ h:mm;@">
                  <c:v>43104.708333333336</c:v>
                </c:pt>
                <c:pt idx="27502" formatCode="m/d/yy\ h:mm;@">
                  <c:v>43104.71875</c:v>
                </c:pt>
                <c:pt idx="27503" formatCode="m/d/yy\ h:mm;@">
                  <c:v>43104.729166666664</c:v>
                </c:pt>
                <c:pt idx="27504" formatCode="m/d/yy\ h:mm;@">
                  <c:v>43104.739583333336</c:v>
                </c:pt>
                <c:pt idx="27505" formatCode="m/d/yy\ h:mm;@">
                  <c:v>43104.75</c:v>
                </c:pt>
                <c:pt idx="27506" formatCode="m/d/yy\ h:mm;@">
                  <c:v>43104.760416666664</c:v>
                </c:pt>
                <c:pt idx="27507" formatCode="m/d/yy\ h:mm;@">
                  <c:v>43104.770833333336</c:v>
                </c:pt>
                <c:pt idx="27508" formatCode="m/d/yy\ h:mm;@">
                  <c:v>43104.78125</c:v>
                </c:pt>
                <c:pt idx="27509" formatCode="m/d/yy\ h:mm;@">
                  <c:v>43104.791666666664</c:v>
                </c:pt>
                <c:pt idx="27510" formatCode="m/d/yy\ h:mm;@">
                  <c:v>43104.802083333336</c:v>
                </c:pt>
                <c:pt idx="27511" formatCode="m/d/yy\ h:mm;@">
                  <c:v>43104.8125</c:v>
                </c:pt>
                <c:pt idx="27512" formatCode="m/d/yy\ h:mm;@">
                  <c:v>43104.822916666664</c:v>
                </c:pt>
                <c:pt idx="27513" formatCode="m/d/yy\ h:mm;@">
                  <c:v>43104.833333333336</c:v>
                </c:pt>
                <c:pt idx="27514" formatCode="m/d/yy\ h:mm;@">
                  <c:v>43104.84375</c:v>
                </c:pt>
                <c:pt idx="27515" formatCode="m/d/yy\ h:mm;@">
                  <c:v>43104.854166666664</c:v>
                </c:pt>
                <c:pt idx="27516" formatCode="m/d/yy\ h:mm;@">
                  <c:v>43104.864583333336</c:v>
                </c:pt>
                <c:pt idx="27517" formatCode="m/d/yy\ h:mm;@">
                  <c:v>43104.875</c:v>
                </c:pt>
                <c:pt idx="27518" formatCode="m/d/yy\ h:mm;@">
                  <c:v>43104.885416666664</c:v>
                </c:pt>
                <c:pt idx="27519" formatCode="m/d/yy\ h:mm;@">
                  <c:v>43104.895833333336</c:v>
                </c:pt>
                <c:pt idx="27520" formatCode="m/d/yy\ h:mm;@">
                  <c:v>43104.90625</c:v>
                </c:pt>
                <c:pt idx="27521" formatCode="m/d/yy\ h:mm;@">
                  <c:v>43104.916666666664</c:v>
                </c:pt>
                <c:pt idx="27522" formatCode="m/d/yy\ h:mm;@">
                  <c:v>43104.927083333336</c:v>
                </c:pt>
                <c:pt idx="27523" formatCode="m/d/yy\ h:mm;@">
                  <c:v>43104.9375</c:v>
                </c:pt>
                <c:pt idx="27524" formatCode="m/d/yy\ h:mm;@">
                  <c:v>43104.947916666664</c:v>
                </c:pt>
                <c:pt idx="27525" formatCode="m/d/yy\ h:mm;@">
                  <c:v>43104.958333333336</c:v>
                </c:pt>
                <c:pt idx="27526" formatCode="m/d/yy\ h:mm;@">
                  <c:v>43104.96875</c:v>
                </c:pt>
                <c:pt idx="27527" formatCode="m/d/yy\ h:mm;@">
                  <c:v>43104.979166666664</c:v>
                </c:pt>
                <c:pt idx="27528" formatCode="m/d/yy\ h:mm;@">
                  <c:v>43104.989583333336</c:v>
                </c:pt>
                <c:pt idx="27529" formatCode="m/d/yy\ h:mm;@">
                  <c:v>43105</c:v>
                </c:pt>
                <c:pt idx="27530" formatCode="m/d/yy\ h:mm;@">
                  <c:v>43105.010416666664</c:v>
                </c:pt>
                <c:pt idx="27531" formatCode="m/d/yy\ h:mm;@">
                  <c:v>43105.020833333336</c:v>
                </c:pt>
                <c:pt idx="27532" formatCode="m/d/yy\ h:mm;@">
                  <c:v>43105.03125</c:v>
                </c:pt>
                <c:pt idx="27533" formatCode="m/d/yy\ h:mm;@">
                  <c:v>43105.041666666664</c:v>
                </c:pt>
                <c:pt idx="27534" formatCode="m/d/yy\ h:mm;@">
                  <c:v>43105.052083333336</c:v>
                </c:pt>
                <c:pt idx="27535" formatCode="m/d/yy\ h:mm;@">
                  <c:v>43105.0625</c:v>
                </c:pt>
                <c:pt idx="27536" formatCode="m/d/yy\ h:mm;@">
                  <c:v>43105.072916666664</c:v>
                </c:pt>
                <c:pt idx="27537" formatCode="m/d/yy\ h:mm;@">
                  <c:v>43105.083333333336</c:v>
                </c:pt>
                <c:pt idx="27538" formatCode="m/d/yy\ h:mm;@">
                  <c:v>43105.09375</c:v>
                </c:pt>
                <c:pt idx="27539" formatCode="m/d/yy\ h:mm;@">
                  <c:v>43105.104166666664</c:v>
                </c:pt>
                <c:pt idx="27540" formatCode="m/d/yy\ h:mm;@">
                  <c:v>43105.114583333336</c:v>
                </c:pt>
                <c:pt idx="27541" formatCode="m/d/yy\ h:mm;@">
                  <c:v>43105.125</c:v>
                </c:pt>
                <c:pt idx="27542" formatCode="m/d/yy\ h:mm;@">
                  <c:v>43105.135416666664</c:v>
                </c:pt>
                <c:pt idx="27543" formatCode="m/d/yy\ h:mm;@">
                  <c:v>43105.145833333336</c:v>
                </c:pt>
                <c:pt idx="27544" formatCode="m/d/yy\ h:mm;@">
                  <c:v>43105.15625</c:v>
                </c:pt>
                <c:pt idx="27545" formatCode="m/d/yy\ h:mm;@">
                  <c:v>43105.166666666664</c:v>
                </c:pt>
                <c:pt idx="27546" formatCode="m/d/yy\ h:mm;@">
                  <c:v>43105.177083333336</c:v>
                </c:pt>
                <c:pt idx="27547" formatCode="m/d/yy\ h:mm;@">
                  <c:v>43105.1875</c:v>
                </c:pt>
                <c:pt idx="27548" formatCode="m/d/yy\ h:mm;@">
                  <c:v>43105.197916666664</c:v>
                </c:pt>
                <c:pt idx="27549" formatCode="m/d/yy\ h:mm;@">
                  <c:v>43105.208333333336</c:v>
                </c:pt>
                <c:pt idx="27550" formatCode="m/d/yy\ h:mm;@">
                  <c:v>43105.21875</c:v>
                </c:pt>
                <c:pt idx="27551" formatCode="m/d/yy\ h:mm;@">
                  <c:v>43105.229166666664</c:v>
                </c:pt>
                <c:pt idx="27552" formatCode="m/d/yy\ h:mm;@">
                  <c:v>43105.239583333336</c:v>
                </c:pt>
                <c:pt idx="27553" formatCode="m/d/yy\ h:mm;@">
                  <c:v>43105.25</c:v>
                </c:pt>
                <c:pt idx="27554" formatCode="m/d/yy\ h:mm;@">
                  <c:v>43105.260416666664</c:v>
                </c:pt>
                <c:pt idx="27555" formatCode="m/d/yy\ h:mm;@">
                  <c:v>43105.270833333336</c:v>
                </c:pt>
                <c:pt idx="27556" formatCode="m/d/yy\ h:mm;@">
                  <c:v>43105.28125</c:v>
                </c:pt>
                <c:pt idx="27557" formatCode="m/d/yy\ h:mm;@">
                  <c:v>43105.291666666664</c:v>
                </c:pt>
                <c:pt idx="27558" formatCode="m/d/yy\ h:mm;@">
                  <c:v>43105.302083333336</c:v>
                </c:pt>
                <c:pt idx="27559" formatCode="m/d/yy\ h:mm;@">
                  <c:v>43105.3125</c:v>
                </c:pt>
                <c:pt idx="27560" formatCode="m/d/yy\ h:mm;@">
                  <c:v>43105.322916666664</c:v>
                </c:pt>
                <c:pt idx="27561" formatCode="m/d/yy\ h:mm;@">
                  <c:v>43105.333333333336</c:v>
                </c:pt>
                <c:pt idx="27562" formatCode="m/d/yy\ h:mm;@">
                  <c:v>43105.34375</c:v>
                </c:pt>
                <c:pt idx="27563" formatCode="m/d/yy\ h:mm;@">
                  <c:v>43105.354166666664</c:v>
                </c:pt>
                <c:pt idx="27564" formatCode="m/d/yy\ h:mm;@">
                  <c:v>43105.364583333336</c:v>
                </c:pt>
                <c:pt idx="27565" formatCode="m/d/yy\ h:mm;@">
                  <c:v>43105.375</c:v>
                </c:pt>
                <c:pt idx="27566" formatCode="m/d/yy\ h:mm;@">
                  <c:v>43105.385416666664</c:v>
                </c:pt>
                <c:pt idx="27567" formatCode="m/d/yy\ h:mm;@">
                  <c:v>43105.395833333336</c:v>
                </c:pt>
                <c:pt idx="27568" formatCode="m/d/yy\ h:mm;@">
                  <c:v>43105.40625</c:v>
                </c:pt>
                <c:pt idx="27569" formatCode="m/d/yy\ h:mm;@">
                  <c:v>43105.416666666664</c:v>
                </c:pt>
                <c:pt idx="27570" formatCode="m/d/yy\ h:mm;@">
                  <c:v>43105.427083333336</c:v>
                </c:pt>
                <c:pt idx="27571" formatCode="m/d/yy\ h:mm;@">
                  <c:v>43105.4375</c:v>
                </c:pt>
                <c:pt idx="27572" formatCode="m/d/yy\ h:mm;@">
                  <c:v>43105.447916666664</c:v>
                </c:pt>
                <c:pt idx="27573" formatCode="m/d/yy\ h:mm;@">
                  <c:v>43105.458333333336</c:v>
                </c:pt>
                <c:pt idx="27574" formatCode="m/d/yy\ h:mm;@">
                  <c:v>43105.46875</c:v>
                </c:pt>
                <c:pt idx="27575" formatCode="m/d/yy\ h:mm;@">
                  <c:v>43105.479166666664</c:v>
                </c:pt>
                <c:pt idx="27576" formatCode="m/d/yy\ h:mm;@">
                  <c:v>43105.489583333336</c:v>
                </c:pt>
                <c:pt idx="27577" formatCode="m/d/yy\ h:mm;@">
                  <c:v>43105.5</c:v>
                </c:pt>
                <c:pt idx="27578" formatCode="m/d/yy\ h:mm;@">
                  <c:v>43105.510416666664</c:v>
                </c:pt>
                <c:pt idx="27579" formatCode="m/d/yy\ h:mm;@">
                  <c:v>43105.520833333336</c:v>
                </c:pt>
                <c:pt idx="27580" formatCode="m/d/yy\ h:mm;@">
                  <c:v>43105.53125</c:v>
                </c:pt>
                <c:pt idx="27581" formatCode="m/d/yy\ h:mm;@">
                  <c:v>43105.541666666664</c:v>
                </c:pt>
                <c:pt idx="27582" formatCode="m/d/yy\ h:mm;@">
                  <c:v>43105.552083333336</c:v>
                </c:pt>
                <c:pt idx="27583" formatCode="m/d/yy\ h:mm;@">
                  <c:v>43105.5625</c:v>
                </c:pt>
                <c:pt idx="27584" formatCode="m/d/yy\ h:mm;@">
                  <c:v>43105.572916666664</c:v>
                </c:pt>
                <c:pt idx="27585" formatCode="m/d/yy\ h:mm;@">
                  <c:v>43105.583333333336</c:v>
                </c:pt>
                <c:pt idx="27586" formatCode="m/d/yy\ h:mm;@">
                  <c:v>43105.59375</c:v>
                </c:pt>
                <c:pt idx="27587" formatCode="m/d/yy\ h:mm;@">
                  <c:v>43105.604166666664</c:v>
                </c:pt>
                <c:pt idx="27588" formatCode="m/d/yy\ h:mm;@">
                  <c:v>43105.614583333336</c:v>
                </c:pt>
                <c:pt idx="27589" formatCode="m/d/yy\ h:mm;@">
                  <c:v>43105.625</c:v>
                </c:pt>
                <c:pt idx="27590" formatCode="m/d/yy\ h:mm;@">
                  <c:v>43105.635416666664</c:v>
                </c:pt>
                <c:pt idx="27591" formatCode="m/d/yy\ h:mm;@">
                  <c:v>43105.645833333336</c:v>
                </c:pt>
                <c:pt idx="27592" formatCode="m/d/yy\ h:mm;@">
                  <c:v>43105.65625</c:v>
                </c:pt>
                <c:pt idx="27593" formatCode="m/d/yy\ h:mm;@">
                  <c:v>43105.666666666664</c:v>
                </c:pt>
                <c:pt idx="27594" formatCode="m/d/yy\ h:mm;@">
                  <c:v>43105.677083333336</c:v>
                </c:pt>
                <c:pt idx="27595" formatCode="m/d/yy\ h:mm;@">
                  <c:v>43105.6875</c:v>
                </c:pt>
                <c:pt idx="27596" formatCode="m/d/yy\ h:mm;@">
                  <c:v>43105.697916666664</c:v>
                </c:pt>
                <c:pt idx="27597" formatCode="m/d/yy\ h:mm;@">
                  <c:v>43105.708333333336</c:v>
                </c:pt>
                <c:pt idx="27598" formatCode="m/d/yy\ h:mm;@">
                  <c:v>43105.71875</c:v>
                </c:pt>
                <c:pt idx="27599" formatCode="m/d/yy\ h:mm;@">
                  <c:v>43105.729166666664</c:v>
                </c:pt>
                <c:pt idx="27600" formatCode="m/d/yy\ h:mm;@">
                  <c:v>43105.739583333336</c:v>
                </c:pt>
                <c:pt idx="27601" formatCode="m/d/yy\ h:mm;@">
                  <c:v>43105.75</c:v>
                </c:pt>
                <c:pt idx="27602" formatCode="m/d/yy\ h:mm;@">
                  <c:v>43105.760416666664</c:v>
                </c:pt>
                <c:pt idx="27603" formatCode="m/d/yy\ h:mm;@">
                  <c:v>43105.770833333336</c:v>
                </c:pt>
                <c:pt idx="27604" formatCode="m/d/yy\ h:mm;@">
                  <c:v>43105.78125</c:v>
                </c:pt>
                <c:pt idx="27605" formatCode="m/d/yy\ h:mm;@">
                  <c:v>43105.791666666664</c:v>
                </c:pt>
                <c:pt idx="27606" formatCode="m/d/yy\ h:mm;@">
                  <c:v>43105.802083333336</c:v>
                </c:pt>
                <c:pt idx="27607" formatCode="m/d/yy\ h:mm;@">
                  <c:v>43105.8125</c:v>
                </c:pt>
                <c:pt idx="27608" formatCode="m/d/yy\ h:mm;@">
                  <c:v>43105.822916666664</c:v>
                </c:pt>
                <c:pt idx="27609" formatCode="m/d/yy\ h:mm;@">
                  <c:v>43105.833333333336</c:v>
                </c:pt>
                <c:pt idx="27610" formatCode="m/d/yy\ h:mm;@">
                  <c:v>43105.84375</c:v>
                </c:pt>
                <c:pt idx="27611" formatCode="m/d/yy\ h:mm;@">
                  <c:v>43105.854166666664</c:v>
                </c:pt>
                <c:pt idx="27612" formatCode="m/d/yy\ h:mm;@">
                  <c:v>43105.864583333336</c:v>
                </c:pt>
                <c:pt idx="27613" formatCode="m/d/yy\ h:mm;@">
                  <c:v>43105.875</c:v>
                </c:pt>
                <c:pt idx="27614" formatCode="m/d/yy\ h:mm;@">
                  <c:v>43105.885416666664</c:v>
                </c:pt>
                <c:pt idx="27615" formatCode="m/d/yy\ h:mm;@">
                  <c:v>43105.895833333336</c:v>
                </c:pt>
                <c:pt idx="27616" formatCode="m/d/yy\ h:mm;@">
                  <c:v>43105.90625</c:v>
                </c:pt>
                <c:pt idx="27617" formatCode="m/d/yy\ h:mm;@">
                  <c:v>43105.916666666664</c:v>
                </c:pt>
                <c:pt idx="27618" formatCode="m/d/yy\ h:mm;@">
                  <c:v>43105.927083333336</c:v>
                </c:pt>
                <c:pt idx="27619" formatCode="m/d/yy\ h:mm;@">
                  <c:v>43105.9375</c:v>
                </c:pt>
                <c:pt idx="27620" formatCode="m/d/yy\ h:mm;@">
                  <c:v>43105.947916666664</c:v>
                </c:pt>
                <c:pt idx="27621" formatCode="m/d/yy\ h:mm;@">
                  <c:v>43105.958333333336</c:v>
                </c:pt>
                <c:pt idx="27622" formatCode="m/d/yy\ h:mm;@">
                  <c:v>43105.96875</c:v>
                </c:pt>
                <c:pt idx="27623" formatCode="m/d/yy\ h:mm;@">
                  <c:v>43105.979166666664</c:v>
                </c:pt>
                <c:pt idx="27624" formatCode="m/d/yy\ h:mm;@">
                  <c:v>43105.989583333336</c:v>
                </c:pt>
                <c:pt idx="27625" formatCode="m/d/yy\ h:mm;@">
                  <c:v>43106</c:v>
                </c:pt>
                <c:pt idx="27626" formatCode="m/d/yy\ h:mm;@">
                  <c:v>43106.010416666664</c:v>
                </c:pt>
                <c:pt idx="27627" formatCode="m/d/yy\ h:mm;@">
                  <c:v>43106.020833333336</c:v>
                </c:pt>
                <c:pt idx="27628" formatCode="m/d/yy\ h:mm;@">
                  <c:v>43106.03125</c:v>
                </c:pt>
                <c:pt idx="27629" formatCode="m/d/yy\ h:mm;@">
                  <c:v>43106.041666666664</c:v>
                </c:pt>
                <c:pt idx="27630" formatCode="m/d/yy\ h:mm;@">
                  <c:v>43106.052083333336</c:v>
                </c:pt>
                <c:pt idx="27631" formatCode="m/d/yy\ h:mm;@">
                  <c:v>43106.0625</c:v>
                </c:pt>
                <c:pt idx="27632" formatCode="m/d/yy\ h:mm;@">
                  <c:v>43106.072916666664</c:v>
                </c:pt>
                <c:pt idx="27633" formatCode="m/d/yy\ h:mm;@">
                  <c:v>43106.083333333336</c:v>
                </c:pt>
                <c:pt idx="27634" formatCode="m/d/yy\ h:mm;@">
                  <c:v>43106.09375</c:v>
                </c:pt>
                <c:pt idx="27635" formatCode="m/d/yy\ h:mm;@">
                  <c:v>43106.104166666664</c:v>
                </c:pt>
                <c:pt idx="27636" formatCode="m/d/yy\ h:mm;@">
                  <c:v>43106.114583333336</c:v>
                </c:pt>
                <c:pt idx="27637" formatCode="m/d/yy\ h:mm;@">
                  <c:v>43106.125</c:v>
                </c:pt>
                <c:pt idx="27638" formatCode="m/d/yy\ h:mm;@">
                  <c:v>43106.135416666664</c:v>
                </c:pt>
                <c:pt idx="27639" formatCode="m/d/yy\ h:mm;@">
                  <c:v>43106.145833333336</c:v>
                </c:pt>
                <c:pt idx="27640" formatCode="m/d/yy\ h:mm;@">
                  <c:v>43106.15625</c:v>
                </c:pt>
                <c:pt idx="27641" formatCode="m/d/yy\ h:mm;@">
                  <c:v>43106.166666666664</c:v>
                </c:pt>
                <c:pt idx="27642" formatCode="m/d/yy\ h:mm;@">
                  <c:v>43106.177083333336</c:v>
                </c:pt>
                <c:pt idx="27643" formatCode="m/d/yy\ h:mm;@">
                  <c:v>43106.1875</c:v>
                </c:pt>
                <c:pt idx="27644" formatCode="m/d/yy\ h:mm;@">
                  <c:v>43106.197916666664</c:v>
                </c:pt>
                <c:pt idx="27645" formatCode="m/d/yy\ h:mm;@">
                  <c:v>43106.208333333336</c:v>
                </c:pt>
                <c:pt idx="27646" formatCode="m/d/yy\ h:mm;@">
                  <c:v>43106.21875</c:v>
                </c:pt>
                <c:pt idx="27647" formatCode="m/d/yy\ h:mm;@">
                  <c:v>43106.229166666664</c:v>
                </c:pt>
                <c:pt idx="27648" formatCode="m/d/yy\ h:mm;@">
                  <c:v>43106.239583333336</c:v>
                </c:pt>
                <c:pt idx="27649" formatCode="m/d/yy\ h:mm;@">
                  <c:v>43106.25</c:v>
                </c:pt>
                <c:pt idx="27650" formatCode="m/d/yy\ h:mm;@">
                  <c:v>43106.260416666664</c:v>
                </c:pt>
                <c:pt idx="27651" formatCode="m/d/yy\ h:mm;@">
                  <c:v>43106.270833333336</c:v>
                </c:pt>
                <c:pt idx="27652" formatCode="m/d/yy\ h:mm;@">
                  <c:v>43106.28125</c:v>
                </c:pt>
                <c:pt idx="27653" formatCode="m/d/yy\ h:mm;@">
                  <c:v>43106.291666666664</c:v>
                </c:pt>
                <c:pt idx="27654" formatCode="m/d/yy\ h:mm;@">
                  <c:v>43106.302083333336</c:v>
                </c:pt>
                <c:pt idx="27655" formatCode="m/d/yy\ h:mm;@">
                  <c:v>43106.3125</c:v>
                </c:pt>
                <c:pt idx="27656" formatCode="m/d/yy\ h:mm;@">
                  <c:v>43106.322916666664</c:v>
                </c:pt>
                <c:pt idx="27657" formatCode="m/d/yy\ h:mm;@">
                  <c:v>43106.333333333336</c:v>
                </c:pt>
                <c:pt idx="27658" formatCode="m/d/yy\ h:mm;@">
                  <c:v>43106.34375</c:v>
                </c:pt>
                <c:pt idx="27659" formatCode="m/d/yy\ h:mm;@">
                  <c:v>43106.354166666664</c:v>
                </c:pt>
                <c:pt idx="27660" formatCode="m/d/yy\ h:mm;@">
                  <c:v>43106.364583333336</c:v>
                </c:pt>
                <c:pt idx="27661" formatCode="m/d/yy\ h:mm;@">
                  <c:v>43106.375</c:v>
                </c:pt>
                <c:pt idx="27662" formatCode="m/d/yy\ h:mm;@">
                  <c:v>43106.385416666664</c:v>
                </c:pt>
                <c:pt idx="27663" formatCode="m/d/yy\ h:mm;@">
                  <c:v>43106.395833333336</c:v>
                </c:pt>
                <c:pt idx="27664" formatCode="m/d/yy\ h:mm;@">
                  <c:v>43106.40625</c:v>
                </c:pt>
                <c:pt idx="27665" formatCode="m/d/yy\ h:mm;@">
                  <c:v>43106.416666666664</c:v>
                </c:pt>
                <c:pt idx="27666" formatCode="m/d/yy\ h:mm;@">
                  <c:v>43106.427083333336</c:v>
                </c:pt>
                <c:pt idx="27667" formatCode="m/d/yy\ h:mm;@">
                  <c:v>43106.4375</c:v>
                </c:pt>
                <c:pt idx="27668" formatCode="m/d/yy\ h:mm;@">
                  <c:v>43106.447916666664</c:v>
                </c:pt>
                <c:pt idx="27669" formatCode="m/d/yy\ h:mm;@">
                  <c:v>43106.458333333336</c:v>
                </c:pt>
                <c:pt idx="27670" formatCode="m/d/yy\ h:mm;@">
                  <c:v>43106.46875</c:v>
                </c:pt>
                <c:pt idx="27671" formatCode="m/d/yy\ h:mm;@">
                  <c:v>43106.479166666664</c:v>
                </c:pt>
                <c:pt idx="27672" formatCode="m/d/yy\ h:mm;@">
                  <c:v>43106.489583333336</c:v>
                </c:pt>
                <c:pt idx="27673" formatCode="m/d/yy\ h:mm;@">
                  <c:v>43106.5</c:v>
                </c:pt>
                <c:pt idx="27674" formatCode="m/d/yy\ h:mm;@">
                  <c:v>43106.510416666664</c:v>
                </c:pt>
                <c:pt idx="27675" formatCode="m/d/yy\ h:mm;@">
                  <c:v>43106.520833333336</c:v>
                </c:pt>
                <c:pt idx="27676" formatCode="m/d/yy\ h:mm;@">
                  <c:v>43106.53125</c:v>
                </c:pt>
                <c:pt idx="27677" formatCode="m/d/yy\ h:mm;@">
                  <c:v>43106.541666666664</c:v>
                </c:pt>
                <c:pt idx="27678" formatCode="m/d/yy\ h:mm;@">
                  <c:v>43106.552083333336</c:v>
                </c:pt>
                <c:pt idx="27679" formatCode="m/d/yy\ h:mm;@">
                  <c:v>43106.5625</c:v>
                </c:pt>
                <c:pt idx="27680" formatCode="m/d/yy\ h:mm;@">
                  <c:v>43106.572916666664</c:v>
                </c:pt>
                <c:pt idx="27681" formatCode="m/d/yy\ h:mm;@">
                  <c:v>43106.583333333336</c:v>
                </c:pt>
                <c:pt idx="27682" formatCode="m/d/yy\ h:mm;@">
                  <c:v>43106.59375</c:v>
                </c:pt>
                <c:pt idx="27683" formatCode="m/d/yy\ h:mm;@">
                  <c:v>43106.604166666664</c:v>
                </c:pt>
                <c:pt idx="27684" formatCode="m/d/yy\ h:mm;@">
                  <c:v>43106.614583333336</c:v>
                </c:pt>
                <c:pt idx="27685" formatCode="m/d/yy\ h:mm;@">
                  <c:v>43106.625</c:v>
                </c:pt>
                <c:pt idx="27686" formatCode="m/d/yy\ h:mm;@">
                  <c:v>43106.635416666664</c:v>
                </c:pt>
                <c:pt idx="27687" formatCode="m/d/yy\ h:mm;@">
                  <c:v>43106.645833333336</c:v>
                </c:pt>
                <c:pt idx="27688" formatCode="m/d/yy\ h:mm;@">
                  <c:v>43106.65625</c:v>
                </c:pt>
                <c:pt idx="27689" formatCode="m/d/yy\ h:mm;@">
                  <c:v>43106.666666666664</c:v>
                </c:pt>
                <c:pt idx="27690" formatCode="m/d/yy\ h:mm;@">
                  <c:v>43106.677083333336</c:v>
                </c:pt>
                <c:pt idx="27691" formatCode="m/d/yy\ h:mm;@">
                  <c:v>43106.6875</c:v>
                </c:pt>
                <c:pt idx="27692" formatCode="m/d/yy\ h:mm;@">
                  <c:v>43106.697916666664</c:v>
                </c:pt>
                <c:pt idx="27693" formatCode="m/d/yy\ h:mm;@">
                  <c:v>43106.708333333336</c:v>
                </c:pt>
                <c:pt idx="27694" formatCode="m/d/yy\ h:mm;@">
                  <c:v>43106.71875</c:v>
                </c:pt>
                <c:pt idx="27695" formatCode="m/d/yy\ h:mm;@">
                  <c:v>43106.729166666664</c:v>
                </c:pt>
                <c:pt idx="27696" formatCode="m/d/yy\ h:mm;@">
                  <c:v>43106.739583333336</c:v>
                </c:pt>
                <c:pt idx="27697" formatCode="m/d/yy\ h:mm;@">
                  <c:v>43106.75</c:v>
                </c:pt>
                <c:pt idx="27698" formatCode="m/d/yy\ h:mm;@">
                  <c:v>43106.760416666664</c:v>
                </c:pt>
                <c:pt idx="27699" formatCode="m/d/yy\ h:mm;@">
                  <c:v>43106.770833333336</c:v>
                </c:pt>
                <c:pt idx="27700" formatCode="m/d/yy\ h:mm;@">
                  <c:v>43106.78125</c:v>
                </c:pt>
                <c:pt idx="27701" formatCode="m/d/yy\ h:mm;@">
                  <c:v>43106.791666666664</c:v>
                </c:pt>
                <c:pt idx="27702" formatCode="m/d/yy\ h:mm;@">
                  <c:v>43106.802083333336</c:v>
                </c:pt>
                <c:pt idx="27703" formatCode="m/d/yy\ h:mm;@">
                  <c:v>43106.8125</c:v>
                </c:pt>
                <c:pt idx="27704" formatCode="m/d/yy\ h:mm;@">
                  <c:v>43106.822916666664</c:v>
                </c:pt>
                <c:pt idx="27705" formatCode="m/d/yy\ h:mm;@">
                  <c:v>43106.833333333336</c:v>
                </c:pt>
                <c:pt idx="27706" formatCode="m/d/yy\ h:mm;@">
                  <c:v>43106.84375</c:v>
                </c:pt>
                <c:pt idx="27707" formatCode="m/d/yy\ h:mm;@">
                  <c:v>43106.854166666664</c:v>
                </c:pt>
                <c:pt idx="27708" formatCode="m/d/yy\ h:mm;@">
                  <c:v>43106.864583333336</c:v>
                </c:pt>
                <c:pt idx="27709" formatCode="m/d/yy\ h:mm;@">
                  <c:v>43106.875</c:v>
                </c:pt>
                <c:pt idx="27710" formatCode="m/d/yy\ h:mm;@">
                  <c:v>43106.885416666664</c:v>
                </c:pt>
                <c:pt idx="27711" formatCode="m/d/yy\ h:mm;@">
                  <c:v>43106.895833333336</c:v>
                </c:pt>
                <c:pt idx="27712" formatCode="m/d/yy\ h:mm;@">
                  <c:v>43106.90625</c:v>
                </c:pt>
                <c:pt idx="27713" formatCode="m/d/yy\ h:mm;@">
                  <c:v>43106.916666666664</c:v>
                </c:pt>
                <c:pt idx="27714" formatCode="m/d/yy\ h:mm;@">
                  <c:v>43106.927083333336</c:v>
                </c:pt>
                <c:pt idx="27715" formatCode="m/d/yy\ h:mm;@">
                  <c:v>43106.9375</c:v>
                </c:pt>
                <c:pt idx="27716" formatCode="m/d/yy\ h:mm;@">
                  <c:v>43106.947916666664</c:v>
                </c:pt>
                <c:pt idx="27717" formatCode="m/d/yy\ h:mm;@">
                  <c:v>43106.958333333336</c:v>
                </c:pt>
                <c:pt idx="27718" formatCode="m/d/yy\ h:mm;@">
                  <c:v>43106.96875</c:v>
                </c:pt>
                <c:pt idx="27719" formatCode="m/d/yy\ h:mm;@">
                  <c:v>43106.979166666664</c:v>
                </c:pt>
                <c:pt idx="27720" formatCode="m/d/yy\ h:mm;@">
                  <c:v>43106.989583333336</c:v>
                </c:pt>
                <c:pt idx="27721" formatCode="m/d/yy\ h:mm;@">
                  <c:v>43107</c:v>
                </c:pt>
                <c:pt idx="27722" formatCode="m/d/yy\ h:mm;@">
                  <c:v>43107.010416666664</c:v>
                </c:pt>
                <c:pt idx="27723" formatCode="m/d/yy\ h:mm;@">
                  <c:v>43107.020833333336</c:v>
                </c:pt>
                <c:pt idx="27724" formatCode="m/d/yy\ h:mm;@">
                  <c:v>43107.03125</c:v>
                </c:pt>
                <c:pt idx="27725" formatCode="m/d/yy\ h:mm;@">
                  <c:v>43107.041666666664</c:v>
                </c:pt>
                <c:pt idx="27726" formatCode="m/d/yy\ h:mm;@">
                  <c:v>43107.052083333336</c:v>
                </c:pt>
                <c:pt idx="27727" formatCode="m/d/yy\ h:mm;@">
                  <c:v>43107.0625</c:v>
                </c:pt>
                <c:pt idx="27728" formatCode="m/d/yy\ h:mm;@">
                  <c:v>43107.072916666664</c:v>
                </c:pt>
                <c:pt idx="27729" formatCode="m/d/yy\ h:mm;@">
                  <c:v>43107.083333333336</c:v>
                </c:pt>
                <c:pt idx="27730" formatCode="m/d/yy\ h:mm;@">
                  <c:v>43107.09375</c:v>
                </c:pt>
                <c:pt idx="27731" formatCode="m/d/yy\ h:mm;@">
                  <c:v>43107.104166666664</c:v>
                </c:pt>
                <c:pt idx="27732" formatCode="m/d/yy\ h:mm;@">
                  <c:v>43107.114583333336</c:v>
                </c:pt>
                <c:pt idx="27733" formatCode="m/d/yy\ h:mm;@">
                  <c:v>43107.125</c:v>
                </c:pt>
                <c:pt idx="27734" formatCode="m/d/yy\ h:mm;@">
                  <c:v>43107.135416666664</c:v>
                </c:pt>
                <c:pt idx="27735" formatCode="m/d/yy\ h:mm;@">
                  <c:v>43107.145833333336</c:v>
                </c:pt>
                <c:pt idx="27736" formatCode="m/d/yy\ h:mm;@">
                  <c:v>43107.15625</c:v>
                </c:pt>
                <c:pt idx="27737" formatCode="m/d/yy\ h:mm;@">
                  <c:v>43107.166666666664</c:v>
                </c:pt>
                <c:pt idx="27738" formatCode="m/d/yy\ h:mm;@">
                  <c:v>43107.177083333336</c:v>
                </c:pt>
                <c:pt idx="27739" formatCode="m/d/yy\ h:mm;@">
                  <c:v>43107.1875</c:v>
                </c:pt>
                <c:pt idx="27740" formatCode="m/d/yy\ h:mm;@">
                  <c:v>43107.197916666664</c:v>
                </c:pt>
                <c:pt idx="27741" formatCode="m/d/yy\ h:mm;@">
                  <c:v>43107.208333333336</c:v>
                </c:pt>
                <c:pt idx="27742" formatCode="m/d/yy\ h:mm;@">
                  <c:v>43107.21875</c:v>
                </c:pt>
                <c:pt idx="27743" formatCode="m/d/yy\ h:mm;@">
                  <c:v>43107.229166666664</c:v>
                </c:pt>
                <c:pt idx="27744" formatCode="m/d/yy\ h:mm;@">
                  <c:v>43107.239583333336</c:v>
                </c:pt>
                <c:pt idx="27745" formatCode="m/d/yy\ h:mm;@">
                  <c:v>43107.25</c:v>
                </c:pt>
                <c:pt idx="27746" formatCode="m/d/yy\ h:mm;@">
                  <c:v>43107.260416666664</c:v>
                </c:pt>
                <c:pt idx="27747" formatCode="m/d/yy\ h:mm;@">
                  <c:v>43107.270833333336</c:v>
                </c:pt>
                <c:pt idx="27748" formatCode="m/d/yy\ h:mm;@">
                  <c:v>43107.28125</c:v>
                </c:pt>
                <c:pt idx="27749" formatCode="m/d/yy\ h:mm;@">
                  <c:v>43107.291666666664</c:v>
                </c:pt>
                <c:pt idx="27750" formatCode="m/d/yy\ h:mm;@">
                  <c:v>43107.302083333336</c:v>
                </c:pt>
                <c:pt idx="27751" formatCode="m/d/yy\ h:mm;@">
                  <c:v>43107.3125</c:v>
                </c:pt>
                <c:pt idx="27752" formatCode="m/d/yy\ h:mm;@">
                  <c:v>43107.322916666664</c:v>
                </c:pt>
                <c:pt idx="27753" formatCode="m/d/yy\ h:mm;@">
                  <c:v>43107.333333333336</c:v>
                </c:pt>
                <c:pt idx="27754" formatCode="m/d/yy\ h:mm;@">
                  <c:v>43107.34375</c:v>
                </c:pt>
                <c:pt idx="27755" formatCode="m/d/yy\ h:mm;@">
                  <c:v>43107.354166666664</c:v>
                </c:pt>
                <c:pt idx="27756" formatCode="m/d/yy\ h:mm;@">
                  <c:v>43107.364583333336</c:v>
                </c:pt>
                <c:pt idx="27757" formatCode="m/d/yy\ h:mm;@">
                  <c:v>43107.375</c:v>
                </c:pt>
                <c:pt idx="27758" formatCode="m/d/yy\ h:mm;@">
                  <c:v>43107.385416666664</c:v>
                </c:pt>
                <c:pt idx="27759" formatCode="m/d/yy\ h:mm;@">
                  <c:v>43107.395833333336</c:v>
                </c:pt>
                <c:pt idx="27760" formatCode="m/d/yy\ h:mm;@">
                  <c:v>43107.40625</c:v>
                </c:pt>
                <c:pt idx="27761" formatCode="m/d/yy\ h:mm;@">
                  <c:v>43107.416666666664</c:v>
                </c:pt>
                <c:pt idx="27762" formatCode="m/d/yy\ h:mm;@">
                  <c:v>43107.427083333336</c:v>
                </c:pt>
                <c:pt idx="27763" formatCode="m/d/yy\ h:mm;@">
                  <c:v>43107.4375</c:v>
                </c:pt>
                <c:pt idx="27764" formatCode="m/d/yy\ h:mm;@">
                  <c:v>43107.447916666664</c:v>
                </c:pt>
                <c:pt idx="27765" formatCode="m/d/yy\ h:mm;@">
                  <c:v>43107.458333333336</c:v>
                </c:pt>
                <c:pt idx="27766" formatCode="m/d/yy\ h:mm;@">
                  <c:v>43107.46875</c:v>
                </c:pt>
                <c:pt idx="27767" formatCode="m/d/yy\ h:mm;@">
                  <c:v>43107.479166666664</c:v>
                </c:pt>
                <c:pt idx="27768" formatCode="m/d/yy\ h:mm;@">
                  <c:v>43107.489583333336</c:v>
                </c:pt>
                <c:pt idx="27769" formatCode="m/d/yy\ h:mm;@">
                  <c:v>43107.5</c:v>
                </c:pt>
                <c:pt idx="27770" formatCode="m/d/yy\ h:mm;@">
                  <c:v>43107.510416666664</c:v>
                </c:pt>
                <c:pt idx="27771" formatCode="m/d/yy\ h:mm;@">
                  <c:v>43107.520833333336</c:v>
                </c:pt>
                <c:pt idx="27772" formatCode="m/d/yy\ h:mm;@">
                  <c:v>43107.53125</c:v>
                </c:pt>
                <c:pt idx="27773" formatCode="m/d/yy\ h:mm;@">
                  <c:v>43107.541666666664</c:v>
                </c:pt>
                <c:pt idx="27774" formatCode="m/d/yy\ h:mm;@">
                  <c:v>43107.552083333336</c:v>
                </c:pt>
                <c:pt idx="27775" formatCode="m/d/yy\ h:mm;@">
                  <c:v>43107.5625</c:v>
                </c:pt>
                <c:pt idx="27776" formatCode="m/d/yy\ h:mm;@">
                  <c:v>43107.572916666664</c:v>
                </c:pt>
                <c:pt idx="27777" formatCode="m/d/yy\ h:mm;@">
                  <c:v>43107.583333333336</c:v>
                </c:pt>
                <c:pt idx="27778" formatCode="m/d/yy\ h:mm;@">
                  <c:v>43107.59375</c:v>
                </c:pt>
                <c:pt idx="27779" formatCode="m/d/yy\ h:mm;@">
                  <c:v>43107.604166666664</c:v>
                </c:pt>
                <c:pt idx="27780" formatCode="m/d/yy\ h:mm;@">
                  <c:v>43107.614583333336</c:v>
                </c:pt>
                <c:pt idx="27781" formatCode="m/d/yy\ h:mm;@">
                  <c:v>43107.625</c:v>
                </c:pt>
                <c:pt idx="27782" formatCode="m/d/yy\ h:mm;@">
                  <c:v>43107.635416666664</c:v>
                </c:pt>
                <c:pt idx="27783" formatCode="m/d/yy\ h:mm;@">
                  <c:v>43107.645833333336</c:v>
                </c:pt>
                <c:pt idx="27784" formatCode="m/d/yy\ h:mm;@">
                  <c:v>43107.65625</c:v>
                </c:pt>
                <c:pt idx="27785" formatCode="m/d/yy\ h:mm;@">
                  <c:v>43107.666666666664</c:v>
                </c:pt>
                <c:pt idx="27786" formatCode="m/d/yy\ h:mm;@">
                  <c:v>43107.677083333336</c:v>
                </c:pt>
                <c:pt idx="27787" formatCode="m/d/yy\ h:mm;@">
                  <c:v>43107.6875</c:v>
                </c:pt>
                <c:pt idx="27788" formatCode="m/d/yy\ h:mm;@">
                  <c:v>43107.697916666664</c:v>
                </c:pt>
                <c:pt idx="27789" formatCode="m/d/yy\ h:mm;@">
                  <c:v>43107.708333333336</c:v>
                </c:pt>
                <c:pt idx="27790" formatCode="m/d/yy\ h:mm;@">
                  <c:v>43107.71875</c:v>
                </c:pt>
                <c:pt idx="27791" formatCode="m/d/yy\ h:mm;@">
                  <c:v>43107.729166666664</c:v>
                </c:pt>
                <c:pt idx="27792" formatCode="m/d/yy\ h:mm;@">
                  <c:v>43107.739583333336</c:v>
                </c:pt>
                <c:pt idx="27793" formatCode="m/d/yy\ h:mm;@">
                  <c:v>43107.75</c:v>
                </c:pt>
                <c:pt idx="27794" formatCode="m/d/yy\ h:mm;@">
                  <c:v>43107.760416666664</c:v>
                </c:pt>
                <c:pt idx="27795" formatCode="m/d/yy\ h:mm;@">
                  <c:v>43107.770833333336</c:v>
                </c:pt>
                <c:pt idx="27796" formatCode="m/d/yy\ h:mm;@">
                  <c:v>43107.78125</c:v>
                </c:pt>
                <c:pt idx="27797" formatCode="m/d/yy\ h:mm;@">
                  <c:v>43107.791666666664</c:v>
                </c:pt>
                <c:pt idx="27798" formatCode="m/d/yy\ h:mm;@">
                  <c:v>43107.802083333336</c:v>
                </c:pt>
                <c:pt idx="27799" formatCode="m/d/yy\ h:mm;@">
                  <c:v>43107.8125</c:v>
                </c:pt>
                <c:pt idx="27800" formatCode="m/d/yy\ h:mm;@">
                  <c:v>43107.822916666664</c:v>
                </c:pt>
                <c:pt idx="27801" formatCode="m/d/yy\ h:mm;@">
                  <c:v>43107.833333333336</c:v>
                </c:pt>
                <c:pt idx="27802" formatCode="m/d/yy\ h:mm;@">
                  <c:v>43107.84375</c:v>
                </c:pt>
                <c:pt idx="27803" formatCode="m/d/yy\ h:mm;@">
                  <c:v>43107.854166666664</c:v>
                </c:pt>
                <c:pt idx="27804" formatCode="m/d/yy\ h:mm;@">
                  <c:v>43107.864583333336</c:v>
                </c:pt>
                <c:pt idx="27805" formatCode="m/d/yy\ h:mm;@">
                  <c:v>43107.875</c:v>
                </c:pt>
                <c:pt idx="27806" formatCode="m/d/yy\ h:mm;@">
                  <c:v>43107.885416666664</c:v>
                </c:pt>
                <c:pt idx="27807" formatCode="m/d/yy\ h:mm;@">
                  <c:v>43107.895833333336</c:v>
                </c:pt>
                <c:pt idx="27808" formatCode="m/d/yy\ h:mm;@">
                  <c:v>43107.90625</c:v>
                </c:pt>
                <c:pt idx="27809" formatCode="m/d/yy\ h:mm;@">
                  <c:v>43107.916666666664</c:v>
                </c:pt>
                <c:pt idx="27810" formatCode="m/d/yy\ h:mm;@">
                  <c:v>43107.927083333336</c:v>
                </c:pt>
                <c:pt idx="27811" formatCode="m/d/yy\ h:mm;@">
                  <c:v>43107.9375</c:v>
                </c:pt>
                <c:pt idx="27812" formatCode="m/d/yy\ h:mm;@">
                  <c:v>43107.947916666664</c:v>
                </c:pt>
                <c:pt idx="27813" formatCode="m/d/yy\ h:mm;@">
                  <c:v>43107.958333333336</c:v>
                </c:pt>
                <c:pt idx="27814" formatCode="m/d/yy\ h:mm;@">
                  <c:v>43107.96875</c:v>
                </c:pt>
                <c:pt idx="27815" formatCode="m/d/yy\ h:mm;@">
                  <c:v>43107.979166666664</c:v>
                </c:pt>
                <c:pt idx="27816" formatCode="m/d/yy\ h:mm;@">
                  <c:v>43107.989583333336</c:v>
                </c:pt>
                <c:pt idx="27817" formatCode="m/d/yy\ h:mm;@">
                  <c:v>43108</c:v>
                </c:pt>
                <c:pt idx="27818" formatCode="m/d/yy\ h:mm;@">
                  <c:v>43108.010416666664</c:v>
                </c:pt>
                <c:pt idx="27819" formatCode="m/d/yy\ h:mm;@">
                  <c:v>43108.020833333336</c:v>
                </c:pt>
                <c:pt idx="27820" formatCode="m/d/yy\ h:mm;@">
                  <c:v>43108.03125</c:v>
                </c:pt>
                <c:pt idx="27821" formatCode="m/d/yy\ h:mm;@">
                  <c:v>43108.041666666664</c:v>
                </c:pt>
                <c:pt idx="27822" formatCode="m/d/yy\ h:mm;@">
                  <c:v>43108.052083333336</c:v>
                </c:pt>
                <c:pt idx="27823" formatCode="m/d/yy\ h:mm;@">
                  <c:v>43108.0625</c:v>
                </c:pt>
                <c:pt idx="27824" formatCode="m/d/yy\ h:mm;@">
                  <c:v>43108.072916666664</c:v>
                </c:pt>
                <c:pt idx="27825" formatCode="m/d/yy\ h:mm;@">
                  <c:v>43108.083333333336</c:v>
                </c:pt>
                <c:pt idx="27826" formatCode="m/d/yy\ h:mm;@">
                  <c:v>43108.09375</c:v>
                </c:pt>
                <c:pt idx="27827" formatCode="m/d/yy\ h:mm;@">
                  <c:v>43108.104166666664</c:v>
                </c:pt>
                <c:pt idx="27828" formatCode="m/d/yy\ h:mm;@">
                  <c:v>43108.114583333336</c:v>
                </c:pt>
                <c:pt idx="27829" formatCode="m/d/yy\ h:mm;@">
                  <c:v>43108.125</c:v>
                </c:pt>
                <c:pt idx="27830" formatCode="m/d/yy\ h:mm;@">
                  <c:v>43108.135416666664</c:v>
                </c:pt>
                <c:pt idx="27831" formatCode="m/d/yy\ h:mm;@">
                  <c:v>43108.145833333336</c:v>
                </c:pt>
                <c:pt idx="27832" formatCode="m/d/yy\ h:mm;@">
                  <c:v>43108.15625</c:v>
                </c:pt>
                <c:pt idx="27833" formatCode="m/d/yy\ h:mm;@">
                  <c:v>43108.166666666664</c:v>
                </c:pt>
                <c:pt idx="27834" formatCode="m/d/yy\ h:mm;@">
                  <c:v>43108.177083333336</c:v>
                </c:pt>
                <c:pt idx="27835" formatCode="m/d/yy\ h:mm;@">
                  <c:v>43108.1875</c:v>
                </c:pt>
                <c:pt idx="27836" formatCode="m/d/yy\ h:mm;@">
                  <c:v>43108.197916666664</c:v>
                </c:pt>
                <c:pt idx="27837" formatCode="m/d/yy\ h:mm;@">
                  <c:v>43108.208333333336</c:v>
                </c:pt>
                <c:pt idx="27838" formatCode="m/d/yy\ h:mm;@">
                  <c:v>43108.21875</c:v>
                </c:pt>
                <c:pt idx="27839" formatCode="m/d/yy\ h:mm;@">
                  <c:v>43108.229166666664</c:v>
                </c:pt>
                <c:pt idx="27840" formatCode="m/d/yy\ h:mm;@">
                  <c:v>43108.239583333336</c:v>
                </c:pt>
                <c:pt idx="27841" formatCode="m/d/yy\ h:mm;@">
                  <c:v>43108.25</c:v>
                </c:pt>
                <c:pt idx="27842" formatCode="m/d/yy\ h:mm;@">
                  <c:v>43108.260416666664</c:v>
                </c:pt>
                <c:pt idx="27843" formatCode="m/d/yy\ h:mm;@">
                  <c:v>43108.270833333336</c:v>
                </c:pt>
                <c:pt idx="27844" formatCode="m/d/yy\ h:mm;@">
                  <c:v>43108.28125</c:v>
                </c:pt>
                <c:pt idx="27845" formatCode="m/d/yy\ h:mm;@">
                  <c:v>43108.291666666664</c:v>
                </c:pt>
                <c:pt idx="27846" formatCode="m/d/yy\ h:mm;@">
                  <c:v>43108.302083333336</c:v>
                </c:pt>
                <c:pt idx="27847" formatCode="m/d/yy\ h:mm;@">
                  <c:v>43108.3125</c:v>
                </c:pt>
                <c:pt idx="27848" formatCode="m/d/yy\ h:mm;@">
                  <c:v>43108.322916666664</c:v>
                </c:pt>
                <c:pt idx="27849" formatCode="m/d/yy\ h:mm;@">
                  <c:v>43108.333333333336</c:v>
                </c:pt>
                <c:pt idx="27850" formatCode="m/d/yy\ h:mm;@">
                  <c:v>43108.34375</c:v>
                </c:pt>
                <c:pt idx="27851" formatCode="m/d/yy\ h:mm;@">
                  <c:v>43108.354166666664</c:v>
                </c:pt>
                <c:pt idx="27852" formatCode="m/d/yy\ h:mm;@">
                  <c:v>43108.364583333336</c:v>
                </c:pt>
                <c:pt idx="27853" formatCode="m/d/yy\ h:mm;@">
                  <c:v>43108.375</c:v>
                </c:pt>
                <c:pt idx="27854" formatCode="m/d/yy\ h:mm;@">
                  <c:v>43108.385416666664</c:v>
                </c:pt>
                <c:pt idx="27855" formatCode="m/d/yy\ h:mm;@">
                  <c:v>43108.395833333336</c:v>
                </c:pt>
                <c:pt idx="27856" formatCode="m/d/yy\ h:mm;@">
                  <c:v>43108.40625</c:v>
                </c:pt>
                <c:pt idx="27857" formatCode="m/d/yy\ h:mm;@">
                  <c:v>43108.416666666664</c:v>
                </c:pt>
                <c:pt idx="27858" formatCode="m/d/yy\ h:mm;@">
                  <c:v>43108.427083333336</c:v>
                </c:pt>
                <c:pt idx="27859" formatCode="m/d/yy\ h:mm;@">
                  <c:v>43108.4375</c:v>
                </c:pt>
                <c:pt idx="27860" formatCode="m/d/yy\ h:mm;@">
                  <c:v>43108.447916666664</c:v>
                </c:pt>
                <c:pt idx="27861" formatCode="m/d/yy\ h:mm;@">
                  <c:v>43108.458333333336</c:v>
                </c:pt>
                <c:pt idx="27862" formatCode="m/d/yy\ h:mm;@">
                  <c:v>43108.46875</c:v>
                </c:pt>
                <c:pt idx="27863" formatCode="m/d/yy\ h:mm;@">
                  <c:v>43108.479166666664</c:v>
                </c:pt>
                <c:pt idx="27864" formatCode="m/d/yy\ h:mm;@">
                  <c:v>43108.489583333336</c:v>
                </c:pt>
                <c:pt idx="27865" formatCode="m/d/yy\ h:mm;@">
                  <c:v>43108.5</c:v>
                </c:pt>
                <c:pt idx="27866" formatCode="m/d/yy\ h:mm;@">
                  <c:v>43108.510416666664</c:v>
                </c:pt>
                <c:pt idx="27867" formatCode="m/d/yy\ h:mm;@">
                  <c:v>43108.520833333336</c:v>
                </c:pt>
                <c:pt idx="27868" formatCode="m/d/yy\ h:mm;@">
                  <c:v>43108.53125</c:v>
                </c:pt>
                <c:pt idx="27869" formatCode="m/d/yy\ h:mm;@">
                  <c:v>43108.541666666664</c:v>
                </c:pt>
                <c:pt idx="27870" formatCode="m/d/yy\ h:mm;@">
                  <c:v>43108.552083333336</c:v>
                </c:pt>
                <c:pt idx="27871" formatCode="m/d/yy\ h:mm;@">
                  <c:v>43108.5625</c:v>
                </c:pt>
                <c:pt idx="27872" formatCode="m/d/yy\ h:mm;@">
                  <c:v>43108.572916666664</c:v>
                </c:pt>
                <c:pt idx="27873" formatCode="m/d/yy\ h:mm;@">
                  <c:v>43108.583333333336</c:v>
                </c:pt>
                <c:pt idx="27874" formatCode="m/d/yy\ h:mm;@">
                  <c:v>43108.59375</c:v>
                </c:pt>
                <c:pt idx="27875" formatCode="m/d/yy\ h:mm;@">
                  <c:v>43108.604166666664</c:v>
                </c:pt>
                <c:pt idx="27876" formatCode="m/d/yy\ h:mm;@">
                  <c:v>43108.614583333336</c:v>
                </c:pt>
                <c:pt idx="27877" formatCode="m/d/yy\ h:mm;@">
                  <c:v>43108.625</c:v>
                </c:pt>
                <c:pt idx="27878" formatCode="m/d/yy\ h:mm;@">
                  <c:v>43108.635416666664</c:v>
                </c:pt>
                <c:pt idx="27879" formatCode="m/d/yy\ h:mm;@">
                  <c:v>43108.645833333336</c:v>
                </c:pt>
                <c:pt idx="27880" formatCode="m/d/yy\ h:mm;@">
                  <c:v>43108.65625</c:v>
                </c:pt>
                <c:pt idx="27881" formatCode="m/d/yy\ h:mm;@">
                  <c:v>43108.666666666664</c:v>
                </c:pt>
                <c:pt idx="27882" formatCode="m/d/yy\ h:mm;@">
                  <c:v>43108.677083333336</c:v>
                </c:pt>
                <c:pt idx="27883" formatCode="m/d/yy\ h:mm;@">
                  <c:v>43108.6875</c:v>
                </c:pt>
                <c:pt idx="27884" formatCode="m/d/yy\ h:mm;@">
                  <c:v>43108.697916666664</c:v>
                </c:pt>
                <c:pt idx="27885" formatCode="m/d/yy\ h:mm;@">
                  <c:v>43108.708333333336</c:v>
                </c:pt>
                <c:pt idx="27886" formatCode="m/d/yy\ h:mm;@">
                  <c:v>43108.71875</c:v>
                </c:pt>
                <c:pt idx="27887" formatCode="m/d/yy\ h:mm;@">
                  <c:v>43108.729166666664</c:v>
                </c:pt>
                <c:pt idx="27888" formatCode="m/d/yy\ h:mm;@">
                  <c:v>43108.739583333336</c:v>
                </c:pt>
                <c:pt idx="27889" formatCode="m/d/yy\ h:mm;@">
                  <c:v>43108.75</c:v>
                </c:pt>
                <c:pt idx="27890" formatCode="m/d/yy\ h:mm;@">
                  <c:v>43108.760416666664</c:v>
                </c:pt>
                <c:pt idx="27891" formatCode="m/d/yy\ h:mm;@">
                  <c:v>43108.770833333336</c:v>
                </c:pt>
                <c:pt idx="27892" formatCode="m/d/yy\ h:mm;@">
                  <c:v>43108.78125</c:v>
                </c:pt>
                <c:pt idx="27893" formatCode="m/d/yy\ h:mm;@">
                  <c:v>43108.791666666664</c:v>
                </c:pt>
                <c:pt idx="27894" formatCode="m/d/yy\ h:mm;@">
                  <c:v>43108.802083333336</c:v>
                </c:pt>
                <c:pt idx="27895" formatCode="m/d/yy\ h:mm;@">
                  <c:v>43108.8125</c:v>
                </c:pt>
                <c:pt idx="27896" formatCode="m/d/yy\ h:mm;@">
                  <c:v>43108.822916666664</c:v>
                </c:pt>
                <c:pt idx="27897" formatCode="m/d/yy\ h:mm;@">
                  <c:v>43108.833333333336</c:v>
                </c:pt>
                <c:pt idx="27898" formatCode="m/d/yy\ h:mm;@">
                  <c:v>43108.84375</c:v>
                </c:pt>
                <c:pt idx="27899" formatCode="m/d/yy\ h:mm;@">
                  <c:v>43108.854166666664</c:v>
                </c:pt>
                <c:pt idx="27900" formatCode="m/d/yy\ h:mm;@">
                  <c:v>43108.864583333336</c:v>
                </c:pt>
                <c:pt idx="27901" formatCode="m/d/yy\ h:mm;@">
                  <c:v>43108.875</c:v>
                </c:pt>
                <c:pt idx="27902" formatCode="m/d/yy\ h:mm;@">
                  <c:v>43108.885416666664</c:v>
                </c:pt>
                <c:pt idx="27903" formatCode="m/d/yy\ h:mm;@">
                  <c:v>43108.895833333336</c:v>
                </c:pt>
                <c:pt idx="27904" formatCode="m/d/yy\ h:mm;@">
                  <c:v>43108.90625</c:v>
                </c:pt>
                <c:pt idx="27905" formatCode="m/d/yy\ h:mm;@">
                  <c:v>43108.916666666664</c:v>
                </c:pt>
                <c:pt idx="27906" formatCode="m/d/yy\ h:mm;@">
                  <c:v>43108.927083333336</c:v>
                </c:pt>
                <c:pt idx="27907" formatCode="m/d/yy\ h:mm;@">
                  <c:v>43108.9375</c:v>
                </c:pt>
                <c:pt idx="27908" formatCode="m/d/yy\ h:mm;@">
                  <c:v>43108.947916666664</c:v>
                </c:pt>
                <c:pt idx="27909" formatCode="m/d/yy\ h:mm;@">
                  <c:v>43108.958333333336</c:v>
                </c:pt>
                <c:pt idx="27910" formatCode="m/d/yy\ h:mm;@">
                  <c:v>43108.96875</c:v>
                </c:pt>
                <c:pt idx="27911" formatCode="m/d/yy\ h:mm;@">
                  <c:v>43108.979166666664</c:v>
                </c:pt>
                <c:pt idx="27912" formatCode="m/d/yy\ h:mm;@">
                  <c:v>43108.989583333336</c:v>
                </c:pt>
                <c:pt idx="27913" formatCode="m/d/yy\ h:mm;@">
                  <c:v>43109</c:v>
                </c:pt>
                <c:pt idx="27914" formatCode="m/d/yy\ h:mm;@">
                  <c:v>43109.010416666664</c:v>
                </c:pt>
                <c:pt idx="27915" formatCode="m/d/yy\ h:mm;@">
                  <c:v>43109.020833333336</c:v>
                </c:pt>
                <c:pt idx="27916" formatCode="m/d/yy\ h:mm;@">
                  <c:v>43109.03125</c:v>
                </c:pt>
                <c:pt idx="27917" formatCode="m/d/yy\ h:mm;@">
                  <c:v>43109.041666666664</c:v>
                </c:pt>
                <c:pt idx="27918" formatCode="m/d/yy\ h:mm;@">
                  <c:v>43109.052083333336</c:v>
                </c:pt>
                <c:pt idx="27919" formatCode="m/d/yy\ h:mm;@">
                  <c:v>43109.0625</c:v>
                </c:pt>
                <c:pt idx="27920" formatCode="m/d/yy\ h:mm;@">
                  <c:v>43109.072916666664</c:v>
                </c:pt>
                <c:pt idx="27921" formatCode="m/d/yy\ h:mm;@">
                  <c:v>43109.083333333336</c:v>
                </c:pt>
                <c:pt idx="27922" formatCode="m/d/yy\ h:mm;@">
                  <c:v>43109.09375</c:v>
                </c:pt>
                <c:pt idx="27923" formatCode="m/d/yy\ h:mm;@">
                  <c:v>43109.104166666664</c:v>
                </c:pt>
                <c:pt idx="27924" formatCode="m/d/yy\ h:mm;@">
                  <c:v>43109.114583333336</c:v>
                </c:pt>
                <c:pt idx="27925" formatCode="m/d/yy\ h:mm;@">
                  <c:v>43109.125</c:v>
                </c:pt>
                <c:pt idx="27926" formatCode="m/d/yy\ h:mm;@">
                  <c:v>43109.135416666664</c:v>
                </c:pt>
                <c:pt idx="27927" formatCode="m/d/yy\ h:mm;@">
                  <c:v>43109.145833333336</c:v>
                </c:pt>
                <c:pt idx="27928" formatCode="m/d/yy\ h:mm;@">
                  <c:v>43109.15625</c:v>
                </c:pt>
                <c:pt idx="27929" formatCode="m/d/yy\ h:mm;@">
                  <c:v>43109.166666666664</c:v>
                </c:pt>
                <c:pt idx="27930" formatCode="m/d/yy\ h:mm;@">
                  <c:v>43109.177083333336</c:v>
                </c:pt>
                <c:pt idx="27931" formatCode="m/d/yy\ h:mm;@">
                  <c:v>43109.1875</c:v>
                </c:pt>
                <c:pt idx="27932" formatCode="m/d/yy\ h:mm;@">
                  <c:v>43109.197916666664</c:v>
                </c:pt>
                <c:pt idx="27933" formatCode="m/d/yy\ h:mm;@">
                  <c:v>43109.208333333336</c:v>
                </c:pt>
                <c:pt idx="27934" formatCode="m/d/yy\ h:mm;@">
                  <c:v>43109.21875</c:v>
                </c:pt>
                <c:pt idx="27935" formatCode="m/d/yy\ h:mm;@">
                  <c:v>43109.229166666664</c:v>
                </c:pt>
                <c:pt idx="27936" formatCode="m/d/yy\ h:mm;@">
                  <c:v>43109.239583333336</c:v>
                </c:pt>
                <c:pt idx="27937" formatCode="m/d/yy\ h:mm;@">
                  <c:v>43109.25</c:v>
                </c:pt>
                <c:pt idx="27938" formatCode="m/d/yy\ h:mm;@">
                  <c:v>43109.260416666664</c:v>
                </c:pt>
                <c:pt idx="27939" formatCode="m/d/yy\ h:mm;@">
                  <c:v>43109.270833333336</c:v>
                </c:pt>
                <c:pt idx="27940" formatCode="m/d/yy\ h:mm;@">
                  <c:v>43109.28125</c:v>
                </c:pt>
                <c:pt idx="27941" formatCode="m/d/yy\ h:mm;@">
                  <c:v>43109.291666666664</c:v>
                </c:pt>
                <c:pt idx="27942" formatCode="m/d/yy\ h:mm;@">
                  <c:v>43109.302083333336</c:v>
                </c:pt>
                <c:pt idx="27943" formatCode="m/d/yy\ h:mm;@">
                  <c:v>43109.3125</c:v>
                </c:pt>
                <c:pt idx="27944" formatCode="m/d/yy\ h:mm;@">
                  <c:v>43109.322916666664</c:v>
                </c:pt>
                <c:pt idx="27945" formatCode="m/d/yy\ h:mm;@">
                  <c:v>43109.333333333336</c:v>
                </c:pt>
                <c:pt idx="27946" formatCode="m/d/yy\ h:mm;@">
                  <c:v>43109.34375</c:v>
                </c:pt>
                <c:pt idx="27947" formatCode="m/d/yy\ h:mm;@">
                  <c:v>43109.354166666664</c:v>
                </c:pt>
                <c:pt idx="27948" formatCode="m/d/yy\ h:mm;@">
                  <c:v>43109.364583333336</c:v>
                </c:pt>
                <c:pt idx="27949" formatCode="m/d/yy\ h:mm;@">
                  <c:v>43109.375</c:v>
                </c:pt>
                <c:pt idx="27950" formatCode="m/d/yy\ h:mm;@">
                  <c:v>43109.385416666664</c:v>
                </c:pt>
                <c:pt idx="27951" formatCode="m/d/yy\ h:mm;@">
                  <c:v>43109.395833333336</c:v>
                </c:pt>
                <c:pt idx="27952" formatCode="m/d/yy\ h:mm;@">
                  <c:v>43109.40625</c:v>
                </c:pt>
                <c:pt idx="27953" formatCode="m/d/yy\ h:mm;@">
                  <c:v>43109.416666666664</c:v>
                </c:pt>
                <c:pt idx="27954" formatCode="m/d/yy\ h:mm;@">
                  <c:v>43109.427083333336</c:v>
                </c:pt>
                <c:pt idx="27955" formatCode="m/d/yy\ h:mm;@">
                  <c:v>43109.4375</c:v>
                </c:pt>
                <c:pt idx="27956" formatCode="m/d/yy\ h:mm;@">
                  <c:v>43109.447916666664</c:v>
                </c:pt>
                <c:pt idx="27957" formatCode="m/d/yy\ h:mm;@">
                  <c:v>43109.458333333336</c:v>
                </c:pt>
                <c:pt idx="27958" formatCode="m/d/yy\ h:mm;@">
                  <c:v>43109.46875</c:v>
                </c:pt>
                <c:pt idx="27959" formatCode="m/d/yy\ h:mm;@">
                  <c:v>43109.479166666664</c:v>
                </c:pt>
                <c:pt idx="27960" formatCode="m/d/yy\ h:mm;@">
                  <c:v>43109.489583333336</c:v>
                </c:pt>
                <c:pt idx="27961" formatCode="m/d/yy\ h:mm;@">
                  <c:v>43109.5</c:v>
                </c:pt>
                <c:pt idx="27962" formatCode="m/d/yy\ h:mm;@">
                  <c:v>43109.510416666664</c:v>
                </c:pt>
                <c:pt idx="27963" formatCode="m/d/yy\ h:mm;@">
                  <c:v>43109.520833333336</c:v>
                </c:pt>
                <c:pt idx="27964" formatCode="m/d/yy\ h:mm;@">
                  <c:v>43109.53125</c:v>
                </c:pt>
                <c:pt idx="27965" formatCode="m/d/yy\ h:mm;@">
                  <c:v>43109.541666666664</c:v>
                </c:pt>
                <c:pt idx="27966" formatCode="m/d/yy\ h:mm;@">
                  <c:v>43109.552083333336</c:v>
                </c:pt>
                <c:pt idx="27967" formatCode="m/d/yy\ h:mm;@">
                  <c:v>43109.5625</c:v>
                </c:pt>
                <c:pt idx="27968" formatCode="m/d/yy\ h:mm;@">
                  <c:v>43109.572916666664</c:v>
                </c:pt>
                <c:pt idx="27969" formatCode="m/d/yy\ h:mm;@">
                  <c:v>43109.583333333336</c:v>
                </c:pt>
                <c:pt idx="27970" formatCode="m/d/yy\ h:mm;@">
                  <c:v>43109.59375</c:v>
                </c:pt>
                <c:pt idx="27971" formatCode="m/d/yy\ h:mm;@">
                  <c:v>43109.604166666664</c:v>
                </c:pt>
                <c:pt idx="27972" formatCode="m/d/yy\ h:mm;@">
                  <c:v>43109.614583333336</c:v>
                </c:pt>
                <c:pt idx="27973" formatCode="m/d/yy\ h:mm;@">
                  <c:v>43109.625</c:v>
                </c:pt>
                <c:pt idx="27974" formatCode="m/d/yy\ h:mm;@">
                  <c:v>43109.635416666664</c:v>
                </c:pt>
                <c:pt idx="27975" formatCode="m/d/yy\ h:mm;@">
                  <c:v>43109.645833333336</c:v>
                </c:pt>
                <c:pt idx="27976" formatCode="m/d/yy\ h:mm;@">
                  <c:v>43109.65625</c:v>
                </c:pt>
                <c:pt idx="27977" formatCode="m/d/yy\ h:mm;@">
                  <c:v>43109.666666666664</c:v>
                </c:pt>
                <c:pt idx="27978" formatCode="m/d/yy\ h:mm;@">
                  <c:v>43109.677083333336</c:v>
                </c:pt>
                <c:pt idx="27979" formatCode="m/d/yy\ h:mm;@">
                  <c:v>43109.6875</c:v>
                </c:pt>
                <c:pt idx="27980" formatCode="m/d/yy\ h:mm;@">
                  <c:v>43109.697916666664</c:v>
                </c:pt>
                <c:pt idx="27981" formatCode="m/d/yy\ h:mm;@">
                  <c:v>43109.708333333336</c:v>
                </c:pt>
                <c:pt idx="27982" formatCode="m/d/yy\ h:mm;@">
                  <c:v>43109.71875</c:v>
                </c:pt>
                <c:pt idx="27983" formatCode="m/d/yy\ h:mm;@">
                  <c:v>43109.729166666664</c:v>
                </c:pt>
                <c:pt idx="27984" formatCode="m/d/yy\ h:mm;@">
                  <c:v>43109.739583333336</c:v>
                </c:pt>
                <c:pt idx="27985" formatCode="m/d/yy\ h:mm;@">
                  <c:v>43109.75</c:v>
                </c:pt>
                <c:pt idx="27986" formatCode="m/d/yy\ h:mm;@">
                  <c:v>43109.760416666664</c:v>
                </c:pt>
                <c:pt idx="27987" formatCode="m/d/yy\ h:mm;@">
                  <c:v>43109.770833333336</c:v>
                </c:pt>
                <c:pt idx="27988" formatCode="m/d/yy\ h:mm;@">
                  <c:v>43109.78125</c:v>
                </c:pt>
                <c:pt idx="27989" formatCode="m/d/yy\ h:mm;@">
                  <c:v>43109.791666666664</c:v>
                </c:pt>
                <c:pt idx="27990" formatCode="m/d/yy\ h:mm;@">
                  <c:v>43109.802083333336</c:v>
                </c:pt>
                <c:pt idx="27991" formatCode="m/d/yy\ h:mm;@">
                  <c:v>43109.8125</c:v>
                </c:pt>
                <c:pt idx="27992" formatCode="m/d/yy\ h:mm;@">
                  <c:v>43109.822916666664</c:v>
                </c:pt>
                <c:pt idx="27993" formatCode="m/d/yy\ h:mm;@">
                  <c:v>43109.833333333336</c:v>
                </c:pt>
                <c:pt idx="27994" formatCode="m/d/yy\ h:mm;@">
                  <c:v>43109.84375</c:v>
                </c:pt>
                <c:pt idx="27995" formatCode="m/d/yy\ h:mm;@">
                  <c:v>43109.854166666664</c:v>
                </c:pt>
                <c:pt idx="27996" formatCode="m/d/yy\ h:mm;@">
                  <c:v>43109.864583333336</c:v>
                </c:pt>
                <c:pt idx="27997" formatCode="m/d/yy\ h:mm;@">
                  <c:v>43109.875</c:v>
                </c:pt>
                <c:pt idx="27998" formatCode="m/d/yy\ h:mm;@">
                  <c:v>43109.885416666664</c:v>
                </c:pt>
                <c:pt idx="27999" formatCode="m/d/yy\ h:mm;@">
                  <c:v>43109.895833333336</c:v>
                </c:pt>
                <c:pt idx="28000" formatCode="m/d/yy\ h:mm;@">
                  <c:v>43109.90625</c:v>
                </c:pt>
                <c:pt idx="28001" formatCode="m/d/yy\ h:mm;@">
                  <c:v>43109.916666666664</c:v>
                </c:pt>
                <c:pt idx="28002" formatCode="m/d/yy\ h:mm;@">
                  <c:v>43109.927083333336</c:v>
                </c:pt>
                <c:pt idx="28003" formatCode="m/d/yy\ h:mm;@">
                  <c:v>43109.9375</c:v>
                </c:pt>
                <c:pt idx="28004" formatCode="m/d/yy\ h:mm;@">
                  <c:v>43109.947916666664</c:v>
                </c:pt>
                <c:pt idx="28005" formatCode="m/d/yy\ h:mm;@">
                  <c:v>43109.958333333336</c:v>
                </c:pt>
                <c:pt idx="28006" formatCode="m/d/yy\ h:mm;@">
                  <c:v>43109.96875</c:v>
                </c:pt>
                <c:pt idx="28007" formatCode="m/d/yy\ h:mm;@">
                  <c:v>43109.979166666664</c:v>
                </c:pt>
                <c:pt idx="28008" formatCode="m/d/yy\ h:mm;@">
                  <c:v>43109.989583333336</c:v>
                </c:pt>
                <c:pt idx="28009" formatCode="m/d/yy\ h:mm;@">
                  <c:v>43110</c:v>
                </c:pt>
                <c:pt idx="28010" formatCode="m/d/yy\ h:mm;@">
                  <c:v>43110.010416666664</c:v>
                </c:pt>
                <c:pt idx="28011" formatCode="m/d/yy\ h:mm;@">
                  <c:v>43110.020833333336</c:v>
                </c:pt>
                <c:pt idx="28012" formatCode="m/d/yy\ h:mm;@">
                  <c:v>43110.03125</c:v>
                </c:pt>
                <c:pt idx="28013" formatCode="m/d/yy\ h:mm;@">
                  <c:v>43110.041666666664</c:v>
                </c:pt>
                <c:pt idx="28014" formatCode="m/d/yy\ h:mm;@">
                  <c:v>43110.052083333336</c:v>
                </c:pt>
                <c:pt idx="28015" formatCode="m/d/yy\ h:mm;@">
                  <c:v>43110.0625</c:v>
                </c:pt>
                <c:pt idx="28016" formatCode="m/d/yy\ h:mm;@">
                  <c:v>43110.072916666664</c:v>
                </c:pt>
                <c:pt idx="28017" formatCode="m/d/yy\ h:mm;@">
                  <c:v>43110.083333333336</c:v>
                </c:pt>
                <c:pt idx="28018" formatCode="m/d/yy\ h:mm;@">
                  <c:v>43110.09375</c:v>
                </c:pt>
                <c:pt idx="28019" formatCode="m/d/yy\ h:mm;@">
                  <c:v>43110.104166666664</c:v>
                </c:pt>
                <c:pt idx="28020" formatCode="m/d/yy\ h:mm;@">
                  <c:v>43110.114583333336</c:v>
                </c:pt>
                <c:pt idx="28021" formatCode="m/d/yy\ h:mm;@">
                  <c:v>43110.125</c:v>
                </c:pt>
                <c:pt idx="28022" formatCode="m/d/yy\ h:mm;@">
                  <c:v>43110.135416666664</c:v>
                </c:pt>
                <c:pt idx="28023" formatCode="m/d/yy\ h:mm;@">
                  <c:v>43110.145833333336</c:v>
                </c:pt>
                <c:pt idx="28024" formatCode="m/d/yy\ h:mm;@">
                  <c:v>43110.15625</c:v>
                </c:pt>
                <c:pt idx="28025" formatCode="m/d/yy\ h:mm;@">
                  <c:v>43110.166666666664</c:v>
                </c:pt>
                <c:pt idx="28026" formatCode="m/d/yy\ h:mm;@">
                  <c:v>43110.177083333336</c:v>
                </c:pt>
                <c:pt idx="28027" formatCode="m/d/yy\ h:mm;@">
                  <c:v>43110.1875</c:v>
                </c:pt>
                <c:pt idx="28028" formatCode="m/d/yy\ h:mm;@">
                  <c:v>43110.197916666664</c:v>
                </c:pt>
                <c:pt idx="28029" formatCode="m/d/yy\ h:mm;@">
                  <c:v>43110.208333333336</c:v>
                </c:pt>
                <c:pt idx="28030" formatCode="m/d/yy\ h:mm;@">
                  <c:v>43110.21875</c:v>
                </c:pt>
                <c:pt idx="28031" formatCode="m/d/yy\ h:mm;@">
                  <c:v>43110.229166666664</c:v>
                </c:pt>
                <c:pt idx="28032" formatCode="m/d/yy\ h:mm;@">
                  <c:v>43110.239583333336</c:v>
                </c:pt>
                <c:pt idx="28033" formatCode="m/d/yy\ h:mm;@">
                  <c:v>43110.25</c:v>
                </c:pt>
                <c:pt idx="28034" formatCode="m/d/yy\ h:mm;@">
                  <c:v>43110.260416666664</c:v>
                </c:pt>
                <c:pt idx="28035" formatCode="m/d/yy\ h:mm;@">
                  <c:v>43110.270833333336</c:v>
                </c:pt>
                <c:pt idx="28036" formatCode="m/d/yy\ h:mm;@">
                  <c:v>43110.28125</c:v>
                </c:pt>
                <c:pt idx="28037" formatCode="m/d/yy\ h:mm;@">
                  <c:v>43110.291666666664</c:v>
                </c:pt>
                <c:pt idx="28038" formatCode="m/d/yy\ h:mm;@">
                  <c:v>43110.302083333336</c:v>
                </c:pt>
                <c:pt idx="28039" formatCode="m/d/yy\ h:mm;@">
                  <c:v>43110.3125</c:v>
                </c:pt>
                <c:pt idx="28040" formatCode="m/d/yy\ h:mm;@">
                  <c:v>43110.322916666664</c:v>
                </c:pt>
                <c:pt idx="28041" formatCode="m/d/yy\ h:mm;@">
                  <c:v>43110.333333333336</c:v>
                </c:pt>
                <c:pt idx="28042" formatCode="m/d/yy\ h:mm;@">
                  <c:v>43110.34375</c:v>
                </c:pt>
                <c:pt idx="28043" formatCode="m/d/yy\ h:mm;@">
                  <c:v>43110.354166666664</c:v>
                </c:pt>
                <c:pt idx="28044" formatCode="m/d/yy\ h:mm;@">
                  <c:v>43110.364583333336</c:v>
                </c:pt>
                <c:pt idx="28045" formatCode="m/d/yy\ h:mm;@">
                  <c:v>43110.375</c:v>
                </c:pt>
                <c:pt idx="28046" formatCode="m/d/yy\ h:mm;@">
                  <c:v>43110.385416666664</c:v>
                </c:pt>
                <c:pt idx="28047" formatCode="m/d/yy\ h:mm;@">
                  <c:v>43110.395833333336</c:v>
                </c:pt>
                <c:pt idx="28048" formatCode="m/d/yy\ h:mm;@">
                  <c:v>43110.40625</c:v>
                </c:pt>
                <c:pt idx="28049" formatCode="m/d/yy\ h:mm;@">
                  <c:v>43110.416666666664</c:v>
                </c:pt>
                <c:pt idx="28050" formatCode="m/d/yy\ h:mm;@">
                  <c:v>43110.427083333336</c:v>
                </c:pt>
                <c:pt idx="28051" formatCode="m/d/yy\ h:mm;@">
                  <c:v>43110.4375</c:v>
                </c:pt>
                <c:pt idx="28052" formatCode="m/d/yy\ h:mm;@">
                  <c:v>43110.447916666664</c:v>
                </c:pt>
                <c:pt idx="28053" formatCode="m/d/yy\ h:mm;@">
                  <c:v>43110.458333333336</c:v>
                </c:pt>
                <c:pt idx="28054" formatCode="m/d/yy\ h:mm;@">
                  <c:v>43110.46875</c:v>
                </c:pt>
                <c:pt idx="28055" formatCode="m/d/yy\ h:mm;@">
                  <c:v>43110.479166666664</c:v>
                </c:pt>
                <c:pt idx="28056" formatCode="m/d/yy\ h:mm;@">
                  <c:v>43110.489583333336</c:v>
                </c:pt>
                <c:pt idx="28057" formatCode="m/d/yy\ h:mm;@">
                  <c:v>43110.5</c:v>
                </c:pt>
                <c:pt idx="28058" formatCode="m/d/yy\ h:mm;@">
                  <c:v>43110.510416666664</c:v>
                </c:pt>
                <c:pt idx="28059" formatCode="m/d/yy\ h:mm;@">
                  <c:v>43110.520833333336</c:v>
                </c:pt>
                <c:pt idx="28060" formatCode="m/d/yy\ h:mm;@">
                  <c:v>43110.53125</c:v>
                </c:pt>
                <c:pt idx="28061" formatCode="m/d/yy\ h:mm;@">
                  <c:v>43110.541666666664</c:v>
                </c:pt>
                <c:pt idx="28062" formatCode="m/d/yy\ h:mm;@">
                  <c:v>43110.552083333336</c:v>
                </c:pt>
                <c:pt idx="28063" formatCode="m/d/yy\ h:mm;@">
                  <c:v>43110.5625</c:v>
                </c:pt>
                <c:pt idx="28064" formatCode="m/d/yy\ h:mm;@">
                  <c:v>43110.572916666664</c:v>
                </c:pt>
                <c:pt idx="28065" formatCode="m/d/yy\ h:mm;@">
                  <c:v>43110.583333333336</c:v>
                </c:pt>
                <c:pt idx="28066" formatCode="m/d/yy\ h:mm;@">
                  <c:v>43110.59375</c:v>
                </c:pt>
                <c:pt idx="28067" formatCode="m/d/yy\ h:mm;@">
                  <c:v>43110.604166666664</c:v>
                </c:pt>
                <c:pt idx="28068" formatCode="m/d/yy\ h:mm;@">
                  <c:v>43110.614583333336</c:v>
                </c:pt>
                <c:pt idx="28069" formatCode="m/d/yy\ h:mm;@">
                  <c:v>43110.625</c:v>
                </c:pt>
                <c:pt idx="28070" formatCode="m/d/yy\ h:mm;@">
                  <c:v>43110.635416666664</c:v>
                </c:pt>
                <c:pt idx="28071" formatCode="m/d/yy\ h:mm;@">
                  <c:v>43110.645833333336</c:v>
                </c:pt>
                <c:pt idx="28072" formatCode="m/d/yy\ h:mm;@">
                  <c:v>43110.65625</c:v>
                </c:pt>
                <c:pt idx="28073" formatCode="m/d/yy\ h:mm;@">
                  <c:v>43110.666666666664</c:v>
                </c:pt>
                <c:pt idx="28074" formatCode="m/d/yy\ h:mm;@">
                  <c:v>43110.677083333336</c:v>
                </c:pt>
                <c:pt idx="28075" formatCode="m/d/yy\ h:mm;@">
                  <c:v>43110.6875</c:v>
                </c:pt>
                <c:pt idx="28076" formatCode="m/d/yy\ h:mm;@">
                  <c:v>43110.697916666664</c:v>
                </c:pt>
                <c:pt idx="28077" formatCode="m/d/yy\ h:mm;@">
                  <c:v>43110.708333333336</c:v>
                </c:pt>
                <c:pt idx="28078" formatCode="m/d/yy\ h:mm;@">
                  <c:v>43110.71875</c:v>
                </c:pt>
                <c:pt idx="28079" formatCode="m/d/yy\ h:mm;@">
                  <c:v>43110.729166666664</c:v>
                </c:pt>
                <c:pt idx="28080" formatCode="m/d/yy\ h:mm;@">
                  <c:v>43110.739583333336</c:v>
                </c:pt>
                <c:pt idx="28081" formatCode="m/d/yy\ h:mm;@">
                  <c:v>43110.75</c:v>
                </c:pt>
                <c:pt idx="28082" formatCode="m/d/yy\ h:mm;@">
                  <c:v>43110.760416666664</c:v>
                </c:pt>
                <c:pt idx="28083" formatCode="m/d/yy\ h:mm;@">
                  <c:v>43110.770833333336</c:v>
                </c:pt>
                <c:pt idx="28084" formatCode="m/d/yy\ h:mm;@">
                  <c:v>43110.78125</c:v>
                </c:pt>
                <c:pt idx="28085" formatCode="m/d/yy\ h:mm;@">
                  <c:v>43110.791666666664</c:v>
                </c:pt>
                <c:pt idx="28086" formatCode="m/d/yy\ h:mm;@">
                  <c:v>43110.802083333336</c:v>
                </c:pt>
                <c:pt idx="28087" formatCode="m/d/yy\ h:mm;@">
                  <c:v>43110.8125</c:v>
                </c:pt>
                <c:pt idx="28088" formatCode="m/d/yy\ h:mm;@">
                  <c:v>43110.822916666664</c:v>
                </c:pt>
                <c:pt idx="28089" formatCode="m/d/yy\ h:mm;@">
                  <c:v>43110.833333333336</c:v>
                </c:pt>
                <c:pt idx="28090" formatCode="m/d/yy\ h:mm;@">
                  <c:v>43110.84375</c:v>
                </c:pt>
                <c:pt idx="28091" formatCode="m/d/yy\ h:mm;@">
                  <c:v>43110.854166666664</c:v>
                </c:pt>
                <c:pt idx="28092" formatCode="m/d/yy\ h:mm;@">
                  <c:v>43110.864583333336</c:v>
                </c:pt>
                <c:pt idx="28093" formatCode="m/d/yy\ h:mm;@">
                  <c:v>43110.875</c:v>
                </c:pt>
                <c:pt idx="28094" formatCode="m/d/yy\ h:mm;@">
                  <c:v>43110.885416666664</c:v>
                </c:pt>
                <c:pt idx="28095" formatCode="m/d/yy\ h:mm;@">
                  <c:v>43110.895833333336</c:v>
                </c:pt>
                <c:pt idx="28096" formatCode="m/d/yy\ h:mm;@">
                  <c:v>43110.90625</c:v>
                </c:pt>
                <c:pt idx="28097" formatCode="m/d/yy\ h:mm;@">
                  <c:v>43110.916666666664</c:v>
                </c:pt>
                <c:pt idx="28098" formatCode="m/d/yy\ h:mm;@">
                  <c:v>43110.927083333336</c:v>
                </c:pt>
                <c:pt idx="28099" formatCode="m/d/yy\ h:mm;@">
                  <c:v>43110.9375</c:v>
                </c:pt>
                <c:pt idx="28100" formatCode="m/d/yy\ h:mm;@">
                  <c:v>43110.947916666664</c:v>
                </c:pt>
                <c:pt idx="28101" formatCode="m/d/yy\ h:mm;@">
                  <c:v>43110.958333333336</c:v>
                </c:pt>
                <c:pt idx="28102" formatCode="m/d/yy\ h:mm;@">
                  <c:v>43110.96875</c:v>
                </c:pt>
                <c:pt idx="28103" formatCode="m/d/yy\ h:mm;@">
                  <c:v>43110.979166666664</c:v>
                </c:pt>
                <c:pt idx="28104" formatCode="m/d/yy\ h:mm;@">
                  <c:v>43110.989583333336</c:v>
                </c:pt>
                <c:pt idx="28105" formatCode="m/d/yy\ h:mm;@">
                  <c:v>43111</c:v>
                </c:pt>
                <c:pt idx="28106" formatCode="m/d/yy\ h:mm;@">
                  <c:v>43111.010416666664</c:v>
                </c:pt>
                <c:pt idx="28107" formatCode="m/d/yy\ h:mm;@">
                  <c:v>43111.020833333336</c:v>
                </c:pt>
                <c:pt idx="28108" formatCode="m/d/yy\ h:mm;@">
                  <c:v>43111.03125</c:v>
                </c:pt>
                <c:pt idx="28109" formatCode="m/d/yy\ h:mm;@">
                  <c:v>43111.041666666664</c:v>
                </c:pt>
                <c:pt idx="28110" formatCode="m/d/yy\ h:mm;@">
                  <c:v>43111.052083333336</c:v>
                </c:pt>
                <c:pt idx="28111" formatCode="m/d/yy\ h:mm;@">
                  <c:v>43111.0625</c:v>
                </c:pt>
                <c:pt idx="28112" formatCode="m/d/yy\ h:mm;@">
                  <c:v>43111.072916666664</c:v>
                </c:pt>
                <c:pt idx="28113" formatCode="m/d/yy\ h:mm;@">
                  <c:v>43111.083333333336</c:v>
                </c:pt>
                <c:pt idx="28114" formatCode="m/d/yy\ h:mm;@">
                  <c:v>43111.09375</c:v>
                </c:pt>
                <c:pt idx="28115" formatCode="m/d/yy\ h:mm;@">
                  <c:v>43111.104166666664</c:v>
                </c:pt>
                <c:pt idx="28116" formatCode="m/d/yy\ h:mm;@">
                  <c:v>43111.114583333336</c:v>
                </c:pt>
                <c:pt idx="28117" formatCode="m/d/yy\ h:mm;@">
                  <c:v>43111.125</c:v>
                </c:pt>
                <c:pt idx="28118" formatCode="m/d/yy\ h:mm;@">
                  <c:v>43111.135416666664</c:v>
                </c:pt>
                <c:pt idx="28119" formatCode="m/d/yy\ h:mm;@">
                  <c:v>43111.145833333336</c:v>
                </c:pt>
                <c:pt idx="28120" formatCode="m/d/yy\ h:mm;@">
                  <c:v>43111.15625</c:v>
                </c:pt>
                <c:pt idx="28121" formatCode="m/d/yy\ h:mm;@">
                  <c:v>43111.166666666664</c:v>
                </c:pt>
                <c:pt idx="28122" formatCode="m/d/yy\ h:mm;@">
                  <c:v>43111.177083333336</c:v>
                </c:pt>
                <c:pt idx="28123" formatCode="m/d/yy\ h:mm;@">
                  <c:v>43111.1875</c:v>
                </c:pt>
                <c:pt idx="28124" formatCode="m/d/yy\ h:mm;@">
                  <c:v>43111.197916666664</c:v>
                </c:pt>
                <c:pt idx="28125" formatCode="m/d/yy\ h:mm;@">
                  <c:v>43111.208333333336</c:v>
                </c:pt>
                <c:pt idx="28126" formatCode="m/d/yy\ h:mm;@">
                  <c:v>43111.21875</c:v>
                </c:pt>
                <c:pt idx="28127" formatCode="m/d/yy\ h:mm;@">
                  <c:v>43111.229166666664</c:v>
                </c:pt>
                <c:pt idx="28128" formatCode="m/d/yy\ h:mm;@">
                  <c:v>43111.239583333336</c:v>
                </c:pt>
                <c:pt idx="28129" formatCode="m/d/yy\ h:mm;@">
                  <c:v>43111.25</c:v>
                </c:pt>
                <c:pt idx="28130" formatCode="m/d/yy\ h:mm;@">
                  <c:v>43111.260416666664</c:v>
                </c:pt>
                <c:pt idx="28131" formatCode="m/d/yy\ h:mm;@">
                  <c:v>43111.270833333336</c:v>
                </c:pt>
                <c:pt idx="28132" formatCode="m/d/yy\ h:mm;@">
                  <c:v>43111.28125</c:v>
                </c:pt>
                <c:pt idx="28133" formatCode="m/d/yy\ h:mm;@">
                  <c:v>43111.291666666664</c:v>
                </c:pt>
                <c:pt idx="28134" formatCode="m/d/yy\ h:mm;@">
                  <c:v>43111.302083333336</c:v>
                </c:pt>
                <c:pt idx="28135" formatCode="m/d/yy\ h:mm;@">
                  <c:v>43111.3125</c:v>
                </c:pt>
                <c:pt idx="28136" formatCode="m/d/yy\ h:mm;@">
                  <c:v>43111.322916666664</c:v>
                </c:pt>
                <c:pt idx="28137" formatCode="m/d/yy\ h:mm;@">
                  <c:v>43111.333333333336</c:v>
                </c:pt>
                <c:pt idx="28138" formatCode="m/d/yy\ h:mm;@">
                  <c:v>43111.34375</c:v>
                </c:pt>
                <c:pt idx="28139" formatCode="m/d/yy\ h:mm;@">
                  <c:v>43111.354166666664</c:v>
                </c:pt>
                <c:pt idx="28140" formatCode="m/d/yy\ h:mm;@">
                  <c:v>43111.364583333336</c:v>
                </c:pt>
                <c:pt idx="28141" formatCode="m/d/yy\ h:mm;@">
                  <c:v>43111.375</c:v>
                </c:pt>
                <c:pt idx="28142" formatCode="m/d/yy\ h:mm;@">
                  <c:v>43111.385416666664</c:v>
                </c:pt>
                <c:pt idx="28143" formatCode="m/d/yy\ h:mm;@">
                  <c:v>43111.395833333336</c:v>
                </c:pt>
                <c:pt idx="28144" formatCode="m/d/yy\ h:mm;@">
                  <c:v>43111.40625</c:v>
                </c:pt>
                <c:pt idx="28145" formatCode="m/d/yy\ h:mm;@">
                  <c:v>43111.416666666664</c:v>
                </c:pt>
                <c:pt idx="28146" formatCode="m/d/yy\ h:mm;@">
                  <c:v>43111.427083333336</c:v>
                </c:pt>
                <c:pt idx="28147" formatCode="m/d/yy\ h:mm;@">
                  <c:v>43111.4375</c:v>
                </c:pt>
                <c:pt idx="28148" formatCode="m/d/yy\ h:mm;@">
                  <c:v>43111.447916666664</c:v>
                </c:pt>
                <c:pt idx="28149" formatCode="m/d/yy\ h:mm;@">
                  <c:v>43111.458333333336</c:v>
                </c:pt>
                <c:pt idx="28150" formatCode="m/d/yy\ h:mm;@">
                  <c:v>43111.46875</c:v>
                </c:pt>
                <c:pt idx="28151" formatCode="m/d/yy\ h:mm;@">
                  <c:v>43111.479166666664</c:v>
                </c:pt>
                <c:pt idx="28152" formatCode="m/d/yy\ h:mm;@">
                  <c:v>43111.489583333336</c:v>
                </c:pt>
                <c:pt idx="28153" formatCode="m/d/yy\ h:mm;@">
                  <c:v>43111.5</c:v>
                </c:pt>
                <c:pt idx="28154" formatCode="m/d/yy\ h:mm;@">
                  <c:v>43111.510416666664</c:v>
                </c:pt>
                <c:pt idx="28155" formatCode="m/d/yy\ h:mm;@">
                  <c:v>43111.520833333336</c:v>
                </c:pt>
                <c:pt idx="28156" formatCode="m/d/yy\ h:mm;@">
                  <c:v>43111.53125</c:v>
                </c:pt>
                <c:pt idx="28157" formatCode="m/d/yy\ h:mm;@">
                  <c:v>43111.541666666664</c:v>
                </c:pt>
                <c:pt idx="28158" formatCode="m/d/yy\ h:mm;@">
                  <c:v>43111.552083333336</c:v>
                </c:pt>
                <c:pt idx="28159" formatCode="m/d/yy\ h:mm;@">
                  <c:v>43111.5625</c:v>
                </c:pt>
                <c:pt idx="28160" formatCode="m/d/yy\ h:mm;@">
                  <c:v>43111.572916666664</c:v>
                </c:pt>
                <c:pt idx="28161" formatCode="m/d/yy\ h:mm;@">
                  <c:v>43111.583333333336</c:v>
                </c:pt>
                <c:pt idx="28162" formatCode="m/d/yy\ h:mm;@">
                  <c:v>43111.59375</c:v>
                </c:pt>
                <c:pt idx="28163" formatCode="m/d/yy\ h:mm;@">
                  <c:v>43111.604166666664</c:v>
                </c:pt>
                <c:pt idx="28164" formatCode="m/d/yy\ h:mm;@">
                  <c:v>43111.614583333336</c:v>
                </c:pt>
                <c:pt idx="28165" formatCode="m/d/yy\ h:mm;@">
                  <c:v>43111.625</c:v>
                </c:pt>
                <c:pt idx="28166" formatCode="m/d/yy\ h:mm;@">
                  <c:v>43111.635416666664</c:v>
                </c:pt>
                <c:pt idx="28167" formatCode="m/d/yy\ h:mm;@">
                  <c:v>43111.645833333336</c:v>
                </c:pt>
                <c:pt idx="28168" formatCode="m/d/yy\ h:mm;@">
                  <c:v>43111.65625</c:v>
                </c:pt>
                <c:pt idx="28169" formatCode="m/d/yy\ h:mm;@">
                  <c:v>43111.666666666664</c:v>
                </c:pt>
                <c:pt idx="28170" formatCode="m/d/yy\ h:mm;@">
                  <c:v>43111.677083333336</c:v>
                </c:pt>
                <c:pt idx="28171" formatCode="m/d/yy\ h:mm;@">
                  <c:v>43111.6875</c:v>
                </c:pt>
                <c:pt idx="28172" formatCode="m/d/yy\ h:mm;@">
                  <c:v>43111.697916666664</c:v>
                </c:pt>
                <c:pt idx="28173" formatCode="m/d/yy\ h:mm;@">
                  <c:v>43111.708333333336</c:v>
                </c:pt>
                <c:pt idx="28174" formatCode="m/d/yy\ h:mm;@">
                  <c:v>43111.71875</c:v>
                </c:pt>
                <c:pt idx="28175" formatCode="m/d/yy\ h:mm;@">
                  <c:v>43111.729166666664</c:v>
                </c:pt>
                <c:pt idx="28176" formatCode="m/d/yy\ h:mm;@">
                  <c:v>43111.739583333336</c:v>
                </c:pt>
                <c:pt idx="28177" formatCode="m/d/yy\ h:mm;@">
                  <c:v>43111.75</c:v>
                </c:pt>
                <c:pt idx="28178" formatCode="m/d/yy\ h:mm;@">
                  <c:v>43111.760416666664</c:v>
                </c:pt>
                <c:pt idx="28179" formatCode="m/d/yy\ h:mm;@">
                  <c:v>43111.770833333336</c:v>
                </c:pt>
                <c:pt idx="28180" formatCode="m/d/yy\ h:mm;@">
                  <c:v>43111.78125</c:v>
                </c:pt>
                <c:pt idx="28181" formatCode="m/d/yy\ h:mm;@">
                  <c:v>43111.791666666664</c:v>
                </c:pt>
                <c:pt idx="28182" formatCode="m/d/yy\ h:mm;@">
                  <c:v>43111.802083333336</c:v>
                </c:pt>
                <c:pt idx="28183" formatCode="m/d/yy\ h:mm;@">
                  <c:v>43111.8125</c:v>
                </c:pt>
                <c:pt idx="28184" formatCode="m/d/yy\ h:mm;@">
                  <c:v>43111.822916666664</c:v>
                </c:pt>
                <c:pt idx="28185" formatCode="m/d/yy\ h:mm;@">
                  <c:v>43111.833333333336</c:v>
                </c:pt>
                <c:pt idx="28186" formatCode="m/d/yy\ h:mm;@">
                  <c:v>43111.84375</c:v>
                </c:pt>
                <c:pt idx="28187" formatCode="m/d/yy\ h:mm;@">
                  <c:v>43111.854166666664</c:v>
                </c:pt>
                <c:pt idx="28188" formatCode="m/d/yy\ h:mm;@">
                  <c:v>43111.864583333336</c:v>
                </c:pt>
                <c:pt idx="28189" formatCode="m/d/yy\ h:mm;@">
                  <c:v>43111.875</c:v>
                </c:pt>
                <c:pt idx="28190" formatCode="m/d/yy\ h:mm;@">
                  <c:v>43111.885416666664</c:v>
                </c:pt>
                <c:pt idx="28191" formatCode="m/d/yy\ h:mm;@">
                  <c:v>43111.895833333336</c:v>
                </c:pt>
                <c:pt idx="28192" formatCode="m/d/yy\ h:mm;@">
                  <c:v>43111.90625</c:v>
                </c:pt>
                <c:pt idx="28193" formatCode="m/d/yy\ h:mm;@">
                  <c:v>43111.916666666664</c:v>
                </c:pt>
                <c:pt idx="28194" formatCode="m/d/yy\ h:mm;@">
                  <c:v>43111.927083333336</c:v>
                </c:pt>
                <c:pt idx="28195" formatCode="m/d/yy\ h:mm;@">
                  <c:v>43111.9375</c:v>
                </c:pt>
                <c:pt idx="28196" formatCode="m/d/yy\ h:mm;@">
                  <c:v>43111.947916666664</c:v>
                </c:pt>
                <c:pt idx="28197" formatCode="m/d/yy\ h:mm;@">
                  <c:v>43111.958333333336</c:v>
                </c:pt>
                <c:pt idx="28198" formatCode="m/d/yy\ h:mm;@">
                  <c:v>43111.96875</c:v>
                </c:pt>
                <c:pt idx="28199" formatCode="m/d/yy\ h:mm;@">
                  <c:v>43111.979166666664</c:v>
                </c:pt>
                <c:pt idx="28200" formatCode="m/d/yy\ h:mm;@">
                  <c:v>43111.989583333336</c:v>
                </c:pt>
                <c:pt idx="28201" formatCode="m/d/yy\ h:mm;@">
                  <c:v>43112</c:v>
                </c:pt>
                <c:pt idx="28202" formatCode="m/d/yy\ h:mm;@">
                  <c:v>43112.010416666664</c:v>
                </c:pt>
                <c:pt idx="28203" formatCode="m/d/yy\ h:mm;@">
                  <c:v>43112.020833333336</c:v>
                </c:pt>
                <c:pt idx="28204" formatCode="m/d/yy\ h:mm;@">
                  <c:v>43112.03125</c:v>
                </c:pt>
                <c:pt idx="28205" formatCode="m/d/yy\ h:mm;@">
                  <c:v>43112.041666666664</c:v>
                </c:pt>
                <c:pt idx="28206" formatCode="m/d/yy\ h:mm;@">
                  <c:v>43112.052083333336</c:v>
                </c:pt>
                <c:pt idx="28207" formatCode="m/d/yy\ h:mm;@">
                  <c:v>43112.0625</c:v>
                </c:pt>
                <c:pt idx="28208" formatCode="m/d/yy\ h:mm;@">
                  <c:v>43112.072916666664</c:v>
                </c:pt>
                <c:pt idx="28209" formatCode="m/d/yy\ h:mm;@">
                  <c:v>43112.083333333336</c:v>
                </c:pt>
                <c:pt idx="28210" formatCode="m/d/yy\ h:mm;@">
                  <c:v>43112.09375</c:v>
                </c:pt>
                <c:pt idx="28211" formatCode="m/d/yy\ h:mm;@">
                  <c:v>43112.104166666664</c:v>
                </c:pt>
                <c:pt idx="28212" formatCode="m/d/yy\ h:mm;@">
                  <c:v>43112.114583333336</c:v>
                </c:pt>
                <c:pt idx="28213" formatCode="m/d/yy\ h:mm;@">
                  <c:v>43112.125</c:v>
                </c:pt>
                <c:pt idx="28214" formatCode="m/d/yy\ h:mm;@">
                  <c:v>43112.135416666664</c:v>
                </c:pt>
                <c:pt idx="28215" formatCode="m/d/yy\ h:mm;@">
                  <c:v>43112.145833333336</c:v>
                </c:pt>
                <c:pt idx="28216" formatCode="m/d/yy\ h:mm;@">
                  <c:v>43112.15625</c:v>
                </c:pt>
                <c:pt idx="28217" formatCode="m/d/yy\ h:mm;@">
                  <c:v>43112.166666666664</c:v>
                </c:pt>
                <c:pt idx="28218" formatCode="m/d/yy\ h:mm;@">
                  <c:v>43112.177083333336</c:v>
                </c:pt>
                <c:pt idx="28219" formatCode="m/d/yy\ h:mm;@">
                  <c:v>43112.1875</c:v>
                </c:pt>
                <c:pt idx="28220" formatCode="m/d/yy\ h:mm;@">
                  <c:v>43112.197916666664</c:v>
                </c:pt>
                <c:pt idx="28221" formatCode="m/d/yy\ h:mm;@">
                  <c:v>43112.208333333336</c:v>
                </c:pt>
                <c:pt idx="28222" formatCode="m/d/yy\ h:mm;@">
                  <c:v>43112.21875</c:v>
                </c:pt>
                <c:pt idx="28223" formatCode="m/d/yy\ h:mm;@">
                  <c:v>43112.229166666664</c:v>
                </c:pt>
                <c:pt idx="28224" formatCode="m/d/yy\ h:mm;@">
                  <c:v>43112.239583333336</c:v>
                </c:pt>
                <c:pt idx="28225" formatCode="m/d/yy\ h:mm;@">
                  <c:v>43112.25</c:v>
                </c:pt>
                <c:pt idx="28226" formatCode="m/d/yy\ h:mm;@">
                  <c:v>43112.260416666664</c:v>
                </c:pt>
                <c:pt idx="28227" formatCode="m/d/yy\ h:mm;@">
                  <c:v>43112.270833333336</c:v>
                </c:pt>
                <c:pt idx="28228" formatCode="m/d/yy\ h:mm;@">
                  <c:v>43112.28125</c:v>
                </c:pt>
                <c:pt idx="28229" formatCode="m/d/yy\ h:mm;@">
                  <c:v>43112.291666666664</c:v>
                </c:pt>
                <c:pt idx="28230" formatCode="m/d/yy\ h:mm;@">
                  <c:v>43112.302083333336</c:v>
                </c:pt>
                <c:pt idx="28231" formatCode="m/d/yy\ h:mm;@">
                  <c:v>43112.3125</c:v>
                </c:pt>
                <c:pt idx="28232" formatCode="m/d/yy\ h:mm;@">
                  <c:v>43112.322916666664</c:v>
                </c:pt>
                <c:pt idx="28233" formatCode="m/d/yy\ h:mm;@">
                  <c:v>43112.333333333336</c:v>
                </c:pt>
                <c:pt idx="28234" formatCode="m/d/yy\ h:mm;@">
                  <c:v>43112.34375</c:v>
                </c:pt>
                <c:pt idx="28235" formatCode="m/d/yy\ h:mm;@">
                  <c:v>43112.354166666664</c:v>
                </c:pt>
                <c:pt idx="28236" formatCode="m/d/yy\ h:mm;@">
                  <c:v>43112.364583333336</c:v>
                </c:pt>
                <c:pt idx="28237" formatCode="m/d/yy\ h:mm;@">
                  <c:v>43112.375</c:v>
                </c:pt>
                <c:pt idx="28238" formatCode="m/d/yy\ h:mm;@">
                  <c:v>43112.385416666664</c:v>
                </c:pt>
                <c:pt idx="28239" formatCode="m/d/yy\ h:mm;@">
                  <c:v>43112.395833333336</c:v>
                </c:pt>
                <c:pt idx="28240" formatCode="m/d/yy\ h:mm;@">
                  <c:v>43112.40625</c:v>
                </c:pt>
                <c:pt idx="28241" formatCode="m/d/yy\ h:mm;@">
                  <c:v>43112.416666666664</c:v>
                </c:pt>
                <c:pt idx="28242" formatCode="m/d/yy\ h:mm;@">
                  <c:v>43112.427083333336</c:v>
                </c:pt>
                <c:pt idx="28243" formatCode="m/d/yy\ h:mm;@">
                  <c:v>43112.4375</c:v>
                </c:pt>
                <c:pt idx="28244" formatCode="m/d/yy\ h:mm;@">
                  <c:v>43112.447916666664</c:v>
                </c:pt>
                <c:pt idx="28245" formatCode="m/d/yy\ h:mm;@">
                  <c:v>43112.458333333336</c:v>
                </c:pt>
                <c:pt idx="28246" formatCode="m/d/yy\ h:mm;@">
                  <c:v>43112.46875</c:v>
                </c:pt>
                <c:pt idx="28247" formatCode="m/d/yy\ h:mm;@">
                  <c:v>43112.479166666664</c:v>
                </c:pt>
                <c:pt idx="28248" formatCode="m/d/yy\ h:mm;@">
                  <c:v>43112.489583333336</c:v>
                </c:pt>
                <c:pt idx="28249" formatCode="m/d/yy\ h:mm;@">
                  <c:v>43112.5</c:v>
                </c:pt>
                <c:pt idx="28250" formatCode="m/d/yy\ h:mm;@">
                  <c:v>43112.510416666664</c:v>
                </c:pt>
                <c:pt idx="28251" formatCode="m/d/yy\ h:mm;@">
                  <c:v>43112.520833333336</c:v>
                </c:pt>
                <c:pt idx="28252" formatCode="m/d/yy\ h:mm;@">
                  <c:v>43112.53125</c:v>
                </c:pt>
                <c:pt idx="28253" formatCode="m/d/yy\ h:mm;@">
                  <c:v>43112.541666666664</c:v>
                </c:pt>
                <c:pt idx="28254" formatCode="m/d/yy\ h:mm;@">
                  <c:v>43112.552083333336</c:v>
                </c:pt>
                <c:pt idx="28255" formatCode="m/d/yy\ h:mm;@">
                  <c:v>43112.5625</c:v>
                </c:pt>
                <c:pt idx="28256" formatCode="m/d/yy\ h:mm;@">
                  <c:v>43112.572916666664</c:v>
                </c:pt>
                <c:pt idx="28257" formatCode="m/d/yy\ h:mm;@">
                  <c:v>43112.583333333336</c:v>
                </c:pt>
                <c:pt idx="28258" formatCode="m/d/yy\ h:mm;@">
                  <c:v>43112.59375</c:v>
                </c:pt>
                <c:pt idx="28259" formatCode="m/d/yy\ h:mm;@">
                  <c:v>43112.604166666664</c:v>
                </c:pt>
                <c:pt idx="28260" formatCode="m/d/yy\ h:mm;@">
                  <c:v>43112.614583333336</c:v>
                </c:pt>
                <c:pt idx="28261" formatCode="m/d/yy\ h:mm;@">
                  <c:v>43112.625</c:v>
                </c:pt>
                <c:pt idx="28262" formatCode="m/d/yy\ h:mm;@">
                  <c:v>43112.635416666664</c:v>
                </c:pt>
                <c:pt idx="28263" formatCode="m/d/yy\ h:mm;@">
                  <c:v>43112.645833333336</c:v>
                </c:pt>
                <c:pt idx="28264" formatCode="m/d/yy\ h:mm;@">
                  <c:v>43112.65625</c:v>
                </c:pt>
                <c:pt idx="28265" formatCode="m/d/yy\ h:mm;@">
                  <c:v>43112.666666666664</c:v>
                </c:pt>
                <c:pt idx="28266" formatCode="m/d/yy\ h:mm;@">
                  <c:v>43112.677083333336</c:v>
                </c:pt>
                <c:pt idx="28267" formatCode="m/d/yy\ h:mm;@">
                  <c:v>43112.6875</c:v>
                </c:pt>
                <c:pt idx="28268" formatCode="m/d/yy\ h:mm;@">
                  <c:v>43112.697916666664</c:v>
                </c:pt>
                <c:pt idx="28269" formatCode="m/d/yy\ h:mm;@">
                  <c:v>43112.708333333336</c:v>
                </c:pt>
                <c:pt idx="28270" formatCode="m/d/yy\ h:mm;@">
                  <c:v>43112.71875</c:v>
                </c:pt>
                <c:pt idx="28271" formatCode="m/d/yy\ h:mm;@">
                  <c:v>43112.729166666664</c:v>
                </c:pt>
                <c:pt idx="28272" formatCode="m/d/yy\ h:mm;@">
                  <c:v>43112.739583333336</c:v>
                </c:pt>
                <c:pt idx="28273" formatCode="m/d/yy\ h:mm;@">
                  <c:v>43112.75</c:v>
                </c:pt>
                <c:pt idx="28274" formatCode="m/d/yy\ h:mm;@">
                  <c:v>43112.760416666664</c:v>
                </c:pt>
                <c:pt idx="28275" formatCode="m/d/yy\ h:mm;@">
                  <c:v>43112.770833333336</c:v>
                </c:pt>
                <c:pt idx="28276" formatCode="m/d/yy\ h:mm;@">
                  <c:v>43112.78125</c:v>
                </c:pt>
                <c:pt idx="28277" formatCode="m/d/yy\ h:mm;@">
                  <c:v>43112.791666666664</c:v>
                </c:pt>
                <c:pt idx="28278" formatCode="m/d/yy\ h:mm;@">
                  <c:v>43112.802083333336</c:v>
                </c:pt>
                <c:pt idx="28279" formatCode="m/d/yy\ h:mm;@">
                  <c:v>43112.8125</c:v>
                </c:pt>
                <c:pt idx="28280" formatCode="m/d/yy\ h:mm;@">
                  <c:v>43112.822916666664</c:v>
                </c:pt>
                <c:pt idx="28281" formatCode="m/d/yy\ h:mm;@">
                  <c:v>43112.833333333336</c:v>
                </c:pt>
                <c:pt idx="28282" formatCode="m/d/yy\ h:mm;@">
                  <c:v>43112.84375</c:v>
                </c:pt>
                <c:pt idx="28283" formatCode="m/d/yy\ h:mm;@">
                  <c:v>43112.854166666664</c:v>
                </c:pt>
                <c:pt idx="28284" formatCode="m/d/yy\ h:mm;@">
                  <c:v>43112.864583333336</c:v>
                </c:pt>
                <c:pt idx="28285" formatCode="m/d/yy\ h:mm;@">
                  <c:v>43112.875</c:v>
                </c:pt>
                <c:pt idx="28286" formatCode="m/d/yy\ h:mm;@">
                  <c:v>43112.885416666664</c:v>
                </c:pt>
                <c:pt idx="28287" formatCode="m/d/yy\ h:mm;@">
                  <c:v>43112.895833333336</c:v>
                </c:pt>
                <c:pt idx="28288" formatCode="m/d/yy\ h:mm;@">
                  <c:v>43112.90625</c:v>
                </c:pt>
                <c:pt idx="28289" formatCode="m/d/yy\ h:mm;@">
                  <c:v>43112.916666666664</c:v>
                </c:pt>
                <c:pt idx="28290" formatCode="m/d/yy\ h:mm;@">
                  <c:v>43112.927083333336</c:v>
                </c:pt>
                <c:pt idx="28291" formatCode="m/d/yy\ h:mm;@">
                  <c:v>43112.9375</c:v>
                </c:pt>
                <c:pt idx="28292" formatCode="m/d/yy\ h:mm;@">
                  <c:v>43112.947916666664</c:v>
                </c:pt>
                <c:pt idx="28293" formatCode="m/d/yy\ h:mm;@">
                  <c:v>43112.958333333336</c:v>
                </c:pt>
                <c:pt idx="28294" formatCode="m/d/yy\ h:mm;@">
                  <c:v>43112.96875</c:v>
                </c:pt>
                <c:pt idx="28295" formatCode="m/d/yy\ h:mm;@">
                  <c:v>43112.979166666664</c:v>
                </c:pt>
                <c:pt idx="28296" formatCode="m/d/yy\ h:mm;@">
                  <c:v>43112.989583333336</c:v>
                </c:pt>
                <c:pt idx="28297" formatCode="m/d/yy\ h:mm;@">
                  <c:v>43113</c:v>
                </c:pt>
                <c:pt idx="28298" formatCode="m/d/yy\ h:mm;@">
                  <c:v>43113.010416666664</c:v>
                </c:pt>
                <c:pt idx="28299" formatCode="m/d/yy\ h:mm;@">
                  <c:v>43113.020833333336</c:v>
                </c:pt>
                <c:pt idx="28300" formatCode="m/d/yy\ h:mm;@">
                  <c:v>43113.03125</c:v>
                </c:pt>
                <c:pt idx="28301" formatCode="m/d/yy\ h:mm;@">
                  <c:v>43113.041666666664</c:v>
                </c:pt>
                <c:pt idx="28302" formatCode="m/d/yy\ h:mm;@">
                  <c:v>43113.052083333336</c:v>
                </c:pt>
                <c:pt idx="28303" formatCode="m/d/yy\ h:mm;@">
                  <c:v>43113.0625</c:v>
                </c:pt>
                <c:pt idx="28304" formatCode="m/d/yy\ h:mm;@">
                  <c:v>43113.072916666664</c:v>
                </c:pt>
                <c:pt idx="28305" formatCode="m/d/yy\ h:mm;@">
                  <c:v>43113.083333333336</c:v>
                </c:pt>
                <c:pt idx="28306" formatCode="m/d/yy\ h:mm;@">
                  <c:v>43113.09375</c:v>
                </c:pt>
                <c:pt idx="28307" formatCode="m/d/yy\ h:mm;@">
                  <c:v>43113.104166666664</c:v>
                </c:pt>
                <c:pt idx="28308" formatCode="m/d/yy\ h:mm;@">
                  <c:v>43113.114583333336</c:v>
                </c:pt>
                <c:pt idx="28309" formatCode="m/d/yy\ h:mm;@">
                  <c:v>43113.125</c:v>
                </c:pt>
                <c:pt idx="28310" formatCode="m/d/yy\ h:mm;@">
                  <c:v>43113.135416666664</c:v>
                </c:pt>
                <c:pt idx="28311" formatCode="m/d/yy\ h:mm;@">
                  <c:v>43113.145833333336</c:v>
                </c:pt>
                <c:pt idx="28312" formatCode="m/d/yy\ h:mm;@">
                  <c:v>43113.15625</c:v>
                </c:pt>
                <c:pt idx="28313" formatCode="m/d/yy\ h:mm;@">
                  <c:v>43113.166666666664</c:v>
                </c:pt>
                <c:pt idx="28314" formatCode="m/d/yy\ h:mm;@">
                  <c:v>43113.177083333336</c:v>
                </c:pt>
                <c:pt idx="28315" formatCode="m/d/yy\ h:mm;@">
                  <c:v>43113.1875</c:v>
                </c:pt>
                <c:pt idx="28316" formatCode="m/d/yy\ h:mm;@">
                  <c:v>43113.197916666664</c:v>
                </c:pt>
                <c:pt idx="28317" formatCode="m/d/yy\ h:mm;@">
                  <c:v>43113.208333333336</c:v>
                </c:pt>
                <c:pt idx="28318" formatCode="m/d/yy\ h:mm;@">
                  <c:v>43113.21875</c:v>
                </c:pt>
                <c:pt idx="28319" formatCode="m/d/yy\ h:mm;@">
                  <c:v>43113.229166666664</c:v>
                </c:pt>
                <c:pt idx="28320" formatCode="m/d/yy\ h:mm;@">
                  <c:v>43113.239583333336</c:v>
                </c:pt>
                <c:pt idx="28321" formatCode="m/d/yy\ h:mm;@">
                  <c:v>43113.25</c:v>
                </c:pt>
                <c:pt idx="28322" formatCode="m/d/yy\ h:mm;@">
                  <c:v>43113.260416666664</c:v>
                </c:pt>
                <c:pt idx="28323" formatCode="m/d/yy\ h:mm;@">
                  <c:v>43113.270833333336</c:v>
                </c:pt>
                <c:pt idx="28324" formatCode="m/d/yy\ h:mm;@">
                  <c:v>43113.28125</c:v>
                </c:pt>
                <c:pt idx="28325" formatCode="m/d/yy\ h:mm;@">
                  <c:v>43113.291666666664</c:v>
                </c:pt>
                <c:pt idx="28326" formatCode="m/d/yy\ h:mm;@">
                  <c:v>43113.302083333336</c:v>
                </c:pt>
                <c:pt idx="28327" formatCode="m/d/yy\ h:mm;@">
                  <c:v>43113.3125</c:v>
                </c:pt>
                <c:pt idx="28328" formatCode="m/d/yy\ h:mm;@">
                  <c:v>43113.322916666664</c:v>
                </c:pt>
                <c:pt idx="28329" formatCode="m/d/yy\ h:mm;@">
                  <c:v>43113.333333333336</c:v>
                </c:pt>
                <c:pt idx="28330" formatCode="m/d/yy\ h:mm;@">
                  <c:v>43113.34375</c:v>
                </c:pt>
                <c:pt idx="28331" formatCode="m/d/yy\ h:mm;@">
                  <c:v>43113.354166666664</c:v>
                </c:pt>
                <c:pt idx="28332" formatCode="m/d/yy\ h:mm;@">
                  <c:v>43113.364583333336</c:v>
                </c:pt>
                <c:pt idx="28333" formatCode="m/d/yy\ h:mm;@">
                  <c:v>43113.375</c:v>
                </c:pt>
                <c:pt idx="28334" formatCode="m/d/yy\ h:mm;@">
                  <c:v>43113.385416666664</c:v>
                </c:pt>
                <c:pt idx="28335" formatCode="m/d/yy\ h:mm;@">
                  <c:v>43113.395833333336</c:v>
                </c:pt>
                <c:pt idx="28336" formatCode="m/d/yy\ h:mm;@">
                  <c:v>43113.40625</c:v>
                </c:pt>
                <c:pt idx="28337" formatCode="m/d/yy\ h:mm;@">
                  <c:v>43113.416666666664</c:v>
                </c:pt>
                <c:pt idx="28338" formatCode="m/d/yy\ h:mm;@">
                  <c:v>43113.427083333336</c:v>
                </c:pt>
                <c:pt idx="28339" formatCode="m/d/yy\ h:mm;@">
                  <c:v>43113.4375</c:v>
                </c:pt>
                <c:pt idx="28340" formatCode="m/d/yy\ h:mm;@">
                  <c:v>43113.447916666664</c:v>
                </c:pt>
                <c:pt idx="28341" formatCode="m/d/yy\ h:mm;@">
                  <c:v>43113.458333333336</c:v>
                </c:pt>
                <c:pt idx="28342" formatCode="m/d/yy\ h:mm;@">
                  <c:v>43113.46875</c:v>
                </c:pt>
                <c:pt idx="28343" formatCode="m/d/yy\ h:mm;@">
                  <c:v>43113.479166666664</c:v>
                </c:pt>
                <c:pt idx="28344" formatCode="m/d/yy\ h:mm;@">
                  <c:v>43113.489583333336</c:v>
                </c:pt>
                <c:pt idx="28345" formatCode="m/d/yy\ h:mm;@">
                  <c:v>43113.5</c:v>
                </c:pt>
                <c:pt idx="28346" formatCode="m/d/yy\ h:mm;@">
                  <c:v>43113.510416666664</c:v>
                </c:pt>
                <c:pt idx="28347" formatCode="m/d/yy\ h:mm;@">
                  <c:v>43113.520833333336</c:v>
                </c:pt>
                <c:pt idx="28348" formatCode="m/d/yy\ h:mm;@">
                  <c:v>43113.53125</c:v>
                </c:pt>
                <c:pt idx="28349" formatCode="m/d/yy\ h:mm;@">
                  <c:v>43113.541666666664</c:v>
                </c:pt>
                <c:pt idx="28350" formatCode="m/d/yy\ h:mm;@">
                  <c:v>43113.552083333336</c:v>
                </c:pt>
                <c:pt idx="28351" formatCode="m/d/yy\ h:mm;@">
                  <c:v>43113.5625</c:v>
                </c:pt>
                <c:pt idx="28352" formatCode="m/d/yy\ h:mm;@">
                  <c:v>43113.572916666664</c:v>
                </c:pt>
                <c:pt idx="28353" formatCode="m/d/yy\ h:mm;@">
                  <c:v>43113.583333333336</c:v>
                </c:pt>
                <c:pt idx="28354" formatCode="m/d/yy\ h:mm;@">
                  <c:v>43113.59375</c:v>
                </c:pt>
                <c:pt idx="28355" formatCode="m/d/yy\ h:mm;@">
                  <c:v>43113.604166666664</c:v>
                </c:pt>
                <c:pt idx="28356" formatCode="m/d/yy\ h:mm;@">
                  <c:v>43113.614583333336</c:v>
                </c:pt>
                <c:pt idx="28357" formatCode="m/d/yy\ h:mm;@">
                  <c:v>43113.625</c:v>
                </c:pt>
                <c:pt idx="28358" formatCode="m/d/yy\ h:mm;@">
                  <c:v>43113.635416666664</c:v>
                </c:pt>
                <c:pt idx="28359" formatCode="m/d/yy\ h:mm;@">
                  <c:v>43113.645833333336</c:v>
                </c:pt>
                <c:pt idx="28360" formatCode="m/d/yy\ h:mm;@">
                  <c:v>43113.65625</c:v>
                </c:pt>
                <c:pt idx="28361" formatCode="m/d/yy\ h:mm;@">
                  <c:v>43113.666666666664</c:v>
                </c:pt>
                <c:pt idx="28362" formatCode="m/d/yy\ h:mm;@">
                  <c:v>43113.677083333336</c:v>
                </c:pt>
                <c:pt idx="28363" formatCode="m/d/yy\ h:mm;@">
                  <c:v>43113.6875</c:v>
                </c:pt>
                <c:pt idx="28364" formatCode="m/d/yy\ h:mm;@">
                  <c:v>43113.697916666664</c:v>
                </c:pt>
                <c:pt idx="28365" formatCode="m/d/yy\ h:mm;@">
                  <c:v>43113.708333333336</c:v>
                </c:pt>
                <c:pt idx="28366" formatCode="m/d/yy\ h:mm;@">
                  <c:v>43113.71875</c:v>
                </c:pt>
                <c:pt idx="28367" formatCode="m/d/yy\ h:mm;@">
                  <c:v>43113.729166666664</c:v>
                </c:pt>
                <c:pt idx="28368" formatCode="m/d/yy\ h:mm;@">
                  <c:v>43113.739583333336</c:v>
                </c:pt>
                <c:pt idx="28369" formatCode="m/d/yy\ h:mm;@">
                  <c:v>43113.75</c:v>
                </c:pt>
                <c:pt idx="28370" formatCode="m/d/yy\ h:mm;@">
                  <c:v>43113.760416666664</c:v>
                </c:pt>
                <c:pt idx="28371" formatCode="m/d/yy\ h:mm;@">
                  <c:v>43113.770833333336</c:v>
                </c:pt>
                <c:pt idx="28372" formatCode="m/d/yy\ h:mm;@">
                  <c:v>43113.78125</c:v>
                </c:pt>
                <c:pt idx="28373" formatCode="m/d/yy\ h:mm;@">
                  <c:v>43113.791666666664</c:v>
                </c:pt>
                <c:pt idx="28374" formatCode="m/d/yy\ h:mm;@">
                  <c:v>43113.802083333336</c:v>
                </c:pt>
                <c:pt idx="28375" formatCode="m/d/yy\ h:mm;@">
                  <c:v>43113.8125</c:v>
                </c:pt>
                <c:pt idx="28376" formatCode="m/d/yy\ h:mm;@">
                  <c:v>43113.822916666664</c:v>
                </c:pt>
                <c:pt idx="28377" formatCode="m/d/yy\ h:mm;@">
                  <c:v>43113.833333333336</c:v>
                </c:pt>
                <c:pt idx="28378" formatCode="m/d/yy\ h:mm;@">
                  <c:v>43113.84375</c:v>
                </c:pt>
                <c:pt idx="28379" formatCode="m/d/yy\ h:mm;@">
                  <c:v>43113.854166666664</c:v>
                </c:pt>
                <c:pt idx="28380" formatCode="m/d/yy\ h:mm;@">
                  <c:v>43113.864583333336</c:v>
                </c:pt>
                <c:pt idx="28381" formatCode="m/d/yy\ h:mm;@">
                  <c:v>43113.875</c:v>
                </c:pt>
                <c:pt idx="28382" formatCode="m/d/yy\ h:mm;@">
                  <c:v>43113.885416666664</c:v>
                </c:pt>
                <c:pt idx="28383" formatCode="m/d/yy\ h:mm;@">
                  <c:v>43113.895833333336</c:v>
                </c:pt>
                <c:pt idx="28384" formatCode="m/d/yy\ h:mm;@">
                  <c:v>43113.90625</c:v>
                </c:pt>
                <c:pt idx="28385" formatCode="m/d/yy\ h:mm;@">
                  <c:v>43113.916666666664</c:v>
                </c:pt>
                <c:pt idx="28386" formatCode="m/d/yy\ h:mm;@">
                  <c:v>43113.927083333336</c:v>
                </c:pt>
                <c:pt idx="28387" formatCode="m/d/yy\ h:mm;@">
                  <c:v>43113.9375</c:v>
                </c:pt>
                <c:pt idx="28388" formatCode="m/d/yy\ h:mm;@">
                  <c:v>43113.947916666664</c:v>
                </c:pt>
                <c:pt idx="28389" formatCode="m/d/yy\ h:mm;@">
                  <c:v>43113.958333333336</c:v>
                </c:pt>
                <c:pt idx="28390" formatCode="m/d/yy\ h:mm;@">
                  <c:v>43113.96875</c:v>
                </c:pt>
                <c:pt idx="28391" formatCode="m/d/yy\ h:mm;@">
                  <c:v>43113.979166666664</c:v>
                </c:pt>
                <c:pt idx="28392" formatCode="m/d/yy\ h:mm;@">
                  <c:v>43113.989583333336</c:v>
                </c:pt>
                <c:pt idx="28393" formatCode="m/d/yy\ h:mm;@">
                  <c:v>43114</c:v>
                </c:pt>
                <c:pt idx="28394" formatCode="m/d/yy\ h:mm;@">
                  <c:v>43114.010416666664</c:v>
                </c:pt>
                <c:pt idx="28395" formatCode="m/d/yy\ h:mm;@">
                  <c:v>43114.020833333336</c:v>
                </c:pt>
                <c:pt idx="28396" formatCode="m/d/yy\ h:mm;@">
                  <c:v>43114.03125</c:v>
                </c:pt>
                <c:pt idx="28397" formatCode="m/d/yy\ h:mm;@">
                  <c:v>43114.041666666664</c:v>
                </c:pt>
                <c:pt idx="28398" formatCode="m/d/yy\ h:mm;@">
                  <c:v>43114.052083333336</c:v>
                </c:pt>
                <c:pt idx="28399" formatCode="m/d/yy\ h:mm;@">
                  <c:v>43114.0625</c:v>
                </c:pt>
                <c:pt idx="28400" formatCode="m/d/yy\ h:mm;@">
                  <c:v>43114.072916666664</c:v>
                </c:pt>
                <c:pt idx="28401" formatCode="m/d/yy\ h:mm;@">
                  <c:v>43114.083333333336</c:v>
                </c:pt>
                <c:pt idx="28402" formatCode="m/d/yy\ h:mm;@">
                  <c:v>43114.09375</c:v>
                </c:pt>
                <c:pt idx="28403" formatCode="m/d/yy\ h:mm;@">
                  <c:v>43114.104166666664</c:v>
                </c:pt>
                <c:pt idx="28404" formatCode="m/d/yy\ h:mm;@">
                  <c:v>43114.114583333336</c:v>
                </c:pt>
                <c:pt idx="28405" formatCode="m/d/yy\ h:mm;@">
                  <c:v>43114.125</c:v>
                </c:pt>
                <c:pt idx="28406" formatCode="m/d/yy\ h:mm;@">
                  <c:v>43114.135416666664</c:v>
                </c:pt>
                <c:pt idx="28407" formatCode="m/d/yy\ h:mm;@">
                  <c:v>43114.145833333336</c:v>
                </c:pt>
                <c:pt idx="28408" formatCode="m/d/yy\ h:mm;@">
                  <c:v>43114.15625</c:v>
                </c:pt>
                <c:pt idx="28409" formatCode="m/d/yy\ h:mm;@">
                  <c:v>43114.166666666664</c:v>
                </c:pt>
                <c:pt idx="28410" formatCode="m/d/yy\ h:mm;@">
                  <c:v>43114.177083333336</c:v>
                </c:pt>
                <c:pt idx="28411" formatCode="m/d/yy\ h:mm;@">
                  <c:v>43114.1875</c:v>
                </c:pt>
                <c:pt idx="28412" formatCode="m/d/yy\ h:mm;@">
                  <c:v>43114.197916666664</c:v>
                </c:pt>
                <c:pt idx="28413" formatCode="m/d/yy\ h:mm;@">
                  <c:v>43114.208333333336</c:v>
                </c:pt>
                <c:pt idx="28414" formatCode="m/d/yy\ h:mm;@">
                  <c:v>43114.21875</c:v>
                </c:pt>
                <c:pt idx="28415" formatCode="m/d/yy\ h:mm;@">
                  <c:v>43114.229166666664</c:v>
                </c:pt>
                <c:pt idx="28416" formatCode="m/d/yy\ h:mm;@">
                  <c:v>43114.239583333336</c:v>
                </c:pt>
                <c:pt idx="28417" formatCode="m/d/yy\ h:mm;@">
                  <c:v>43114.25</c:v>
                </c:pt>
                <c:pt idx="28418" formatCode="m/d/yy\ h:mm;@">
                  <c:v>43114.260416666664</c:v>
                </c:pt>
                <c:pt idx="28419" formatCode="m/d/yy\ h:mm;@">
                  <c:v>43114.270833333336</c:v>
                </c:pt>
                <c:pt idx="28420" formatCode="m/d/yy\ h:mm;@">
                  <c:v>43114.28125</c:v>
                </c:pt>
                <c:pt idx="28421" formatCode="m/d/yy\ h:mm;@">
                  <c:v>43114.291666666664</c:v>
                </c:pt>
                <c:pt idx="28422" formatCode="m/d/yy\ h:mm;@">
                  <c:v>43114.302083333336</c:v>
                </c:pt>
                <c:pt idx="28423" formatCode="m/d/yy\ h:mm;@">
                  <c:v>43114.3125</c:v>
                </c:pt>
                <c:pt idx="28424" formatCode="m/d/yy\ h:mm;@">
                  <c:v>43114.322916666664</c:v>
                </c:pt>
                <c:pt idx="28425" formatCode="m/d/yy\ h:mm;@">
                  <c:v>43114.333333333336</c:v>
                </c:pt>
                <c:pt idx="28426" formatCode="m/d/yy\ h:mm;@">
                  <c:v>43114.34375</c:v>
                </c:pt>
                <c:pt idx="28427" formatCode="m/d/yy\ h:mm;@">
                  <c:v>43114.354166666664</c:v>
                </c:pt>
                <c:pt idx="28428" formatCode="m/d/yy\ h:mm;@">
                  <c:v>43114.364583333336</c:v>
                </c:pt>
                <c:pt idx="28429" formatCode="m/d/yy\ h:mm;@">
                  <c:v>43114.375</c:v>
                </c:pt>
                <c:pt idx="28430" formatCode="m/d/yy\ h:mm;@">
                  <c:v>43114.385416666664</c:v>
                </c:pt>
                <c:pt idx="28431" formatCode="m/d/yy\ h:mm;@">
                  <c:v>43114.395833333336</c:v>
                </c:pt>
                <c:pt idx="28432" formatCode="m/d/yy\ h:mm;@">
                  <c:v>43114.40625</c:v>
                </c:pt>
                <c:pt idx="28433" formatCode="m/d/yy\ h:mm;@">
                  <c:v>43114.416666666664</c:v>
                </c:pt>
                <c:pt idx="28434" formatCode="m/d/yy\ h:mm;@">
                  <c:v>43114.427083333336</c:v>
                </c:pt>
                <c:pt idx="28435" formatCode="m/d/yy\ h:mm;@">
                  <c:v>43114.4375</c:v>
                </c:pt>
                <c:pt idx="28436" formatCode="m/d/yy\ h:mm;@">
                  <c:v>43114.447916666664</c:v>
                </c:pt>
                <c:pt idx="28437" formatCode="m/d/yy\ h:mm;@">
                  <c:v>43114.458333333336</c:v>
                </c:pt>
                <c:pt idx="28438" formatCode="m/d/yy\ h:mm;@">
                  <c:v>43114.46875</c:v>
                </c:pt>
                <c:pt idx="28439" formatCode="m/d/yy\ h:mm;@">
                  <c:v>43114.479166666664</c:v>
                </c:pt>
                <c:pt idx="28440" formatCode="m/d/yy\ h:mm;@">
                  <c:v>43114.489583333336</c:v>
                </c:pt>
                <c:pt idx="28441" formatCode="m/d/yy\ h:mm;@">
                  <c:v>43114.5</c:v>
                </c:pt>
                <c:pt idx="28442" formatCode="m/d/yy\ h:mm;@">
                  <c:v>43114.510416666664</c:v>
                </c:pt>
                <c:pt idx="28443" formatCode="m/d/yy\ h:mm;@">
                  <c:v>43114.520833333336</c:v>
                </c:pt>
                <c:pt idx="28444" formatCode="m/d/yy\ h:mm;@">
                  <c:v>43114.53125</c:v>
                </c:pt>
                <c:pt idx="28445" formatCode="m/d/yy\ h:mm;@">
                  <c:v>43114.541666666664</c:v>
                </c:pt>
                <c:pt idx="28446" formatCode="m/d/yy\ h:mm;@">
                  <c:v>43114.552083333336</c:v>
                </c:pt>
                <c:pt idx="28447" formatCode="m/d/yy\ h:mm;@">
                  <c:v>43114.5625</c:v>
                </c:pt>
                <c:pt idx="28448" formatCode="m/d/yy\ h:mm;@">
                  <c:v>43114.572916666664</c:v>
                </c:pt>
                <c:pt idx="28449" formatCode="m/d/yy\ h:mm;@">
                  <c:v>43114.583333333336</c:v>
                </c:pt>
                <c:pt idx="28450" formatCode="m/d/yy\ h:mm;@">
                  <c:v>43114.59375</c:v>
                </c:pt>
                <c:pt idx="28451" formatCode="m/d/yy\ h:mm;@">
                  <c:v>43114.604166666664</c:v>
                </c:pt>
                <c:pt idx="28452" formatCode="m/d/yy\ h:mm;@">
                  <c:v>43114.614583333336</c:v>
                </c:pt>
                <c:pt idx="28453" formatCode="m/d/yy\ h:mm;@">
                  <c:v>43114.625</c:v>
                </c:pt>
                <c:pt idx="28454" formatCode="m/d/yy\ h:mm;@">
                  <c:v>43114.635416666664</c:v>
                </c:pt>
                <c:pt idx="28455" formatCode="m/d/yy\ h:mm;@">
                  <c:v>43114.645833333336</c:v>
                </c:pt>
                <c:pt idx="28456" formatCode="m/d/yy\ h:mm;@">
                  <c:v>43114.65625</c:v>
                </c:pt>
                <c:pt idx="28457" formatCode="m/d/yy\ h:mm;@">
                  <c:v>43114.666666666664</c:v>
                </c:pt>
                <c:pt idx="28458" formatCode="m/d/yy\ h:mm;@">
                  <c:v>43114.677083333336</c:v>
                </c:pt>
                <c:pt idx="28459" formatCode="m/d/yy\ h:mm;@">
                  <c:v>43114.6875</c:v>
                </c:pt>
                <c:pt idx="28460" formatCode="m/d/yy\ h:mm;@">
                  <c:v>43114.697916666664</c:v>
                </c:pt>
                <c:pt idx="28461" formatCode="m/d/yy\ h:mm;@">
                  <c:v>43114.708333333336</c:v>
                </c:pt>
                <c:pt idx="28462" formatCode="m/d/yy\ h:mm;@">
                  <c:v>43114.71875</c:v>
                </c:pt>
                <c:pt idx="28463" formatCode="m/d/yy\ h:mm;@">
                  <c:v>43114.729166666664</c:v>
                </c:pt>
                <c:pt idx="28464" formatCode="m/d/yy\ h:mm;@">
                  <c:v>43114.739583333336</c:v>
                </c:pt>
                <c:pt idx="28465" formatCode="m/d/yy\ h:mm;@">
                  <c:v>43114.75</c:v>
                </c:pt>
                <c:pt idx="28466" formatCode="m/d/yy\ h:mm;@">
                  <c:v>43114.760416666664</c:v>
                </c:pt>
                <c:pt idx="28467" formatCode="m/d/yy\ h:mm;@">
                  <c:v>43114.770833333336</c:v>
                </c:pt>
                <c:pt idx="28468" formatCode="m/d/yy\ h:mm;@">
                  <c:v>43114.78125</c:v>
                </c:pt>
                <c:pt idx="28469" formatCode="m/d/yy\ h:mm;@">
                  <c:v>43114.791666666664</c:v>
                </c:pt>
                <c:pt idx="28470" formatCode="m/d/yy\ h:mm;@">
                  <c:v>43114.802083333336</c:v>
                </c:pt>
                <c:pt idx="28471" formatCode="m/d/yy\ h:mm;@">
                  <c:v>43114.8125</c:v>
                </c:pt>
                <c:pt idx="28472" formatCode="m/d/yy\ h:mm;@">
                  <c:v>43114.822916666664</c:v>
                </c:pt>
                <c:pt idx="28473" formatCode="m/d/yy\ h:mm;@">
                  <c:v>43114.833333333336</c:v>
                </c:pt>
                <c:pt idx="28474" formatCode="m/d/yy\ h:mm;@">
                  <c:v>43114.84375</c:v>
                </c:pt>
                <c:pt idx="28475" formatCode="m/d/yy\ h:mm;@">
                  <c:v>43114.854166666664</c:v>
                </c:pt>
                <c:pt idx="28476" formatCode="m/d/yy\ h:mm;@">
                  <c:v>43114.864583333336</c:v>
                </c:pt>
                <c:pt idx="28477" formatCode="m/d/yy\ h:mm;@">
                  <c:v>43114.875</c:v>
                </c:pt>
                <c:pt idx="28478" formatCode="m/d/yy\ h:mm;@">
                  <c:v>43114.885416666664</c:v>
                </c:pt>
                <c:pt idx="28479" formatCode="m/d/yy\ h:mm;@">
                  <c:v>43114.895833333336</c:v>
                </c:pt>
                <c:pt idx="28480" formatCode="m/d/yy\ h:mm;@">
                  <c:v>43114.90625</c:v>
                </c:pt>
                <c:pt idx="28481" formatCode="m/d/yy\ h:mm;@">
                  <c:v>43114.916666666664</c:v>
                </c:pt>
                <c:pt idx="28482" formatCode="m/d/yy\ h:mm;@">
                  <c:v>43114.927083333336</c:v>
                </c:pt>
                <c:pt idx="28483" formatCode="m/d/yy\ h:mm;@">
                  <c:v>43114.9375</c:v>
                </c:pt>
                <c:pt idx="28484" formatCode="m/d/yy\ h:mm;@">
                  <c:v>43114.947916666664</c:v>
                </c:pt>
                <c:pt idx="28485" formatCode="m/d/yy\ h:mm;@">
                  <c:v>43114.958333333336</c:v>
                </c:pt>
                <c:pt idx="28486" formatCode="m/d/yy\ h:mm;@">
                  <c:v>43114.96875</c:v>
                </c:pt>
                <c:pt idx="28487" formatCode="m/d/yy\ h:mm;@">
                  <c:v>43114.979166666664</c:v>
                </c:pt>
                <c:pt idx="28488" formatCode="m/d/yy\ h:mm;@">
                  <c:v>43114.989583333336</c:v>
                </c:pt>
                <c:pt idx="28489" formatCode="m/d/yy\ h:mm;@">
                  <c:v>43115</c:v>
                </c:pt>
                <c:pt idx="28490" formatCode="m/d/yy\ h:mm;@">
                  <c:v>43115.010416666664</c:v>
                </c:pt>
                <c:pt idx="28491" formatCode="m/d/yy\ h:mm;@">
                  <c:v>43115.020833333336</c:v>
                </c:pt>
                <c:pt idx="28492" formatCode="m/d/yy\ h:mm;@">
                  <c:v>43115.03125</c:v>
                </c:pt>
                <c:pt idx="28493" formatCode="m/d/yy\ h:mm;@">
                  <c:v>43115.041666666664</c:v>
                </c:pt>
                <c:pt idx="28494" formatCode="m/d/yy\ h:mm;@">
                  <c:v>43115.052083333336</c:v>
                </c:pt>
                <c:pt idx="28495" formatCode="m/d/yy\ h:mm;@">
                  <c:v>43115.0625</c:v>
                </c:pt>
                <c:pt idx="28496" formatCode="m/d/yy\ h:mm;@">
                  <c:v>43115.072916666664</c:v>
                </c:pt>
                <c:pt idx="28497" formatCode="m/d/yy\ h:mm;@">
                  <c:v>43115.083333333336</c:v>
                </c:pt>
                <c:pt idx="28498" formatCode="m/d/yy\ h:mm;@">
                  <c:v>43115.09375</c:v>
                </c:pt>
                <c:pt idx="28499" formatCode="m/d/yy\ h:mm;@">
                  <c:v>43115.104166666664</c:v>
                </c:pt>
                <c:pt idx="28500" formatCode="m/d/yy\ h:mm;@">
                  <c:v>43115.114583333336</c:v>
                </c:pt>
                <c:pt idx="28501" formatCode="m/d/yy\ h:mm;@">
                  <c:v>43115.125</c:v>
                </c:pt>
                <c:pt idx="28502" formatCode="m/d/yy\ h:mm;@">
                  <c:v>43115.135416666664</c:v>
                </c:pt>
                <c:pt idx="28503" formatCode="m/d/yy\ h:mm;@">
                  <c:v>43115.145833333336</c:v>
                </c:pt>
                <c:pt idx="28504" formatCode="m/d/yy\ h:mm;@">
                  <c:v>43115.15625</c:v>
                </c:pt>
                <c:pt idx="28505" formatCode="m/d/yy\ h:mm;@">
                  <c:v>43115.166666666664</c:v>
                </c:pt>
                <c:pt idx="28506" formatCode="m/d/yy\ h:mm;@">
                  <c:v>43115.177083333336</c:v>
                </c:pt>
                <c:pt idx="28507" formatCode="m/d/yy\ h:mm;@">
                  <c:v>43115.1875</c:v>
                </c:pt>
                <c:pt idx="28508" formatCode="m/d/yy\ h:mm;@">
                  <c:v>43115.197916666664</c:v>
                </c:pt>
                <c:pt idx="28509" formatCode="m/d/yy\ h:mm;@">
                  <c:v>43115.208333333336</c:v>
                </c:pt>
                <c:pt idx="28510" formatCode="m/d/yy\ h:mm;@">
                  <c:v>43115.21875</c:v>
                </c:pt>
                <c:pt idx="28511" formatCode="m/d/yy\ h:mm;@">
                  <c:v>43115.229166666664</c:v>
                </c:pt>
                <c:pt idx="28512" formatCode="m/d/yy\ h:mm;@">
                  <c:v>43115.239583333336</c:v>
                </c:pt>
                <c:pt idx="28513" formatCode="m/d/yy\ h:mm;@">
                  <c:v>43115.25</c:v>
                </c:pt>
                <c:pt idx="28514" formatCode="m/d/yy\ h:mm;@">
                  <c:v>43115.260416666664</c:v>
                </c:pt>
                <c:pt idx="28515" formatCode="m/d/yy\ h:mm;@">
                  <c:v>43115.270833333336</c:v>
                </c:pt>
                <c:pt idx="28516" formatCode="m/d/yy\ h:mm;@">
                  <c:v>43115.28125</c:v>
                </c:pt>
                <c:pt idx="28517" formatCode="m/d/yy\ h:mm;@">
                  <c:v>43115.291666666664</c:v>
                </c:pt>
                <c:pt idx="28518" formatCode="m/d/yy\ h:mm;@">
                  <c:v>43115.302083333336</c:v>
                </c:pt>
                <c:pt idx="28519" formatCode="m/d/yy\ h:mm;@">
                  <c:v>43115.3125</c:v>
                </c:pt>
                <c:pt idx="28520" formatCode="m/d/yy\ h:mm;@">
                  <c:v>43115.322916666664</c:v>
                </c:pt>
                <c:pt idx="28521" formatCode="m/d/yy\ h:mm;@">
                  <c:v>43115.333333333336</c:v>
                </c:pt>
                <c:pt idx="28522" formatCode="m/d/yy\ h:mm;@">
                  <c:v>43115.34375</c:v>
                </c:pt>
                <c:pt idx="28523" formatCode="m/d/yy\ h:mm;@">
                  <c:v>43115.354166666664</c:v>
                </c:pt>
                <c:pt idx="28524" formatCode="m/d/yy\ h:mm;@">
                  <c:v>43115.364583333336</c:v>
                </c:pt>
                <c:pt idx="28525" formatCode="m/d/yy\ h:mm;@">
                  <c:v>43115.375</c:v>
                </c:pt>
                <c:pt idx="28526" formatCode="m/d/yy\ h:mm;@">
                  <c:v>43115.385416666664</c:v>
                </c:pt>
                <c:pt idx="28527" formatCode="m/d/yy\ h:mm;@">
                  <c:v>43115.395833333336</c:v>
                </c:pt>
                <c:pt idx="28528" formatCode="m/d/yy\ h:mm;@">
                  <c:v>43115.40625</c:v>
                </c:pt>
                <c:pt idx="28529" formatCode="m/d/yy\ h:mm;@">
                  <c:v>43115.416666666664</c:v>
                </c:pt>
                <c:pt idx="28530" formatCode="m/d/yy\ h:mm;@">
                  <c:v>43115.427083333336</c:v>
                </c:pt>
                <c:pt idx="28531" formatCode="m/d/yy\ h:mm;@">
                  <c:v>43115.4375</c:v>
                </c:pt>
                <c:pt idx="28532" formatCode="m/d/yy\ h:mm;@">
                  <c:v>43115.447916666664</c:v>
                </c:pt>
                <c:pt idx="28533" formatCode="m/d/yy\ h:mm;@">
                  <c:v>43115.458333333336</c:v>
                </c:pt>
                <c:pt idx="28534" formatCode="m/d/yy\ h:mm;@">
                  <c:v>43115.46875</c:v>
                </c:pt>
                <c:pt idx="28535" formatCode="m/d/yy\ h:mm;@">
                  <c:v>43115.479166666664</c:v>
                </c:pt>
                <c:pt idx="28536" formatCode="m/d/yy\ h:mm;@">
                  <c:v>43115.489583333336</c:v>
                </c:pt>
                <c:pt idx="28537" formatCode="m/d/yy\ h:mm;@">
                  <c:v>43115.5</c:v>
                </c:pt>
                <c:pt idx="28538" formatCode="m/d/yy\ h:mm;@">
                  <c:v>43115.510416666664</c:v>
                </c:pt>
                <c:pt idx="28539" formatCode="m/d/yy\ h:mm;@">
                  <c:v>43115.520833333336</c:v>
                </c:pt>
                <c:pt idx="28540" formatCode="m/d/yy\ h:mm;@">
                  <c:v>43115.53125</c:v>
                </c:pt>
                <c:pt idx="28541" formatCode="m/d/yy\ h:mm;@">
                  <c:v>43115.541666666664</c:v>
                </c:pt>
                <c:pt idx="28542" formatCode="m/d/yy\ h:mm;@">
                  <c:v>43115.552083333336</c:v>
                </c:pt>
                <c:pt idx="28543" formatCode="m/d/yy\ h:mm;@">
                  <c:v>43115.5625</c:v>
                </c:pt>
                <c:pt idx="28544" formatCode="m/d/yy\ h:mm;@">
                  <c:v>43115.572916666664</c:v>
                </c:pt>
                <c:pt idx="28545" formatCode="m/d/yy\ h:mm;@">
                  <c:v>43115.583333333336</c:v>
                </c:pt>
                <c:pt idx="28546" formatCode="m/d/yy\ h:mm;@">
                  <c:v>43115.59375</c:v>
                </c:pt>
                <c:pt idx="28547" formatCode="m/d/yy\ h:mm;@">
                  <c:v>43115.604166666664</c:v>
                </c:pt>
                <c:pt idx="28548" formatCode="m/d/yy\ h:mm;@">
                  <c:v>43115.614583333336</c:v>
                </c:pt>
                <c:pt idx="28549" formatCode="m/d/yy\ h:mm;@">
                  <c:v>43115.625</c:v>
                </c:pt>
                <c:pt idx="28550" formatCode="m/d/yy\ h:mm;@">
                  <c:v>43115.635416666664</c:v>
                </c:pt>
                <c:pt idx="28551" formatCode="m/d/yy\ h:mm;@">
                  <c:v>43115.645833333336</c:v>
                </c:pt>
                <c:pt idx="28552" formatCode="m/d/yy\ h:mm;@">
                  <c:v>43115.65625</c:v>
                </c:pt>
                <c:pt idx="28553" formatCode="m/d/yy\ h:mm;@">
                  <c:v>43115.666666666664</c:v>
                </c:pt>
                <c:pt idx="28554" formatCode="m/d/yy\ h:mm;@">
                  <c:v>43115.677083333336</c:v>
                </c:pt>
                <c:pt idx="28555" formatCode="m/d/yy\ h:mm;@">
                  <c:v>43115.6875</c:v>
                </c:pt>
                <c:pt idx="28556" formatCode="m/d/yy\ h:mm;@">
                  <c:v>43115.697916666664</c:v>
                </c:pt>
                <c:pt idx="28557" formatCode="m/d/yy\ h:mm;@">
                  <c:v>43115.708333333336</c:v>
                </c:pt>
                <c:pt idx="28558" formatCode="m/d/yy\ h:mm;@">
                  <c:v>43115.71875</c:v>
                </c:pt>
                <c:pt idx="28559" formatCode="m/d/yy\ h:mm;@">
                  <c:v>43115.729166666664</c:v>
                </c:pt>
                <c:pt idx="28560" formatCode="m/d/yy\ h:mm;@">
                  <c:v>43115.739583333336</c:v>
                </c:pt>
                <c:pt idx="28561" formatCode="m/d/yy\ h:mm;@">
                  <c:v>43115.75</c:v>
                </c:pt>
                <c:pt idx="28562" formatCode="m/d/yy\ h:mm;@">
                  <c:v>43115.760416666664</c:v>
                </c:pt>
                <c:pt idx="28563" formatCode="m/d/yy\ h:mm;@">
                  <c:v>43115.770833333336</c:v>
                </c:pt>
                <c:pt idx="28564" formatCode="m/d/yy\ h:mm;@">
                  <c:v>43115.78125</c:v>
                </c:pt>
                <c:pt idx="28565" formatCode="m/d/yy\ h:mm;@">
                  <c:v>43115.791666666664</c:v>
                </c:pt>
                <c:pt idx="28566" formatCode="m/d/yy\ h:mm;@">
                  <c:v>43115.802083333336</c:v>
                </c:pt>
                <c:pt idx="28567" formatCode="m/d/yy\ h:mm;@">
                  <c:v>43115.8125</c:v>
                </c:pt>
                <c:pt idx="28568" formatCode="m/d/yy\ h:mm;@">
                  <c:v>43115.822916666664</c:v>
                </c:pt>
                <c:pt idx="28569" formatCode="m/d/yy\ h:mm;@">
                  <c:v>43115.833333333336</c:v>
                </c:pt>
                <c:pt idx="28570" formatCode="m/d/yy\ h:mm;@">
                  <c:v>43115.84375</c:v>
                </c:pt>
                <c:pt idx="28571" formatCode="m/d/yy\ h:mm;@">
                  <c:v>43115.854166666664</c:v>
                </c:pt>
                <c:pt idx="28572" formatCode="m/d/yy\ h:mm;@">
                  <c:v>43115.864583333336</c:v>
                </c:pt>
                <c:pt idx="28573" formatCode="m/d/yy\ h:mm;@">
                  <c:v>43115.875</c:v>
                </c:pt>
                <c:pt idx="28574" formatCode="m/d/yy\ h:mm;@">
                  <c:v>43115.885416666664</c:v>
                </c:pt>
                <c:pt idx="28575" formatCode="m/d/yy\ h:mm;@">
                  <c:v>43115.895833333336</c:v>
                </c:pt>
                <c:pt idx="28576" formatCode="m/d/yy\ h:mm;@">
                  <c:v>43115.90625</c:v>
                </c:pt>
                <c:pt idx="28577" formatCode="m/d/yy\ h:mm;@">
                  <c:v>43115.916666666664</c:v>
                </c:pt>
                <c:pt idx="28578" formatCode="m/d/yy\ h:mm;@">
                  <c:v>43115.927083333336</c:v>
                </c:pt>
                <c:pt idx="28579" formatCode="m/d/yy\ h:mm;@">
                  <c:v>43115.9375</c:v>
                </c:pt>
                <c:pt idx="28580" formatCode="m/d/yy\ h:mm;@">
                  <c:v>43115.947916666664</c:v>
                </c:pt>
                <c:pt idx="28581" formatCode="m/d/yy\ h:mm;@">
                  <c:v>43115.958333333336</c:v>
                </c:pt>
                <c:pt idx="28582" formatCode="m/d/yy\ h:mm;@">
                  <c:v>43115.96875</c:v>
                </c:pt>
                <c:pt idx="28583" formatCode="m/d/yy\ h:mm;@">
                  <c:v>43115.979166666664</c:v>
                </c:pt>
                <c:pt idx="28584" formatCode="m/d/yy\ h:mm;@">
                  <c:v>43115.989583333336</c:v>
                </c:pt>
                <c:pt idx="28585" formatCode="m/d/yy\ h:mm;@">
                  <c:v>43116</c:v>
                </c:pt>
                <c:pt idx="28586" formatCode="m/d/yy\ h:mm;@">
                  <c:v>43116.010416666664</c:v>
                </c:pt>
                <c:pt idx="28587" formatCode="m/d/yy\ h:mm;@">
                  <c:v>43116.020833333336</c:v>
                </c:pt>
                <c:pt idx="28588" formatCode="m/d/yy\ h:mm;@">
                  <c:v>43116.03125</c:v>
                </c:pt>
                <c:pt idx="28589" formatCode="m/d/yy\ h:mm;@">
                  <c:v>43116.041666666664</c:v>
                </c:pt>
                <c:pt idx="28590" formatCode="m/d/yy\ h:mm;@">
                  <c:v>43116.052083333336</c:v>
                </c:pt>
                <c:pt idx="28591" formatCode="m/d/yy\ h:mm;@">
                  <c:v>43116.0625</c:v>
                </c:pt>
                <c:pt idx="28592" formatCode="m/d/yy\ h:mm;@">
                  <c:v>43116.072916666664</c:v>
                </c:pt>
                <c:pt idx="28593" formatCode="m/d/yy\ h:mm;@">
                  <c:v>43116.083333333336</c:v>
                </c:pt>
                <c:pt idx="28594" formatCode="m/d/yy\ h:mm;@">
                  <c:v>43116.09375</c:v>
                </c:pt>
                <c:pt idx="28595" formatCode="m/d/yy\ h:mm;@">
                  <c:v>43116.104166666664</c:v>
                </c:pt>
                <c:pt idx="28596" formatCode="m/d/yy\ h:mm;@">
                  <c:v>43116.114583333336</c:v>
                </c:pt>
                <c:pt idx="28597" formatCode="m/d/yy\ h:mm;@">
                  <c:v>43116.125</c:v>
                </c:pt>
                <c:pt idx="28598" formatCode="m/d/yy\ h:mm;@">
                  <c:v>43116.135416666664</c:v>
                </c:pt>
                <c:pt idx="28599" formatCode="m/d/yy\ h:mm;@">
                  <c:v>43116.145833333336</c:v>
                </c:pt>
                <c:pt idx="28600" formatCode="m/d/yy\ h:mm;@">
                  <c:v>43116.15625</c:v>
                </c:pt>
                <c:pt idx="28601" formatCode="m/d/yy\ h:mm;@">
                  <c:v>43116.166666666664</c:v>
                </c:pt>
                <c:pt idx="28602" formatCode="m/d/yy\ h:mm;@">
                  <c:v>43116.177083506947</c:v>
                </c:pt>
                <c:pt idx="28603" formatCode="m/d/yy\ h:mm;@">
                  <c:v>43116.187500231485</c:v>
                </c:pt>
                <c:pt idx="28604" formatCode="m/d/yy\ h:mm;@">
                  <c:v>43116.197916956022</c:v>
                </c:pt>
                <c:pt idx="28605" formatCode="m/d/yy\ h:mm;@">
                  <c:v>43116.208333680559</c:v>
                </c:pt>
                <c:pt idx="28606" formatCode="m/d/yy\ h:mm;@">
                  <c:v>43116.218750405096</c:v>
                </c:pt>
                <c:pt idx="28607" formatCode="m/d/yy\ h:mm;@">
                  <c:v>43116.229167129626</c:v>
                </c:pt>
                <c:pt idx="28608" formatCode="m/d/yy\ h:mm;@">
                  <c:v>43116.239583854163</c:v>
                </c:pt>
                <c:pt idx="28609" formatCode="m/d/yy\ h:mm;@">
                  <c:v>43116.250000578701</c:v>
                </c:pt>
                <c:pt idx="28610" formatCode="m/d/yy\ h:mm;@">
                  <c:v>43116.260417303238</c:v>
                </c:pt>
                <c:pt idx="28611" formatCode="m/d/yy\ h:mm;@">
                  <c:v>43116.270834027775</c:v>
                </c:pt>
                <c:pt idx="28612" formatCode="m/d/yy\ h:mm;@">
                  <c:v>43116.281250752312</c:v>
                </c:pt>
                <c:pt idx="28613" formatCode="m/d/yy\ h:mm;@">
                  <c:v>43116.291667476849</c:v>
                </c:pt>
                <c:pt idx="28614" formatCode="m/d/yy\ h:mm;@">
                  <c:v>43116.302084201387</c:v>
                </c:pt>
                <c:pt idx="28615" formatCode="m/d/yy\ h:mm;@">
                  <c:v>43116.312500925924</c:v>
                </c:pt>
                <c:pt idx="28616" formatCode="m/d/yy\ h:mm;@">
                  <c:v>43116.322917650461</c:v>
                </c:pt>
                <c:pt idx="28617" formatCode="m/d/yy\ h:mm;@">
                  <c:v>43116.333334374998</c:v>
                </c:pt>
                <c:pt idx="28618" formatCode="m/d/yy\ h:mm;@">
                  <c:v>43116.34375104167</c:v>
                </c:pt>
                <c:pt idx="28619" formatCode="m/d/yy\ h:mm;@">
                  <c:v>43116.354167766207</c:v>
                </c:pt>
                <c:pt idx="28620" formatCode="m/d/yy\ h:mm;@">
                  <c:v>43116.364584490744</c:v>
                </c:pt>
                <c:pt idx="28621" formatCode="m/d/yy\ h:mm;@">
                  <c:v>43116.375001215281</c:v>
                </c:pt>
                <c:pt idx="28622" formatCode="m/d/yy\ h:mm;@">
                  <c:v>43116.385417939811</c:v>
                </c:pt>
                <c:pt idx="28623" formatCode="m/d/yy\ h:mm;@">
                  <c:v>43116.395834664349</c:v>
                </c:pt>
                <c:pt idx="28624" formatCode="m/d/yy\ h:mm;@">
                  <c:v>43116.406251388886</c:v>
                </c:pt>
                <c:pt idx="28625" formatCode="m/d/yy\ h:mm;@">
                  <c:v>43116.416668113423</c:v>
                </c:pt>
                <c:pt idx="28626" formatCode="m/d/yy\ h:mm;@">
                  <c:v>43116.42708483796</c:v>
                </c:pt>
                <c:pt idx="28627" formatCode="m/d/yy\ h:mm;@">
                  <c:v>43116.437501562497</c:v>
                </c:pt>
                <c:pt idx="28628" formatCode="m/d/yy\ h:mm;@">
                  <c:v>43116.447918287035</c:v>
                </c:pt>
                <c:pt idx="28629" formatCode="m/d/yy\ h:mm;@">
                  <c:v>43116.458335011572</c:v>
                </c:pt>
                <c:pt idx="28630" formatCode="m/d/yy\ h:mm;@">
                  <c:v>43116.468751736109</c:v>
                </c:pt>
                <c:pt idx="28631" formatCode="m/d/yy\ h:mm;@">
                  <c:v>43116.479168460646</c:v>
                </c:pt>
                <c:pt idx="28632" formatCode="m/d/yy\ h:mm;@">
                  <c:v>43116.489585185183</c:v>
                </c:pt>
                <c:pt idx="28633" formatCode="m/d/yy\ h:mm;@">
                  <c:v>43116.500001909721</c:v>
                </c:pt>
                <c:pt idx="28634" formatCode="m/d/yy\ h:mm;@">
                  <c:v>43116.510416666664</c:v>
                </c:pt>
                <c:pt idx="28635" formatCode="m/d/yy\ h:mm;@">
                  <c:v>43116.520833333336</c:v>
                </c:pt>
                <c:pt idx="28636" formatCode="m/d/yy\ h:mm;@">
                  <c:v>43116.53125</c:v>
                </c:pt>
                <c:pt idx="28637" formatCode="m/d/yy\ h:mm;@">
                  <c:v>43116.541666666664</c:v>
                </c:pt>
                <c:pt idx="28638" formatCode="m/d/yy\ h:mm;@">
                  <c:v>43116.552083333336</c:v>
                </c:pt>
                <c:pt idx="28639" formatCode="m/d/yy\ h:mm;@">
                  <c:v>43116.5625</c:v>
                </c:pt>
                <c:pt idx="28640" formatCode="m/d/yy\ h:mm;@">
                  <c:v>43116.572916666664</c:v>
                </c:pt>
                <c:pt idx="28641" formatCode="m/d/yy\ h:mm;@">
                  <c:v>43116.58333321759</c:v>
                </c:pt>
                <c:pt idx="28642" formatCode="m/d/yy\ h:mm;@">
                  <c:v>43116.59375</c:v>
                </c:pt>
                <c:pt idx="28643" formatCode="m/d/yy\ h:mm;@">
                  <c:v>43116.604166666664</c:v>
                </c:pt>
                <c:pt idx="28644" formatCode="m/d/yy\ h:mm;@">
                  <c:v>43116.614583333336</c:v>
                </c:pt>
                <c:pt idx="28645" formatCode="m/d/yy\ h:mm;@">
                  <c:v>43116.625</c:v>
                </c:pt>
                <c:pt idx="28646" formatCode="m/d/yy\ h:mm;@">
                  <c:v>43116.635416666664</c:v>
                </c:pt>
                <c:pt idx="28647" formatCode="m/d/yy\ h:mm;@">
                  <c:v>43116.645833333336</c:v>
                </c:pt>
                <c:pt idx="28648" formatCode="m/d/yy\ h:mm;@">
                  <c:v>43116.65625</c:v>
                </c:pt>
                <c:pt idx="28649" formatCode="m/d/yy\ h:mm;@">
                  <c:v>43116.666666666664</c:v>
                </c:pt>
                <c:pt idx="28650" formatCode="m/d/yy\ h:mm;@">
                  <c:v>43116.677083333336</c:v>
                </c:pt>
                <c:pt idx="28651" formatCode="m/d/yy\ h:mm;@">
                  <c:v>43116.6875</c:v>
                </c:pt>
                <c:pt idx="28652" formatCode="m/d/yy\ h:mm;@">
                  <c:v>43116.697916666664</c:v>
                </c:pt>
                <c:pt idx="28653" formatCode="m/d/yy\ h:mm;@">
                  <c:v>43116.708333333336</c:v>
                </c:pt>
                <c:pt idx="28654" formatCode="m/d/yy\ h:mm;@">
                  <c:v>43116.71875</c:v>
                </c:pt>
                <c:pt idx="28655" formatCode="m/d/yy\ h:mm;@">
                  <c:v>43116.729166666664</c:v>
                </c:pt>
                <c:pt idx="28656" formatCode="m/d/yy\ h:mm;@">
                  <c:v>43116.739583333336</c:v>
                </c:pt>
                <c:pt idx="28657" formatCode="m/d/yy\ h:mm;@">
                  <c:v>43116.75</c:v>
                </c:pt>
                <c:pt idx="28658" formatCode="m/d/yy\ h:mm;@">
                  <c:v>43116.760416666664</c:v>
                </c:pt>
                <c:pt idx="28659" formatCode="m/d/yy\ h:mm;@">
                  <c:v>43116.770833333336</c:v>
                </c:pt>
                <c:pt idx="28660" formatCode="m/d/yy\ h:mm;@">
                  <c:v>43116.78125</c:v>
                </c:pt>
                <c:pt idx="28661" formatCode="m/d/yy\ h:mm;@">
                  <c:v>43116.791666666664</c:v>
                </c:pt>
                <c:pt idx="28662" formatCode="m/d/yy\ h:mm;@">
                  <c:v>43116.802083333336</c:v>
                </c:pt>
                <c:pt idx="28663" formatCode="m/d/yy\ h:mm;@">
                  <c:v>43116.8125</c:v>
                </c:pt>
                <c:pt idx="28664" formatCode="m/d/yy\ h:mm;@">
                  <c:v>43116.822916666664</c:v>
                </c:pt>
                <c:pt idx="28665" formatCode="m/d/yy\ h:mm;@">
                  <c:v>43116.833333333336</c:v>
                </c:pt>
                <c:pt idx="28666" formatCode="m/d/yy\ h:mm;@">
                  <c:v>43116.84375</c:v>
                </c:pt>
                <c:pt idx="28667" formatCode="m/d/yy\ h:mm;@">
                  <c:v>43116.854166666664</c:v>
                </c:pt>
                <c:pt idx="28668" formatCode="m/d/yy\ h:mm;@">
                  <c:v>43116.864583333336</c:v>
                </c:pt>
                <c:pt idx="28669" formatCode="m/d/yy\ h:mm;@">
                  <c:v>43116.875</c:v>
                </c:pt>
                <c:pt idx="28670" formatCode="m/d/yy\ h:mm;@">
                  <c:v>43116.885416666664</c:v>
                </c:pt>
                <c:pt idx="28671" formatCode="m/d/yy\ h:mm;@">
                  <c:v>43116.895833333336</c:v>
                </c:pt>
                <c:pt idx="28672" formatCode="m/d/yy\ h:mm;@">
                  <c:v>43116.90625</c:v>
                </c:pt>
                <c:pt idx="28673" formatCode="m/d/yy\ h:mm;@">
                  <c:v>43116.916666666664</c:v>
                </c:pt>
                <c:pt idx="28674" formatCode="m/d/yy\ h:mm;@">
                  <c:v>43116.927083333336</c:v>
                </c:pt>
                <c:pt idx="28675" formatCode="m/d/yy\ h:mm;@">
                  <c:v>43116.9375</c:v>
                </c:pt>
                <c:pt idx="28676" formatCode="m/d/yy\ h:mm;@">
                  <c:v>43116.947916666664</c:v>
                </c:pt>
                <c:pt idx="28677" formatCode="m/d/yy\ h:mm;@">
                  <c:v>43116.958333333336</c:v>
                </c:pt>
                <c:pt idx="28678" formatCode="m/d/yy\ h:mm;@">
                  <c:v>43116.96875</c:v>
                </c:pt>
                <c:pt idx="28679" formatCode="m/d/yy\ h:mm;@">
                  <c:v>43116.979166666664</c:v>
                </c:pt>
                <c:pt idx="28680" formatCode="m/d/yy\ h:mm;@">
                  <c:v>43116.989583333336</c:v>
                </c:pt>
                <c:pt idx="28681" formatCode="m/d/yy\ h:mm;@">
                  <c:v>43117</c:v>
                </c:pt>
                <c:pt idx="28682" formatCode="m/d/yy\ h:mm;@">
                  <c:v>43117.010416666664</c:v>
                </c:pt>
                <c:pt idx="28683" formatCode="m/d/yy\ h:mm;@">
                  <c:v>43117.020833333336</c:v>
                </c:pt>
                <c:pt idx="28684" formatCode="m/d/yy\ h:mm;@">
                  <c:v>43117.03125</c:v>
                </c:pt>
                <c:pt idx="28685" formatCode="m/d/yy\ h:mm;@">
                  <c:v>43117.041666666664</c:v>
                </c:pt>
                <c:pt idx="28686" formatCode="m/d/yy\ h:mm;@">
                  <c:v>43117.052083333336</c:v>
                </c:pt>
                <c:pt idx="28687" formatCode="m/d/yy\ h:mm;@">
                  <c:v>43117.0625</c:v>
                </c:pt>
                <c:pt idx="28688" formatCode="m/d/yy\ h:mm;@">
                  <c:v>43117.072916666664</c:v>
                </c:pt>
                <c:pt idx="28689" formatCode="m/d/yy\ h:mm;@">
                  <c:v>43117.083333333336</c:v>
                </c:pt>
                <c:pt idx="28690" formatCode="m/d/yy\ h:mm;@">
                  <c:v>43117.09375</c:v>
                </c:pt>
                <c:pt idx="28691" formatCode="m/d/yy\ h:mm;@">
                  <c:v>43117.104166666664</c:v>
                </c:pt>
                <c:pt idx="28692" formatCode="m/d/yy\ h:mm;@">
                  <c:v>43117.114583333336</c:v>
                </c:pt>
                <c:pt idx="28693" formatCode="m/d/yy\ h:mm;@">
                  <c:v>43117.125</c:v>
                </c:pt>
                <c:pt idx="28694" formatCode="m/d/yy\ h:mm;@">
                  <c:v>43117.135416666664</c:v>
                </c:pt>
                <c:pt idx="28695" formatCode="m/d/yy\ h:mm;@">
                  <c:v>43117.145833333336</c:v>
                </c:pt>
                <c:pt idx="28696" formatCode="m/d/yy\ h:mm;@">
                  <c:v>43117.15625</c:v>
                </c:pt>
                <c:pt idx="28697" formatCode="m/d/yy\ h:mm;@">
                  <c:v>43117.166666666664</c:v>
                </c:pt>
                <c:pt idx="28698" formatCode="m/d/yy\ h:mm;@">
                  <c:v>43117.177083333336</c:v>
                </c:pt>
                <c:pt idx="28699" formatCode="m/d/yy\ h:mm;@">
                  <c:v>43117.1875</c:v>
                </c:pt>
                <c:pt idx="28700" formatCode="m/d/yy\ h:mm;@">
                  <c:v>43117.197916666664</c:v>
                </c:pt>
                <c:pt idx="28701" formatCode="m/d/yy\ h:mm;@">
                  <c:v>43117.208333333336</c:v>
                </c:pt>
                <c:pt idx="28702" formatCode="m/d/yy\ h:mm;@">
                  <c:v>43117.21875</c:v>
                </c:pt>
                <c:pt idx="28703" formatCode="m/d/yy\ h:mm;@">
                  <c:v>43117.229166666664</c:v>
                </c:pt>
                <c:pt idx="28704" formatCode="m/d/yy\ h:mm;@">
                  <c:v>43117.239583333336</c:v>
                </c:pt>
                <c:pt idx="28705" formatCode="m/d/yy\ h:mm;@">
                  <c:v>43117.25</c:v>
                </c:pt>
                <c:pt idx="28706" formatCode="m/d/yy\ h:mm;@">
                  <c:v>43117.260416666664</c:v>
                </c:pt>
                <c:pt idx="28707" formatCode="m/d/yy\ h:mm;@">
                  <c:v>43117.270833333336</c:v>
                </c:pt>
                <c:pt idx="28708" formatCode="m/d/yy\ h:mm;@">
                  <c:v>43117.28125</c:v>
                </c:pt>
                <c:pt idx="28709" formatCode="m/d/yy\ h:mm;@">
                  <c:v>43117.291666666664</c:v>
                </c:pt>
                <c:pt idx="28710" formatCode="m/d/yy\ h:mm;@">
                  <c:v>43117.302083333336</c:v>
                </c:pt>
                <c:pt idx="28711" formatCode="m/d/yy\ h:mm;@">
                  <c:v>43117.3125</c:v>
                </c:pt>
                <c:pt idx="28712" formatCode="m/d/yy\ h:mm;@">
                  <c:v>43117.322916666664</c:v>
                </c:pt>
                <c:pt idx="28713" formatCode="m/d/yy\ h:mm;@">
                  <c:v>43117.333333333336</c:v>
                </c:pt>
                <c:pt idx="28714" formatCode="m/d/yy\ h:mm;@">
                  <c:v>43117.34375</c:v>
                </c:pt>
                <c:pt idx="28715" formatCode="m/d/yy\ h:mm;@">
                  <c:v>43117.354166666664</c:v>
                </c:pt>
                <c:pt idx="28716" formatCode="m/d/yy\ h:mm;@">
                  <c:v>43117.364583333336</c:v>
                </c:pt>
                <c:pt idx="28717" formatCode="m/d/yy\ h:mm;@">
                  <c:v>43117.375</c:v>
                </c:pt>
                <c:pt idx="28718" formatCode="m/d/yy\ h:mm;@">
                  <c:v>43117.385416666664</c:v>
                </c:pt>
                <c:pt idx="28719" formatCode="m/d/yy\ h:mm;@">
                  <c:v>43117.395833333336</c:v>
                </c:pt>
                <c:pt idx="28720" formatCode="m/d/yy\ h:mm;@">
                  <c:v>43117.40625</c:v>
                </c:pt>
                <c:pt idx="28721" formatCode="m/d/yy\ h:mm;@">
                  <c:v>43117.416666666664</c:v>
                </c:pt>
                <c:pt idx="28722" formatCode="m/d/yy\ h:mm;@">
                  <c:v>43117.427083333336</c:v>
                </c:pt>
                <c:pt idx="28723" formatCode="m/d/yy\ h:mm;@">
                  <c:v>43117.4375</c:v>
                </c:pt>
                <c:pt idx="28724" formatCode="m/d/yy\ h:mm;@">
                  <c:v>43117.447916666664</c:v>
                </c:pt>
                <c:pt idx="28725" formatCode="m/d/yy\ h:mm;@">
                  <c:v>43117.458333333336</c:v>
                </c:pt>
                <c:pt idx="28726" formatCode="m/d/yy\ h:mm;@">
                  <c:v>43117.46875</c:v>
                </c:pt>
                <c:pt idx="28727" formatCode="m/d/yy\ h:mm;@">
                  <c:v>43117.479166666664</c:v>
                </c:pt>
                <c:pt idx="28728" formatCode="m/d/yy\ h:mm;@">
                  <c:v>43117.489583333336</c:v>
                </c:pt>
                <c:pt idx="28729" formatCode="m/d/yy\ h:mm;@">
                  <c:v>43117.5</c:v>
                </c:pt>
                <c:pt idx="28730" formatCode="m/d/yy\ h:mm;@">
                  <c:v>43117.510416666664</c:v>
                </c:pt>
                <c:pt idx="28731" formatCode="m/d/yy\ h:mm;@">
                  <c:v>43117.520833333336</c:v>
                </c:pt>
                <c:pt idx="28732" formatCode="m/d/yy\ h:mm;@">
                  <c:v>43117.53125</c:v>
                </c:pt>
                <c:pt idx="28733" formatCode="m/d/yy\ h:mm;@">
                  <c:v>43117.541666666664</c:v>
                </c:pt>
                <c:pt idx="28734" formatCode="m/d/yy\ h:mm;@">
                  <c:v>43117.552083333336</c:v>
                </c:pt>
                <c:pt idx="28735" formatCode="m/d/yy\ h:mm;@">
                  <c:v>43117.5625</c:v>
                </c:pt>
                <c:pt idx="28736" formatCode="m/d/yy\ h:mm;@">
                  <c:v>43117.572916666664</c:v>
                </c:pt>
                <c:pt idx="28737" formatCode="m/d/yy\ h:mm;@">
                  <c:v>43117.583333333336</c:v>
                </c:pt>
                <c:pt idx="28738" formatCode="m/d/yy\ h:mm;@">
                  <c:v>43117.59375</c:v>
                </c:pt>
                <c:pt idx="28739" formatCode="m/d/yy\ h:mm;@">
                  <c:v>43117.604166666664</c:v>
                </c:pt>
                <c:pt idx="28740" formatCode="m/d/yy\ h:mm;@">
                  <c:v>43117.614583333336</c:v>
                </c:pt>
                <c:pt idx="28741" formatCode="m/d/yy\ h:mm;@">
                  <c:v>43117.625</c:v>
                </c:pt>
                <c:pt idx="28742" formatCode="m/d/yy\ h:mm;@">
                  <c:v>43117.635416666664</c:v>
                </c:pt>
                <c:pt idx="28743" formatCode="m/d/yy\ h:mm;@">
                  <c:v>43117.645833333336</c:v>
                </c:pt>
                <c:pt idx="28744" formatCode="m/d/yy\ h:mm;@">
                  <c:v>43117.65625</c:v>
                </c:pt>
                <c:pt idx="28745" formatCode="m/d/yy\ h:mm;@">
                  <c:v>43117.666666666664</c:v>
                </c:pt>
                <c:pt idx="28746" formatCode="m/d/yy\ h:mm;@">
                  <c:v>43117.677083333336</c:v>
                </c:pt>
                <c:pt idx="28747" formatCode="m/d/yy\ h:mm;@">
                  <c:v>43117.6875</c:v>
                </c:pt>
                <c:pt idx="28748" formatCode="m/d/yy\ h:mm;@">
                  <c:v>43117.697916666664</c:v>
                </c:pt>
                <c:pt idx="28749" formatCode="m/d/yy\ h:mm;@">
                  <c:v>43117.708333333336</c:v>
                </c:pt>
                <c:pt idx="28750" formatCode="m/d/yy\ h:mm;@">
                  <c:v>43117.71875</c:v>
                </c:pt>
                <c:pt idx="28751" formatCode="m/d/yy\ h:mm;@">
                  <c:v>43117.729166666664</c:v>
                </c:pt>
                <c:pt idx="28752" formatCode="m/d/yy\ h:mm;@">
                  <c:v>43117.739583333336</c:v>
                </c:pt>
                <c:pt idx="28753" formatCode="m/d/yy\ h:mm;@">
                  <c:v>43117.75</c:v>
                </c:pt>
                <c:pt idx="28754" formatCode="m/d/yy\ h:mm;@">
                  <c:v>43117.760416666664</c:v>
                </c:pt>
                <c:pt idx="28755" formatCode="m/d/yy\ h:mm;@">
                  <c:v>43117.770833333336</c:v>
                </c:pt>
                <c:pt idx="28756" formatCode="m/d/yy\ h:mm;@">
                  <c:v>43117.78125</c:v>
                </c:pt>
                <c:pt idx="28757" formatCode="m/d/yy\ h:mm;@">
                  <c:v>43117.791666666664</c:v>
                </c:pt>
                <c:pt idx="28758" formatCode="m/d/yy\ h:mm;@">
                  <c:v>43117.802083333336</c:v>
                </c:pt>
                <c:pt idx="28759" formatCode="m/d/yy\ h:mm;@">
                  <c:v>43117.8125</c:v>
                </c:pt>
                <c:pt idx="28760" formatCode="m/d/yy\ h:mm;@">
                  <c:v>43117.822916666664</c:v>
                </c:pt>
                <c:pt idx="28761" formatCode="m/d/yy\ h:mm;@">
                  <c:v>43117.833333333336</c:v>
                </c:pt>
                <c:pt idx="28762" formatCode="m/d/yy\ h:mm;@">
                  <c:v>43117.84375</c:v>
                </c:pt>
                <c:pt idx="28763" formatCode="m/d/yy\ h:mm;@">
                  <c:v>43117.854166666664</c:v>
                </c:pt>
                <c:pt idx="28764" formatCode="m/d/yy\ h:mm;@">
                  <c:v>43117.864583333336</c:v>
                </c:pt>
                <c:pt idx="28765" formatCode="m/d/yy\ h:mm;@">
                  <c:v>43117.875</c:v>
                </c:pt>
                <c:pt idx="28766" formatCode="m/d/yy\ h:mm;@">
                  <c:v>43117.885416666664</c:v>
                </c:pt>
                <c:pt idx="28767" formatCode="m/d/yy\ h:mm;@">
                  <c:v>43117.895833333336</c:v>
                </c:pt>
                <c:pt idx="28768" formatCode="m/d/yy\ h:mm;@">
                  <c:v>43117.90625</c:v>
                </c:pt>
                <c:pt idx="28769" formatCode="m/d/yy\ h:mm;@">
                  <c:v>43117.916666666664</c:v>
                </c:pt>
                <c:pt idx="28770" formatCode="m/d/yy\ h:mm;@">
                  <c:v>43117.927083333336</c:v>
                </c:pt>
                <c:pt idx="28771" formatCode="m/d/yy\ h:mm;@">
                  <c:v>43117.9375</c:v>
                </c:pt>
                <c:pt idx="28772" formatCode="m/d/yy\ h:mm;@">
                  <c:v>43117.947916666664</c:v>
                </c:pt>
                <c:pt idx="28773" formatCode="m/d/yy\ h:mm;@">
                  <c:v>43117.958333333336</c:v>
                </c:pt>
                <c:pt idx="28774" formatCode="m/d/yy\ h:mm;@">
                  <c:v>43117.96875</c:v>
                </c:pt>
                <c:pt idx="28775" formatCode="m/d/yy\ h:mm;@">
                  <c:v>43117.979166666664</c:v>
                </c:pt>
                <c:pt idx="28776" formatCode="m/d/yy\ h:mm;@">
                  <c:v>43117.989583333336</c:v>
                </c:pt>
                <c:pt idx="28777" formatCode="m/d/yy\ h:mm;@">
                  <c:v>43118</c:v>
                </c:pt>
                <c:pt idx="28778" formatCode="m/d/yy\ h:mm;@">
                  <c:v>43118.010416666664</c:v>
                </c:pt>
                <c:pt idx="28779" formatCode="m/d/yy\ h:mm;@">
                  <c:v>43118.020833333336</c:v>
                </c:pt>
                <c:pt idx="28780" formatCode="m/d/yy\ h:mm;@">
                  <c:v>43118.03125</c:v>
                </c:pt>
                <c:pt idx="28781" formatCode="m/d/yy\ h:mm;@">
                  <c:v>43118.041666666664</c:v>
                </c:pt>
                <c:pt idx="28782" formatCode="m/d/yy\ h:mm;@">
                  <c:v>43118.052083333336</c:v>
                </c:pt>
                <c:pt idx="28783" formatCode="m/d/yy\ h:mm;@">
                  <c:v>43118.0625</c:v>
                </c:pt>
                <c:pt idx="28784" formatCode="m/d/yy\ h:mm;@">
                  <c:v>43118.072916666664</c:v>
                </c:pt>
                <c:pt idx="28785" formatCode="m/d/yy\ h:mm;@">
                  <c:v>43118.083333333336</c:v>
                </c:pt>
                <c:pt idx="28786" formatCode="m/d/yy\ h:mm;@">
                  <c:v>43118.09375</c:v>
                </c:pt>
                <c:pt idx="28787" formatCode="m/d/yy\ h:mm;@">
                  <c:v>43118.104166666664</c:v>
                </c:pt>
                <c:pt idx="28788" formatCode="m/d/yy\ h:mm;@">
                  <c:v>43118.114583333336</c:v>
                </c:pt>
                <c:pt idx="28789" formatCode="m/d/yy\ h:mm;@">
                  <c:v>43118.125</c:v>
                </c:pt>
                <c:pt idx="28790" formatCode="m/d/yy\ h:mm;@">
                  <c:v>43118.135416666664</c:v>
                </c:pt>
                <c:pt idx="28791" formatCode="m/d/yy\ h:mm;@">
                  <c:v>43118.145833333336</c:v>
                </c:pt>
                <c:pt idx="28792" formatCode="m/d/yy\ h:mm;@">
                  <c:v>43118.15625</c:v>
                </c:pt>
                <c:pt idx="28793" formatCode="m/d/yy\ h:mm;@">
                  <c:v>43118.166666666664</c:v>
                </c:pt>
                <c:pt idx="28794" formatCode="m/d/yy\ h:mm;@">
                  <c:v>43118.177083333336</c:v>
                </c:pt>
                <c:pt idx="28795" formatCode="m/d/yy\ h:mm;@">
                  <c:v>43118.1875</c:v>
                </c:pt>
                <c:pt idx="28796" formatCode="m/d/yy\ h:mm;@">
                  <c:v>43118.197916666664</c:v>
                </c:pt>
                <c:pt idx="28797" formatCode="m/d/yy\ h:mm;@">
                  <c:v>43118.208333333336</c:v>
                </c:pt>
                <c:pt idx="28798" formatCode="m/d/yy\ h:mm;@">
                  <c:v>43118.21875</c:v>
                </c:pt>
                <c:pt idx="28799" formatCode="m/d/yy\ h:mm;@">
                  <c:v>43118.229166666664</c:v>
                </c:pt>
                <c:pt idx="28800" formatCode="m/d/yy\ h:mm;@">
                  <c:v>43118.239583333336</c:v>
                </c:pt>
                <c:pt idx="28801" formatCode="m/d/yy\ h:mm;@">
                  <c:v>43118.25</c:v>
                </c:pt>
                <c:pt idx="28802" formatCode="m/d/yy\ h:mm;@">
                  <c:v>43118.260416666664</c:v>
                </c:pt>
                <c:pt idx="28803" formatCode="m/d/yy\ h:mm;@">
                  <c:v>43118.270833333336</c:v>
                </c:pt>
                <c:pt idx="28804" formatCode="m/d/yy\ h:mm;@">
                  <c:v>43118.28125</c:v>
                </c:pt>
                <c:pt idx="28805" formatCode="m/d/yy\ h:mm;@">
                  <c:v>43118.291666666664</c:v>
                </c:pt>
                <c:pt idx="28806" formatCode="m/d/yy\ h:mm;@">
                  <c:v>43118.302083333336</c:v>
                </c:pt>
                <c:pt idx="28807" formatCode="m/d/yy\ h:mm;@">
                  <c:v>43118.3125</c:v>
                </c:pt>
                <c:pt idx="28808" formatCode="m/d/yy\ h:mm;@">
                  <c:v>43118.322916666664</c:v>
                </c:pt>
                <c:pt idx="28809" formatCode="m/d/yy\ h:mm;@">
                  <c:v>43118.333333333336</c:v>
                </c:pt>
                <c:pt idx="28810" formatCode="m/d/yy\ h:mm;@">
                  <c:v>43118.34375</c:v>
                </c:pt>
                <c:pt idx="28811" formatCode="m/d/yy\ h:mm;@">
                  <c:v>43118.354166666664</c:v>
                </c:pt>
                <c:pt idx="28812" formatCode="m/d/yy\ h:mm;@">
                  <c:v>43118.364583333336</c:v>
                </c:pt>
                <c:pt idx="28813" formatCode="m/d/yy\ h:mm;@">
                  <c:v>43118.375</c:v>
                </c:pt>
                <c:pt idx="28814" formatCode="m/d/yy\ h:mm;@">
                  <c:v>43118.385416666664</c:v>
                </c:pt>
                <c:pt idx="28815" formatCode="m/d/yy\ h:mm;@">
                  <c:v>43118.395833333336</c:v>
                </c:pt>
                <c:pt idx="28816" formatCode="m/d/yy\ h:mm;@">
                  <c:v>43118.40625</c:v>
                </c:pt>
                <c:pt idx="28817" formatCode="m/d/yy\ h:mm;@">
                  <c:v>43118.416666666664</c:v>
                </c:pt>
                <c:pt idx="28818" formatCode="m/d/yy\ h:mm;@">
                  <c:v>43118.427083333336</c:v>
                </c:pt>
                <c:pt idx="28819" formatCode="m/d/yy\ h:mm;@">
                  <c:v>43118.4375</c:v>
                </c:pt>
                <c:pt idx="28820" formatCode="m/d/yy\ h:mm;@">
                  <c:v>43118.447916666664</c:v>
                </c:pt>
                <c:pt idx="28821" formatCode="m/d/yy\ h:mm;@">
                  <c:v>43118.458333333336</c:v>
                </c:pt>
                <c:pt idx="28822" formatCode="m/d/yy\ h:mm;@">
                  <c:v>43118.46875</c:v>
                </c:pt>
                <c:pt idx="28823" formatCode="m/d/yy\ h:mm;@">
                  <c:v>43118.479166666664</c:v>
                </c:pt>
                <c:pt idx="28824" formatCode="m/d/yy\ h:mm;@">
                  <c:v>43118.489583333336</c:v>
                </c:pt>
                <c:pt idx="28825" formatCode="m/d/yy\ h:mm;@">
                  <c:v>43118.5</c:v>
                </c:pt>
                <c:pt idx="28826" formatCode="m/d/yy\ h:mm;@">
                  <c:v>43118.510416666664</c:v>
                </c:pt>
                <c:pt idx="28827" formatCode="m/d/yy\ h:mm;@">
                  <c:v>43118.520833333336</c:v>
                </c:pt>
                <c:pt idx="28828" formatCode="m/d/yy\ h:mm;@">
                  <c:v>43118.53125</c:v>
                </c:pt>
                <c:pt idx="28829" formatCode="m/d/yy\ h:mm;@">
                  <c:v>43118.541666666664</c:v>
                </c:pt>
                <c:pt idx="28830" formatCode="m/d/yy\ h:mm;@">
                  <c:v>43118.552083333336</c:v>
                </c:pt>
                <c:pt idx="28831" formatCode="m/d/yy\ h:mm;@">
                  <c:v>43118.5625</c:v>
                </c:pt>
                <c:pt idx="28832" formatCode="m/d/yy\ h:mm;@">
                  <c:v>43118.572916666664</c:v>
                </c:pt>
                <c:pt idx="28833" formatCode="m/d/yy\ h:mm;@">
                  <c:v>43118.583333333336</c:v>
                </c:pt>
                <c:pt idx="28834" formatCode="m/d/yy\ h:mm;@">
                  <c:v>43118.59375</c:v>
                </c:pt>
                <c:pt idx="28835" formatCode="m/d/yy\ h:mm;@">
                  <c:v>43118.604166666664</c:v>
                </c:pt>
                <c:pt idx="28836" formatCode="m/d/yy\ h:mm;@">
                  <c:v>43118.614583333336</c:v>
                </c:pt>
                <c:pt idx="28837" formatCode="m/d/yy\ h:mm;@">
                  <c:v>43118.625</c:v>
                </c:pt>
                <c:pt idx="28838" formatCode="m/d/yy\ h:mm;@">
                  <c:v>43118.635416666664</c:v>
                </c:pt>
                <c:pt idx="28839" formatCode="m/d/yy\ h:mm;@">
                  <c:v>43118.645833333336</c:v>
                </c:pt>
                <c:pt idx="28840" formatCode="m/d/yy\ h:mm;@">
                  <c:v>43118.65625</c:v>
                </c:pt>
                <c:pt idx="28841" formatCode="m/d/yy\ h:mm;@">
                  <c:v>43118.666666666664</c:v>
                </c:pt>
                <c:pt idx="28842" formatCode="m/d/yy\ h:mm;@">
                  <c:v>43118.677083333336</c:v>
                </c:pt>
                <c:pt idx="28843" formatCode="m/d/yy\ h:mm;@">
                  <c:v>43118.6875</c:v>
                </c:pt>
                <c:pt idx="28844" formatCode="m/d/yy\ h:mm;@">
                  <c:v>43118.697916666664</c:v>
                </c:pt>
                <c:pt idx="28845" formatCode="m/d/yy\ h:mm;@">
                  <c:v>43118.708333333336</c:v>
                </c:pt>
                <c:pt idx="28846" formatCode="m/d/yy\ h:mm;@">
                  <c:v>43118.71875</c:v>
                </c:pt>
                <c:pt idx="28847" formatCode="m/d/yy\ h:mm;@">
                  <c:v>43118.729166666664</c:v>
                </c:pt>
                <c:pt idx="28848" formatCode="m/d/yy\ h:mm;@">
                  <c:v>43118.739583333336</c:v>
                </c:pt>
                <c:pt idx="28849" formatCode="m/d/yy\ h:mm;@">
                  <c:v>43118.75</c:v>
                </c:pt>
                <c:pt idx="28850" formatCode="m/d/yy\ h:mm;@">
                  <c:v>43118.760416666664</c:v>
                </c:pt>
                <c:pt idx="28851" formatCode="m/d/yy\ h:mm;@">
                  <c:v>43118.770833333336</c:v>
                </c:pt>
                <c:pt idx="28852" formatCode="m/d/yy\ h:mm;@">
                  <c:v>43118.78125</c:v>
                </c:pt>
                <c:pt idx="28853" formatCode="m/d/yy\ h:mm;@">
                  <c:v>43118.791666666664</c:v>
                </c:pt>
                <c:pt idx="28854" formatCode="m/d/yy\ h:mm;@">
                  <c:v>43118.802083333336</c:v>
                </c:pt>
                <c:pt idx="28855" formatCode="m/d/yy\ h:mm;@">
                  <c:v>43118.8125</c:v>
                </c:pt>
                <c:pt idx="28856" formatCode="m/d/yy\ h:mm;@">
                  <c:v>43118.822916666664</c:v>
                </c:pt>
                <c:pt idx="28857" formatCode="m/d/yy\ h:mm;@">
                  <c:v>43118.833333333336</c:v>
                </c:pt>
                <c:pt idx="28858" formatCode="m/d/yy\ h:mm;@">
                  <c:v>43118.84375</c:v>
                </c:pt>
                <c:pt idx="28859" formatCode="m/d/yy\ h:mm;@">
                  <c:v>43118.854166666664</c:v>
                </c:pt>
                <c:pt idx="28860" formatCode="m/d/yy\ h:mm;@">
                  <c:v>43118.864583333336</c:v>
                </c:pt>
                <c:pt idx="28861" formatCode="m/d/yy\ h:mm;@">
                  <c:v>43118.875</c:v>
                </c:pt>
                <c:pt idx="28862" formatCode="m/d/yy\ h:mm;@">
                  <c:v>43118.885416666664</c:v>
                </c:pt>
                <c:pt idx="28863" formatCode="m/d/yy\ h:mm;@">
                  <c:v>43118.895833333336</c:v>
                </c:pt>
                <c:pt idx="28864" formatCode="m/d/yy\ h:mm;@">
                  <c:v>43118.90625</c:v>
                </c:pt>
                <c:pt idx="28865" formatCode="m/d/yy\ h:mm;@">
                  <c:v>43118.916666666664</c:v>
                </c:pt>
                <c:pt idx="28866" formatCode="m/d/yy\ h:mm;@">
                  <c:v>43118.927083333336</c:v>
                </c:pt>
                <c:pt idx="28867" formatCode="m/d/yy\ h:mm;@">
                  <c:v>43118.9375</c:v>
                </c:pt>
                <c:pt idx="28868" formatCode="m/d/yy\ h:mm;@">
                  <c:v>43118.947916666664</c:v>
                </c:pt>
                <c:pt idx="28869" formatCode="m/d/yy\ h:mm;@">
                  <c:v>43118.958333333336</c:v>
                </c:pt>
                <c:pt idx="28870" formatCode="m/d/yy\ h:mm;@">
                  <c:v>43118.96875</c:v>
                </c:pt>
                <c:pt idx="28871" formatCode="m/d/yy\ h:mm;@">
                  <c:v>43118.979166666664</c:v>
                </c:pt>
                <c:pt idx="28872" formatCode="m/d/yy\ h:mm;@">
                  <c:v>43118.989583333336</c:v>
                </c:pt>
                <c:pt idx="28873" formatCode="m/d/yy\ h:mm;@">
                  <c:v>43119</c:v>
                </c:pt>
                <c:pt idx="28874" formatCode="m/d/yy\ h:mm;@">
                  <c:v>43119.010416666664</c:v>
                </c:pt>
                <c:pt idx="28875" formatCode="m/d/yy\ h:mm;@">
                  <c:v>43119.020833333336</c:v>
                </c:pt>
                <c:pt idx="28876" formatCode="m/d/yy\ h:mm;@">
                  <c:v>43119.03125</c:v>
                </c:pt>
                <c:pt idx="28877" formatCode="m/d/yy\ h:mm;@">
                  <c:v>43119.041666666664</c:v>
                </c:pt>
                <c:pt idx="28878" formatCode="m/d/yy\ h:mm;@">
                  <c:v>43119.052083333336</c:v>
                </c:pt>
                <c:pt idx="28879" formatCode="m/d/yy\ h:mm;@">
                  <c:v>43119.0625</c:v>
                </c:pt>
                <c:pt idx="28880" formatCode="m/d/yy\ h:mm;@">
                  <c:v>43119.072916666664</c:v>
                </c:pt>
                <c:pt idx="28881" formatCode="m/d/yy\ h:mm;@">
                  <c:v>43119.083333333336</c:v>
                </c:pt>
                <c:pt idx="28882" formatCode="m/d/yy\ h:mm;@">
                  <c:v>43119.09375</c:v>
                </c:pt>
                <c:pt idx="28883" formatCode="m/d/yy\ h:mm;@">
                  <c:v>43119.104166666664</c:v>
                </c:pt>
                <c:pt idx="28884" formatCode="m/d/yy\ h:mm;@">
                  <c:v>43119.114583333336</c:v>
                </c:pt>
                <c:pt idx="28885" formatCode="m/d/yy\ h:mm;@">
                  <c:v>43119.125</c:v>
                </c:pt>
                <c:pt idx="28886" formatCode="m/d/yy\ h:mm;@">
                  <c:v>43119.135416666664</c:v>
                </c:pt>
                <c:pt idx="28887" formatCode="m/d/yy\ h:mm;@">
                  <c:v>43119.145833333336</c:v>
                </c:pt>
                <c:pt idx="28888" formatCode="m/d/yy\ h:mm;@">
                  <c:v>43119.15625</c:v>
                </c:pt>
                <c:pt idx="28889" formatCode="m/d/yy\ h:mm;@">
                  <c:v>43119.166666666664</c:v>
                </c:pt>
                <c:pt idx="28890" formatCode="m/d/yy\ h:mm;@">
                  <c:v>43119.177083333336</c:v>
                </c:pt>
                <c:pt idx="28891" formatCode="m/d/yy\ h:mm;@">
                  <c:v>43119.1875</c:v>
                </c:pt>
                <c:pt idx="28892" formatCode="m/d/yy\ h:mm;@">
                  <c:v>43119.197916666664</c:v>
                </c:pt>
                <c:pt idx="28893" formatCode="m/d/yy\ h:mm;@">
                  <c:v>43119.208333333336</c:v>
                </c:pt>
                <c:pt idx="28894" formatCode="m/d/yy\ h:mm;@">
                  <c:v>43119.21875</c:v>
                </c:pt>
                <c:pt idx="28895" formatCode="m/d/yy\ h:mm;@">
                  <c:v>43119.229166666664</c:v>
                </c:pt>
                <c:pt idx="28896" formatCode="m/d/yy\ h:mm;@">
                  <c:v>43119.239583333336</c:v>
                </c:pt>
                <c:pt idx="28897" formatCode="m/d/yy\ h:mm;@">
                  <c:v>43119.25</c:v>
                </c:pt>
                <c:pt idx="28898" formatCode="m/d/yy\ h:mm;@">
                  <c:v>43119.260416666664</c:v>
                </c:pt>
                <c:pt idx="28899" formatCode="m/d/yy\ h:mm;@">
                  <c:v>43119.270833333336</c:v>
                </c:pt>
                <c:pt idx="28900" formatCode="m/d/yy\ h:mm;@">
                  <c:v>43119.28125</c:v>
                </c:pt>
                <c:pt idx="28901" formatCode="m/d/yy\ h:mm;@">
                  <c:v>43119.291666666664</c:v>
                </c:pt>
                <c:pt idx="28902" formatCode="m/d/yy\ h:mm;@">
                  <c:v>43119.302083333336</c:v>
                </c:pt>
                <c:pt idx="28903" formatCode="m/d/yy\ h:mm;@">
                  <c:v>43119.3125</c:v>
                </c:pt>
                <c:pt idx="28904" formatCode="m/d/yy\ h:mm;@">
                  <c:v>43119.322916666664</c:v>
                </c:pt>
                <c:pt idx="28905" formatCode="m/d/yy\ h:mm;@">
                  <c:v>43119.333333333336</c:v>
                </c:pt>
                <c:pt idx="28906" formatCode="m/d/yy\ h:mm;@">
                  <c:v>43119.34375</c:v>
                </c:pt>
                <c:pt idx="28907" formatCode="m/d/yy\ h:mm;@">
                  <c:v>43119.354166666664</c:v>
                </c:pt>
                <c:pt idx="28908" formatCode="m/d/yy\ h:mm;@">
                  <c:v>43119.364583333336</c:v>
                </c:pt>
                <c:pt idx="28909" formatCode="m/d/yy\ h:mm;@">
                  <c:v>43119.375</c:v>
                </c:pt>
                <c:pt idx="28910" formatCode="m/d/yy\ h:mm;@">
                  <c:v>43119.385416666664</c:v>
                </c:pt>
                <c:pt idx="28911" formatCode="m/d/yy\ h:mm;@">
                  <c:v>43119.395833333336</c:v>
                </c:pt>
                <c:pt idx="28912" formatCode="m/d/yy\ h:mm;@">
                  <c:v>43119.40625</c:v>
                </c:pt>
                <c:pt idx="28913" formatCode="m/d/yy\ h:mm;@">
                  <c:v>43119.416666666664</c:v>
                </c:pt>
                <c:pt idx="28914" formatCode="m/d/yy\ h:mm;@">
                  <c:v>43119.427083333336</c:v>
                </c:pt>
                <c:pt idx="28915" formatCode="m/d/yy\ h:mm;@">
                  <c:v>43119.4375</c:v>
                </c:pt>
                <c:pt idx="28916" formatCode="m/d/yy\ h:mm;@">
                  <c:v>43119.447916666664</c:v>
                </c:pt>
                <c:pt idx="28917" formatCode="m/d/yy\ h:mm;@">
                  <c:v>43119.458333333336</c:v>
                </c:pt>
                <c:pt idx="28918" formatCode="m/d/yy\ h:mm;@">
                  <c:v>43119.46875</c:v>
                </c:pt>
                <c:pt idx="28919" formatCode="m/d/yy\ h:mm;@">
                  <c:v>43119.479166666664</c:v>
                </c:pt>
                <c:pt idx="28920" formatCode="m/d/yy\ h:mm;@">
                  <c:v>43119.489583333336</c:v>
                </c:pt>
                <c:pt idx="28921" formatCode="m/d/yy\ h:mm;@">
                  <c:v>43119.5</c:v>
                </c:pt>
                <c:pt idx="28922" formatCode="m/d/yy\ h:mm;@">
                  <c:v>43119.510416666664</c:v>
                </c:pt>
                <c:pt idx="28923" formatCode="m/d/yy\ h:mm;@">
                  <c:v>43119.520833333336</c:v>
                </c:pt>
                <c:pt idx="28924" formatCode="m/d/yy\ h:mm;@">
                  <c:v>43119.53125</c:v>
                </c:pt>
                <c:pt idx="28925" formatCode="m/d/yy\ h:mm;@">
                  <c:v>43119.541666666664</c:v>
                </c:pt>
                <c:pt idx="28926" formatCode="m/d/yy\ h:mm;@">
                  <c:v>43119.552083333336</c:v>
                </c:pt>
                <c:pt idx="28927" formatCode="m/d/yy\ h:mm;@">
                  <c:v>43119.5625</c:v>
                </c:pt>
                <c:pt idx="28928" formatCode="m/d/yy\ h:mm;@">
                  <c:v>43119.572916666664</c:v>
                </c:pt>
                <c:pt idx="28929" formatCode="m/d/yy\ h:mm;@">
                  <c:v>43119.583333333336</c:v>
                </c:pt>
                <c:pt idx="28930" formatCode="m/d/yy\ h:mm;@">
                  <c:v>43119.59375</c:v>
                </c:pt>
                <c:pt idx="28931" formatCode="m/d/yy\ h:mm;@">
                  <c:v>43119.604166666664</c:v>
                </c:pt>
                <c:pt idx="28932" formatCode="m/d/yy\ h:mm;@">
                  <c:v>43119.614583333336</c:v>
                </c:pt>
                <c:pt idx="28933" formatCode="m/d/yy\ h:mm;@">
                  <c:v>43119.625</c:v>
                </c:pt>
                <c:pt idx="28934" formatCode="m/d/yy\ h:mm;@">
                  <c:v>43119.635416666664</c:v>
                </c:pt>
                <c:pt idx="28935" formatCode="m/d/yy\ h:mm;@">
                  <c:v>43119.645833333336</c:v>
                </c:pt>
                <c:pt idx="28936" formatCode="m/d/yy\ h:mm;@">
                  <c:v>43119.656250231485</c:v>
                </c:pt>
                <c:pt idx="28937" formatCode="m/d/yy\ h:mm;@">
                  <c:v>43119.666666956022</c:v>
                </c:pt>
                <c:pt idx="28938" formatCode="m/d/yy\ h:mm;@">
                  <c:v>43119.677083680559</c:v>
                </c:pt>
                <c:pt idx="28939" formatCode="m/d/yy\ h:mm;@">
                  <c:v>43119.687500405096</c:v>
                </c:pt>
                <c:pt idx="28940" formatCode="m/d/yy\ h:mm;@">
                  <c:v>43119.697917129626</c:v>
                </c:pt>
                <c:pt idx="28941" formatCode="m/d/yy\ h:mm;@">
                  <c:v>43119.708333854163</c:v>
                </c:pt>
                <c:pt idx="28942" formatCode="m/d/yy\ h:mm;@">
                  <c:v>43119.718750578701</c:v>
                </c:pt>
                <c:pt idx="28943" formatCode="m/d/yy\ h:mm;@">
                  <c:v>43119.729167303238</c:v>
                </c:pt>
                <c:pt idx="28944" formatCode="m/d/yy\ h:mm;@">
                  <c:v>43119.739584027775</c:v>
                </c:pt>
                <c:pt idx="28945" formatCode="m/d/yy\ h:mm;@">
                  <c:v>43119.750000752312</c:v>
                </c:pt>
                <c:pt idx="28946" formatCode="m/d/yy\ h:mm;@">
                  <c:v>43119.760417476849</c:v>
                </c:pt>
                <c:pt idx="28947" formatCode="m/d/yy\ h:mm;@">
                  <c:v>43119.770834201387</c:v>
                </c:pt>
                <c:pt idx="28948" formatCode="m/d/yy\ h:mm;@">
                  <c:v>43119.781250925924</c:v>
                </c:pt>
                <c:pt idx="28949" formatCode="m/d/yy\ h:mm;@">
                  <c:v>43119.791667650461</c:v>
                </c:pt>
                <c:pt idx="28950" formatCode="m/d/yy\ h:mm;@">
                  <c:v>43119.802084374998</c:v>
                </c:pt>
                <c:pt idx="28951" formatCode="m/d/yy\ h:mm;@">
                  <c:v>43119.812501099535</c:v>
                </c:pt>
                <c:pt idx="28952" formatCode="m/d/yy\ h:mm;@">
                  <c:v>43119.822917824073</c:v>
                </c:pt>
                <c:pt idx="28953" formatCode="m/d/yy\ h:mm;@">
                  <c:v>43119.83333454861</c:v>
                </c:pt>
                <c:pt idx="28954" formatCode="m/d/yy\ h:mm;@">
                  <c:v>43119.843751273147</c:v>
                </c:pt>
                <c:pt idx="28955" formatCode="m/d/yy\ h:mm;@">
                  <c:v>43119.854167997684</c:v>
                </c:pt>
                <c:pt idx="28956" formatCode="m/d/yy\ h:mm;@">
                  <c:v>43119.864584722221</c:v>
                </c:pt>
                <c:pt idx="28957" formatCode="m/d/yy\ h:mm;@">
                  <c:v>43119.875001446759</c:v>
                </c:pt>
                <c:pt idx="28958" formatCode="m/d/yy\ h:mm;@">
                  <c:v>43119.885418171296</c:v>
                </c:pt>
                <c:pt idx="28959" formatCode="m/d/yy\ h:mm;@">
                  <c:v>43119.895834895833</c:v>
                </c:pt>
                <c:pt idx="28960" formatCode="m/d/yy\ h:mm;@">
                  <c:v>43119.90625162037</c:v>
                </c:pt>
                <c:pt idx="28961" formatCode="m/d/yy\ h:mm;@">
                  <c:v>43119.916668344908</c:v>
                </c:pt>
                <c:pt idx="28962" formatCode="m/d/yy\ h:mm;@">
                  <c:v>43119.927085069445</c:v>
                </c:pt>
                <c:pt idx="28963" formatCode="m/d/yy\ h:mm;@">
                  <c:v>43119.937501793982</c:v>
                </c:pt>
                <c:pt idx="28964" formatCode="m/d/yy\ h:mm;@">
                  <c:v>43119.947918518519</c:v>
                </c:pt>
                <c:pt idx="28965" formatCode="m/d/yy\ h:mm;@">
                  <c:v>43119.958335243056</c:v>
                </c:pt>
                <c:pt idx="28966" formatCode="m/d/yy\ h:mm;@">
                  <c:v>43119.968751967594</c:v>
                </c:pt>
                <c:pt idx="28967" formatCode="m/d/yy\ h:mm;@">
                  <c:v>43119.979168692131</c:v>
                </c:pt>
                <c:pt idx="28968" formatCode="m/d/yy\ h:mm;@">
                  <c:v>43119.989585416668</c:v>
                </c:pt>
                <c:pt idx="28969" formatCode="m/d/yy\ h:mm;@">
                  <c:v>43120.000002141205</c:v>
                </c:pt>
                <c:pt idx="28970" formatCode="m/d/yy\ h:mm;@">
                  <c:v>43120.010418865742</c:v>
                </c:pt>
                <c:pt idx="28971" formatCode="m/d/yy\ h:mm;@">
                  <c:v>43120.02083559028</c:v>
                </c:pt>
                <c:pt idx="28972" formatCode="m/d/yy\ h:mm;@">
                  <c:v>43120.031252314817</c:v>
                </c:pt>
                <c:pt idx="28973" formatCode="m/d/yy\ h:mm;@">
                  <c:v>43120.041669039354</c:v>
                </c:pt>
                <c:pt idx="28974" formatCode="m/d/yy\ h:mm;@">
                  <c:v>43120.052085763891</c:v>
                </c:pt>
                <c:pt idx="28975" formatCode="m/d/yy\ h:mm;@">
                  <c:v>43120.062502488428</c:v>
                </c:pt>
                <c:pt idx="28976" formatCode="m/d/yy\ h:mm;@">
                  <c:v>43120.072919212966</c:v>
                </c:pt>
                <c:pt idx="28977" formatCode="m/d/yy\ h:mm;@">
                  <c:v>43120.083335937503</c:v>
                </c:pt>
                <c:pt idx="28978" formatCode="m/d/yy\ h:mm;@">
                  <c:v>43120.09375266204</c:v>
                </c:pt>
                <c:pt idx="28979" formatCode="m/d/yy\ h:mm;@">
                  <c:v>43120.104169386577</c:v>
                </c:pt>
                <c:pt idx="28980" formatCode="m/d/yy\ h:mm;@">
                  <c:v>43120.114586111114</c:v>
                </c:pt>
                <c:pt idx="28981" formatCode="m/d/yy\ h:mm;@">
                  <c:v>43120.125002835652</c:v>
                </c:pt>
                <c:pt idx="28982" formatCode="m/d/yy\ h:mm;@">
                  <c:v>43120.135419560182</c:v>
                </c:pt>
                <c:pt idx="28983" formatCode="m/d/yy\ h:mm;@">
                  <c:v>43120.145836284719</c:v>
                </c:pt>
                <c:pt idx="28984" formatCode="m/d/yy\ h:mm;@">
                  <c:v>43120.156253009256</c:v>
                </c:pt>
                <c:pt idx="28985" formatCode="m/d/yy\ h:mm;@">
                  <c:v>43120.166669733793</c:v>
                </c:pt>
                <c:pt idx="28986" formatCode="m/d/yy\ h:mm;@">
                  <c:v>43120.17708645833</c:v>
                </c:pt>
                <c:pt idx="28987" formatCode="m/d/yy\ h:mm;@">
                  <c:v>43120.187503182868</c:v>
                </c:pt>
                <c:pt idx="28988" formatCode="m/d/yy\ h:mm;@">
                  <c:v>43120.197919907405</c:v>
                </c:pt>
                <c:pt idx="28989" formatCode="m/d/yy\ h:mm;@">
                  <c:v>43120.208336631942</c:v>
                </c:pt>
                <c:pt idx="28990" formatCode="m/d/yy\ h:mm;@">
                  <c:v>43120.218753356479</c:v>
                </c:pt>
                <c:pt idx="28991" formatCode="m/d/yy\ h:mm;@">
                  <c:v>43120.229170081016</c:v>
                </c:pt>
                <c:pt idx="28992" formatCode="m/d/yy\ h:mm;@">
                  <c:v>43120.239586805554</c:v>
                </c:pt>
                <c:pt idx="28993" formatCode="m/d/yy\ h:mm;@">
                  <c:v>43120.250003530091</c:v>
                </c:pt>
                <c:pt idx="28994" formatCode="m/d/yy\ h:mm;@">
                  <c:v>43120.260420254628</c:v>
                </c:pt>
                <c:pt idx="28995" formatCode="m/d/yy\ h:mm;@">
                  <c:v>43120.270836979165</c:v>
                </c:pt>
                <c:pt idx="28996" formatCode="m/d/yy\ h:mm;@">
                  <c:v>43120.281253703703</c:v>
                </c:pt>
                <c:pt idx="28997" formatCode="m/d/yy\ h:mm;@">
                  <c:v>43120.29167042824</c:v>
                </c:pt>
                <c:pt idx="28998" formatCode="m/d/yy\ h:mm;@">
                  <c:v>43120.302087152777</c:v>
                </c:pt>
                <c:pt idx="28999" formatCode="m/d/yy\ h:mm;@">
                  <c:v>43120.312503877314</c:v>
                </c:pt>
                <c:pt idx="29000" formatCode="m/d/yy\ h:mm;@">
                  <c:v>43120.322920601851</c:v>
                </c:pt>
                <c:pt idx="29001" formatCode="m/d/yy\ h:mm;@">
                  <c:v>43120.333337326389</c:v>
                </c:pt>
                <c:pt idx="29002" formatCode="m/d/yy\ h:mm;@">
                  <c:v>43120.343754050926</c:v>
                </c:pt>
                <c:pt idx="29003" formatCode="m/d/yy\ h:mm;@">
                  <c:v>43120.354170775463</c:v>
                </c:pt>
                <c:pt idx="29004" formatCode="m/d/yy\ h:mm;@">
                  <c:v>43120.3645875</c:v>
                </c:pt>
                <c:pt idx="29005" formatCode="m/d/yy\ h:mm;@">
                  <c:v>43120.375004224537</c:v>
                </c:pt>
                <c:pt idx="29006" formatCode="m/d/yy\ h:mm;@">
                  <c:v>43120.385420949075</c:v>
                </c:pt>
                <c:pt idx="29007" formatCode="m/d/yy\ h:mm;@">
                  <c:v>43120.395837673612</c:v>
                </c:pt>
                <c:pt idx="29008" formatCode="m/d/yy\ h:mm;@">
                  <c:v>43120.406254398149</c:v>
                </c:pt>
                <c:pt idx="29009" formatCode="m/d/yy\ h:mm;@">
                  <c:v>43120.416671122686</c:v>
                </c:pt>
                <c:pt idx="29010" formatCode="m/d/yy\ h:mm;@">
                  <c:v>43120.427087847223</c:v>
                </c:pt>
                <c:pt idx="29011" formatCode="m/d/yy\ h:mm;@">
                  <c:v>43120.437504571761</c:v>
                </c:pt>
                <c:pt idx="29012" formatCode="m/d/yy\ h:mm;@">
                  <c:v>43120.447921296298</c:v>
                </c:pt>
                <c:pt idx="29013" formatCode="m/d/yy\ h:mm;@">
                  <c:v>43120.458338020835</c:v>
                </c:pt>
                <c:pt idx="29014" formatCode="m/d/yy\ h:mm;@">
                  <c:v>43120.468754745372</c:v>
                </c:pt>
                <c:pt idx="29015" formatCode="m/d/yy\ h:mm;@">
                  <c:v>43120.479171469909</c:v>
                </c:pt>
                <c:pt idx="29016" formatCode="m/d/yy\ h:mm;@">
                  <c:v>43120.489588194447</c:v>
                </c:pt>
                <c:pt idx="29017" formatCode="m/d/yy\ h:mm;@">
                  <c:v>43120.500004918984</c:v>
                </c:pt>
                <c:pt idx="29018" formatCode="m/d/yy\ h:mm;@">
                  <c:v>43120.510421643521</c:v>
                </c:pt>
                <c:pt idx="29019" formatCode="m/d/yy\ h:mm;@">
                  <c:v>43120.520838368058</c:v>
                </c:pt>
                <c:pt idx="29020" formatCode="m/d/yy\ h:mm;@">
                  <c:v>43120.531255092596</c:v>
                </c:pt>
                <c:pt idx="29021" formatCode="m/d/yy\ h:mm;@">
                  <c:v>43120.541671817133</c:v>
                </c:pt>
                <c:pt idx="29022" formatCode="m/d/yy\ h:mm;@">
                  <c:v>43120.55208854167</c:v>
                </c:pt>
                <c:pt idx="29023" formatCode="m/d/yy\ h:mm;@">
                  <c:v>43120.562505266207</c:v>
                </c:pt>
                <c:pt idx="29024" formatCode="m/d/yy\ h:mm;@">
                  <c:v>43120.572921990744</c:v>
                </c:pt>
                <c:pt idx="29025" formatCode="m/d/yy\ h:mm;@">
                  <c:v>43120.583338715274</c:v>
                </c:pt>
                <c:pt idx="29026" formatCode="m/d/yy\ h:mm;@">
                  <c:v>43120.593755439812</c:v>
                </c:pt>
                <c:pt idx="29027" formatCode="m/d/yy\ h:mm;@">
                  <c:v>43120.604172164349</c:v>
                </c:pt>
                <c:pt idx="29028" formatCode="m/d/yy\ h:mm;@">
                  <c:v>43120.614588888886</c:v>
                </c:pt>
                <c:pt idx="29029" formatCode="m/d/yy\ h:mm;@">
                  <c:v>43120.625</c:v>
                </c:pt>
                <c:pt idx="29030" formatCode="m/d/yy\ h:mm;@">
                  <c:v>43120.635416666664</c:v>
                </c:pt>
                <c:pt idx="29031" formatCode="m/d/yy\ h:mm;@">
                  <c:v>43120.645833333336</c:v>
                </c:pt>
                <c:pt idx="29032" formatCode="m/d/yy\ h:mm;@">
                  <c:v>43120.65625</c:v>
                </c:pt>
                <c:pt idx="29033" formatCode="m/d/yy\ h:mm;@">
                  <c:v>43120.666666666664</c:v>
                </c:pt>
                <c:pt idx="29034" formatCode="m/d/yy\ h:mm;@">
                  <c:v>43120.677083333336</c:v>
                </c:pt>
                <c:pt idx="29035" formatCode="m/d/yy\ h:mm;@">
                  <c:v>43120.6875</c:v>
                </c:pt>
                <c:pt idx="29036" formatCode="m/d/yy\ h:mm;@">
                  <c:v>43120.697916666664</c:v>
                </c:pt>
                <c:pt idx="29037" formatCode="m/d/yy\ h:mm;@">
                  <c:v>43120.708333333336</c:v>
                </c:pt>
                <c:pt idx="29038" formatCode="m/d/yy\ h:mm;@">
                  <c:v>43120.71875</c:v>
                </c:pt>
                <c:pt idx="29039" formatCode="m/d/yy\ h:mm;@">
                  <c:v>43120.729166666664</c:v>
                </c:pt>
                <c:pt idx="29040" formatCode="m/d/yy\ h:mm;@">
                  <c:v>43120.739583333336</c:v>
                </c:pt>
                <c:pt idx="29041" formatCode="m/d/yy\ h:mm;@">
                  <c:v>43120.75</c:v>
                </c:pt>
                <c:pt idx="29042" formatCode="m/d/yy\ h:mm;@">
                  <c:v>43120.760416666664</c:v>
                </c:pt>
                <c:pt idx="29043" formatCode="m/d/yy\ h:mm;@">
                  <c:v>43120.770833333336</c:v>
                </c:pt>
                <c:pt idx="29044" formatCode="m/d/yy\ h:mm;@">
                  <c:v>43120.78125</c:v>
                </c:pt>
                <c:pt idx="29045" formatCode="m/d/yy\ h:mm;@">
                  <c:v>43120.791666666664</c:v>
                </c:pt>
                <c:pt idx="29046" formatCode="m/d/yy\ h:mm;@">
                  <c:v>43120.802083333336</c:v>
                </c:pt>
                <c:pt idx="29047" formatCode="m/d/yy\ h:mm;@">
                  <c:v>43120.8125</c:v>
                </c:pt>
                <c:pt idx="29048" formatCode="m/d/yy\ h:mm;@">
                  <c:v>43120.822916666664</c:v>
                </c:pt>
                <c:pt idx="29049" formatCode="m/d/yy\ h:mm;@">
                  <c:v>43120.833333333336</c:v>
                </c:pt>
                <c:pt idx="29050" formatCode="m/d/yy\ h:mm;@">
                  <c:v>43120.84375</c:v>
                </c:pt>
                <c:pt idx="29051" formatCode="m/d/yy\ h:mm;@">
                  <c:v>43120.854166666664</c:v>
                </c:pt>
                <c:pt idx="29052" formatCode="m/d/yy\ h:mm;@">
                  <c:v>43120.864583333336</c:v>
                </c:pt>
                <c:pt idx="29053" formatCode="m/d/yy\ h:mm;@">
                  <c:v>43120.875</c:v>
                </c:pt>
                <c:pt idx="29054" formatCode="m/d/yy\ h:mm;@">
                  <c:v>43120.885416666664</c:v>
                </c:pt>
                <c:pt idx="29055" formatCode="m/d/yy\ h:mm;@">
                  <c:v>43120.895833333336</c:v>
                </c:pt>
                <c:pt idx="29056" formatCode="m/d/yy\ h:mm;@">
                  <c:v>43120.90625</c:v>
                </c:pt>
                <c:pt idx="29057" formatCode="m/d/yy\ h:mm;@">
                  <c:v>43120.916666666664</c:v>
                </c:pt>
                <c:pt idx="29058" formatCode="m/d/yy\ h:mm;@">
                  <c:v>43120.927083333336</c:v>
                </c:pt>
                <c:pt idx="29059" formatCode="m/d/yy\ h:mm;@">
                  <c:v>43120.9375</c:v>
                </c:pt>
                <c:pt idx="29060" formatCode="m/d/yy\ h:mm;@">
                  <c:v>43120.947916666664</c:v>
                </c:pt>
                <c:pt idx="29061" formatCode="m/d/yy\ h:mm;@">
                  <c:v>43120.958333333336</c:v>
                </c:pt>
                <c:pt idx="29062" formatCode="m/d/yy\ h:mm;@">
                  <c:v>43120.96875</c:v>
                </c:pt>
                <c:pt idx="29063" formatCode="m/d/yy\ h:mm;@">
                  <c:v>43120.979166666664</c:v>
                </c:pt>
                <c:pt idx="29064" formatCode="m/d/yy\ h:mm;@">
                  <c:v>43120.989583333336</c:v>
                </c:pt>
                <c:pt idx="29065" formatCode="m/d/yy\ h:mm;@">
                  <c:v>43121</c:v>
                </c:pt>
                <c:pt idx="29066" formatCode="m/d/yy\ h:mm;@">
                  <c:v>43121.010416666664</c:v>
                </c:pt>
                <c:pt idx="29067" formatCode="m/d/yy\ h:mm;@">
                  <c:v>43121.020833333336</c:v>
                </c:pt>
                <c:pt idx="29068" formatCode="m/d/yy\ h:mm;@">
                  <c:v>43121.03125</c:v>
                </c:pt>
                <c:pt idx="29069" formatCode="m/d/yy\ h:mm;@">
                  <c:v>43121.041666666664</c:v>
                </c:pt>
                <c:pt idx="29070" formatCode="m/d/yy\ h:mm;@">
                  <c:v>43121.052083333336</c:v>
                </c:pt>
                <c:pt idx="29071" formatCode="m/d/yy\ h:mm;@">
                  <c:v>43121.0625</c:v>
                </c:pt>
                <c:pt idx="29072" formatCode="m/d/yy\ h:mm;@">
                  <c:v>43121.072916666664</c:v>
                </c:pt>
                <c:pt idx="29073" formatCode="m/d/yy\ h:mm;@">
                  <c:v>43121.083333333336</c:v>
                </c:pt>
                <c:pt idx="29074" formatCode="m/d/yy\ h:mm;@">
                  <c:v>43121.09375</c:v>
                </c:pt>
                <c:pt idx="29075" formatCode="m/d/yy\ h:mm;@">
                  <c:v>43121.104166666664</c:v>
                </c:pt>
                <c:pt idx="29076" formatCode="m/d/yy\ h:mm;@">
                  <c:v>43121.114583333336</c:v>
                </c:pt>
                <c:pt idx="29077" formatCode="m/d/yy\ h:mm;@">
                  <c:v>43121.125</c:v>
                </c:pt>
                <c:pt idx="29078" formatCode="m/d/yy\ h:mm;@">
                  <c:v>43121.135416666664</c:v>
                </c:pt>
                <c:pt idx="29079" formatCode="m/d/yy\ h:mm;@">
                  <c:v>43121.145833333336</c:v>
                </c:pt>
                <c:pt idx="29080" formatCode="m/d/yy\ h:mm;@">
                  <c:v>43121.15625</c:v>
                </c:pt>
                <c:pt idx="29081" formatCode="m/d/yy\ h:mm;@">
                  <c:v>43121.166666666664</c:v>
                </c:pt>
                <c:pt idx="29082" formatCode="m/d/yy\ h:mm;@">
                  <c:v>43121.177083333336</c:v>
                </c:pt>
                <c:pt idx="29083" formatCode="m/d/yy\ h:mm;@">
                  <c:v>43121.1875</c:v>
                </c:pt>
                <c:pt idx="29084" formatCode="m/d/yy\ h:mm;@">
                  <c:v>43121.197916666664</c:v>
                </c:pt>
                <c:pt idx="29085" formatCode="m/d/yy\ h:mm;@">
                  <c:v>43121.208333333336</c:v>
                </c:pt>
                <c:pt idx="29086" formatCode="m/d/yy\ h:mm;@">
                  <c:v>43121.21875</c:v>
                </c:pt>
                <c:pt idx="29087" formatCode="m/d/yy\ h:mm;@">
                  <c:v>43121.229166666664</c:v>
                </c:pt>
                <c:pt idx="29088" formatCode="m/d/yy\ h:mm;@">
                  <c:v>43121.239583333336</c:v>
                </c:pt>
                <c:pt idx="29089" formatCode="m/d/yy\ h:mm;@">
                  <c:v>43121.25</c:v>
                </c:pt>
                <c:pt idx="29090" formatCode="m/d/yy\ h:mm;@">
                  <c:v>43121.260416666664</c:v>
                </c:pt>
                <c:pt idx="29091" formatCode="m/d/yy\ h:mm;@">
                  <c:v>43121.270833333336</c:v>
                </c:pt>
                <c:pt idx="29092" formatCode="m/d/yy\ h:mm;@">
                  <c:v>43121.28125</c:v>
                </c:pt>
                <c:pt idx="29093" formatCode="m/d/yy\ h:mm;@">
                  <c:v>43121.291666666664</c:v>
                </c:pt>
                <c:pt idx="29094" formatCode="m/d/yy\ h:mm;@">
                  <c:v>43121.302083333336</c:v>
                </c:pt>
                <c:pt idx="29095" formatCode="m/d/yy\ h:mm;@">
                  <c:v>43121.3125</c:v>
                </c:pt>
                <c:pt idx="29096" formatCode="m/d/yy\ h:mm;@">
                  <c:v>43121.322916666664</c:v>
                </c:pt>
                <c:pt idx="29097" formatCode="m/d/yy\ h:mm;@">
                  <c:v>43121.333333333336</c:v>
                </c:pt>
                <c:pt idx="29098" formatCode="m/d/yy\ h:mm;@">
                  <c:v>43121.34375</c:v>
                </c:pt>
                <c:pt idx="29099" formatCode="m/d/yy\ h:mm;@">
                  <c:v>43121.354166666664</c:v>
                </c:pt>
                <c:pt idx="29100" formatCode="m/d/yy\ h:mm;@">
                  <c:v>43121.364583333336</c:v>
                </c:pt>
                <c:pt idx="29101" formatCode="m/d/yy\ h:mm;@">
                  <c:v>43121.375</c:v>
                </c:pt>
                <c:pt idx="29102" formatCode="m/d/yy\ h:mm;@">
                  <c:v>43121.385416666664</c:v>
                </c:pt>
                <c:pt idx="29103" formatCode="m/d/yy\ h:mm;@">
                  <c:v>43121.395833333336</c:v>
                </c:pt>
                <c:pt idx="29104" formatCode="m/d/yy\ h:mm;@">
                  <c:v>43121.40625</c:v>
                </c:pt>
                <c:pt idx="29105" formatCode="m/d/yy\ h:mm;@">
                  <c:v>43121.416666666664</c:v>
                </c:pt>
                <c:pt idx="29106" formatCode="m/d/yy\ h:mm;@">
                  <c:v>43121.427083333336</c:v>
                </c:pt>
                <c:pt idx="29107" formatCode="m/d/yy\ h:mm;@">
                  <c:v>43121.4375</c:v>
                </c:pt>
                <c:pt idx="29108" formatCode="m/d/yy\ h:mm;@">
                  <c:v>43121.447916666664</c:v>
                </c:pt>
                <c:pt idx="29109" formatCode="m/d/yy\ h:mm;@">
                  <c:v>43121.458333333336</c:v>
                </c:pt>
                <c:pt idx="29110" formatCode="m/d/yy\ h:mm;@">
                  <c:v>43121.46875</c:v>
                </c:pt>
                <c:pt idx="29111" formatCode="m/d/yy\ h:mm;@">
                  <c:v>43121.479166666664</c:v>
                </c:pt>
                <c:pt idx="29112" formatCode="m/d/yy\ h:mm;@">
                  <c:v>43121.489583333336</c:v>
                </c:pt>
                <c:pt idx="29113" formatCode="m/d/yy\ h:mm;@">
                  <c:v>43121.5</c:v>
                </c:pt>
                <c:pt idx="29114" formatCode="m/d/yy\ h:mm;@">
                  <c:v>43121.510416666664</c:v>
                </c:pt>
                <c:pt idx="29115" formatCode="m/d/yy\ h:mm;@">
                  <c:v>43121.520833333336</c:v>
                </c:pt>
                <c:pt idx="29116" formatCode="m/d/yy\ h:mm;@">
                  <c:v>43121.53125</c:v>
                </c:pt>
                <c:pt idx="29117" formatCode="m/d/yy\ h:mm;@">
                  <c:v>43121.541666666664</c:v>
                </c:pt>
                <c:pt idx="29118" formatCode="m/d/yy\ h:mm;@">
                  <c:v>43121.552083333336</c:v>
                </c:pt>
                <c:pt idx="29119" formatCode="m/d/yy\ h:mm;@">
                  <c:v>43121.5625</c:v>
                </c:pt>
                <c:pt idx="29120" formatCode="m/d/yy\ h:mm;@">
                  <c:v>43121.572916666664</c:v>
                </c:pt>
                <c:pt idx="29121" formatCode="m/d/yy\ h:mm;@">
                  <c:v>43121.583333333336</c:v>
                </c:pt>
                <c:pt idx="29122" formatCode="m/d/yy\ h:mm;@">
                  <c:v>43121.59375</c:v>
                </c:pt>
                <c:pt idx="29123" formatCode="m/d/yy\ h:mm;@">
                  <c:v>43121.604166666664</c:v>
                </c:pt>
                <c:pt idx="29124" formatCode="m/d/yy\ h:mm;@">
                  <c:v>43121.614583333336</c:v>
                </c:pt>
                <c:pt idx="29125" formatCode="m/d/yy\ h:mm;@">
                  <c:v>43121.625</c:v>
                </c:pt>
                <c:pt idx="29126" formatCode="m/d/yy\ h:mm;@">
                  <c:v>43121.635416666664</c:v>
                </c:pt>
                <c:pt idx="29127" formatCode="m/d/yy\ h:mm;@">
                  <c:v>43121.645833333336</c:v>
                </c:pt>
                <c:pt idx="29128" formatCode="m/d/yy\ h:mm;@">
                  <c:v>43121.65625</c:v>
                </c:pt>
                <c:pt idx="29129" formatCode="m/d/yy\ h:mm;@">
                  <c:v>43121.666666666664</c:v>
                </c:pt>
                <c:pt idx="29130" formatCode="m/d/yy\ h:mm;@">
                  <c:v>43121.677083333336</c:v>
                </c:pt>
                <c:pt idx="29131" formatCode="m/d/yy\ h:mm;@">
                  <c:v>43121.6875</c:v>
                </c:pt>
                <c:pt idx="29132" formatCode="m/d/yy\ h:mm;@">
                  <c:v>43121.697916666664</c:v>
                </c:pt>
                <c:pt idx="29133" formatCode="m/d/yy\ h:mm;@">
                  <c:v>43121.708333333336</c:v>
                </c:pt>
                <c:pt idx="29134" formatCode="m/d/yy\ h:mm;@">
                  <c:v>43121.71875</c:v>
                </c:pt>
                <c:pt idx="29135" formatCode="m/d/yy\ h:mm;@">
                  <c:v>43121.729166666664</c:v>
                </c:pt>
                <c:pt idx="29136" formatCode="m/d/yy\ h:mm;@">
                  <c:v>43121.739583333336</c:v>
                </c:pt>
                <c:pt idx="29137" formatCode="m/d/yy\ h:mm;@">
                  <c:v>43121.75</c:v>
                </c:pt>
                <c:pt idx="29138" formatCode="m/d/yy\ h:mm;@">
                  <c:v>43121.760416666664</c:v>
                </c:pt>
                <c:pt idx="29139" formatCode="m/d/yy\ h:mm;@">
                  <c:v>43121.770833333336</c:v>
                </c:pt>
                <c:pt idx="29140" formatCode="m/d/yy\ h:mm;@">
                  <c:v>43121.78125</c:v>
                </c:pt>
                <c:pt idx="29141" formatCode="m/d/yy\ h:mm;@">
                  <c:v>43121.791666666664</c:v>
                </c:pt>
                <c:pt idx="29142" formatCode="m/d/yy\ h:mm;@">
                  <c:v>43121.802083333336</c:v>
                </c:pt>
                <c:pt idx="29143" formatCode="m/d/yy\ h:mm;@">
                  <c:v>43121.8125</c:v>
                </c:pt>
                <c:pt idx="29144" formatCode="m/d/yy\ h:mm;@">
                  <c:v>43121.822916666664</c:v>
                </c:pt>
                <c:pt idx="29145" formatCode="m/d/yy\ h:mm;@">
                  <c:v>43121.833333333336</c:v>
                </c:pt>
                <c:pt idx="29146" formatCode="m/d/yy\ h:mm;@">
                  <c:v>43121.84375</c:v>
                </c:pt>
                <c:pt idx="29147" formatCode="m/d/yy\ h:mm;@">
                  <c:v>43121.854166666664</c:v>
                </c:pt>
                <c:pt idx="29148" formatCode="m/d/yy\ h:mm;@">
                  <c:v>43121.864583333336</c:v>
                </c:pt>
                <c:pt idx="29149" formatCode="m/d/yy\ h:mm;@">
                  <c:v>43121.875</c:v>
                </c:pt>
                <c:pt idx="29150" formatCode="m/d/yy\ h:mm;@">
                  <c:v>43121.885416666664</c:v>
                </c:pt>
                <c:pt idx="29151" formatCode="m/d/yy\ h:mm;@">
                  <c:v>43121.895833333336</c:v>
                </c:pt>
                <c:pt idx="29152" formatCode="m/d/yy\ h:mm;@">
                  <c:v>43121.90625</c:v>
                </c:pt>
                <c:pt idx="29153" formatCode="m/d/yy\ h:mm;@">
                  <c:v>43121.916666666664</c:v>
                </c:pt>
                <c:pt idx="29154" formatCode="m/d/yy\ h:mm;@">
                  <c:v>43121.927083333336</c:v>
                </c:pt>
                <c:pt idx="29155" formatCode="m/d/yy\ h:mm;@">
                  <c:v>43121.9375</c:v>
                </c:pt>
                <c:pt idx="29156" formatCode="m/d/yy\ h:mm;@">
                  <c:v>43121.947916666664</c:v>
                </c:pt>
                <c:pt idx="29157" formatCode="m/d/yy\ h:mm;@">
                  <c:v>43121.958333333336</c:v>
                </c:pt>
                <c:pt idx="29158" formatCode="m/d/yy\ h:mm;@">
                  <c:v>43121.96875</c:v>
                </c:pt>
                <c:pt idx="29159" formatCode="m/d/yy\ h:mm;@">
                  <c:v>43121.979166666664</c:v>
                </c:pt>
                <c:pt idx="29160" formatCode="m/d/yy\ h:mm;@">
                  <c:v>43121.989583333336</c:v>
                </c:pt>
                <c:pt idx="29161" formatCode="m/d/yy\ h:mm;@">
                  <c:v>43122</c:v>
                </c:pt>
                <c:pt idx="29162" formatCode="m/d/yy\ h:mm;@">
                  <c:v>43122.010416666664</c:v>
                </c:pt>
                <c:pt idx="29163" formatCode="m/d/yy\ h:mm;@">
                  <c:v>43122.020833333336</c:v>
                </c:pt>
                <c:pt idx="29164" formatCode="m/d/yy\ h:mm;@">
                  <c:v>43122.03125</c:v>
                </c:pt>
                <c:pt idx="29165" formatCode="m/d/yy\ h:mm;@">
                  <c:v>43122.041666666664</c:v>
                </c:pt>
                <c:pt idx="29166" formatCode="m/d/yy\ h:mm;@">
                  <c:v>43122.052083333336</c:v>
                </c:pt>
                <c:pt idx="29167" formatCode="m/d/yy\ h:mm;@">
                  <c:v>43122.0625</c:v>
                </c:pt>
                <c:pt idx="29168" formatCode="m/d/yy\ h:mm;@">
                  <c:v>43122.072916666664</c:v>
                </c:pt>
                <c:pt idx="29169" formatCode="m/d/yy\ h:mm;@">
                  <c:v>43122.083333333336</c:v>
                </c:pt>
                <c:pt idx="29170" formatCode="m/d/yy\ h:mm;@">
                  <c:v>43122.09375</c:v>
                </c:pt>
                <c:pt idx="29171" formatCode="m/d/yy\ h:mm;@">
                  <c:v>43122.104166666664</c:v>
                </c:pt>
                <c:pt idx="29172" formatCode="m/d/yy\ h:mm;@">
                  <c:v>43122.114583333336</c:v>
                </c:pt>
                <c:pt idx="29173" formatCode="m/d/yy\ h:mm;@">
                  <c:v>43122.125</c:v>
                </c:pt>
                <c:pt idx="29174" formatCode="m/d/yy\ h:mm;@">
                  <c:v>43122.135416666664</c:v>
                </c:pt>
                <c:pt idx="29175" formatCode="m/d/yy\ h:mm;@">
                  <c:v>43122.145833333336</c:v>
                </c:pt>
                <c:pt idx="29176" formatCode="m/d/yy\ h:mm;@">
                  <c:v>43122.15625</c:v>
                </c:pt>
                <c:pt idx="29177" formatCode="m/d/yy\ h:mm;@">
                  <c:v>43122.166666666664</c:v>
                </c:pt>
                <c:pt idx="29178" formatCode="m/d/yy\ h:mm;@">
                  <c:v>43122.177083333336</c:v>
                </c:pt>
                <c:pt idx="29179" formatCode="m/d/yy\ h:mm;@">
                  <c:v>43122.1875</c:v>
                </c:pt>
                <c:pt idx="29180" formatCode="m/d/yy\ h:mm;@">
                  <c:v>43122.197916666664</c:v>
                </c:pt>
                <c:pt idx="29181" formatCode="m/d/yy\ h:mm;@">
                  <c:v>43122.208333333336</c:v>
                </c:pt>
                <c:pt idx="29182" formatCode="m/d/yy\ h:mm;@">
                  <c:v>43122.21875</c:v>
                </c:pt>
                <c:pt idx="29183" formatCode="m/d/yy\ h:mm;@">
                  <c:v>43122.229166666664</c:v>
                </c:pt>
                <c:pt idx="29184" formatCode="m/d/yy\ h:mm;@">
                  <c:v>43122.239583333336</c:v>
                </c:pt>
                <c:pt idx="29185" formatCode="m/d/yy\ h:mm;@">
                  <c:v>43122.25</c:v>
                </c:pt>
                <c:pt idx="29186" formatCode="m/d/yy\ h:mm;@">
                  <c:v>43122.260416666664</c:v>
                </c:pt>
                <c:pt idx="29187" formatCode="m/d/yy\ h:mm;@">
                  <c:v>43122.270833333336</c:v>
                </c:pt>
                <c:pt idx="29188" formatCode="m/d/yy\ h:mm;@">
                  <c:v>43122.28125</c:v>
                </c:pt>
                <c:pt idx="29189" formatCode="m/d/yy\ h:mm;@">
                  <c:v>43122.291666666664</c:v>
                </c:pt>
                <c:pt idx="29190" formatCode="m/d/yy\ h:mm;@">
                  <c:v>43122.302083333336</c:v>
                </c:pt>
                <c:pt idx="29191" formatCode="m/d/yy\ h:mm;@">
                  <c:v>43122.3125</c:v>
                </c:pt>
                <c:pt idx="29192" formatCode="m/d/yy\ h:mm;@">
                  <c:v>43122.322916666664</c:v>
                </c:pt>
                <c:pt idx="29193" formatCode="m/d/yy\ h:mm;@">
                  <c:v>43122.333333333336</c:v>
                </c:pt>
                <c:pt idx="29194" formatCode="m/d/yy\ h:mm;@">
                  <c:v>43122.34375</c:v>
                </c:pt>
                <c:pt idx="29195" formatCode="m/d/yy\ h:mm;@">
                  <c:v>43122.354166666664</c:v>
                </c:pt>
                <c:pt idx="29196" formatCode="m/d/yy\ h:mm;@">
                  <c:v>43122.364583333336</c:v>
                </c:pt>
                <c:pt idx="29197" formatCode="m/d/yy\ h:mm;@">
                  <c:v>43122.375</c:v>
                </c:pt>
                <c:pt idx="29198" formatCode="m/d/yy\ h:mm;@">
                  <c:v>43122.385416666664</c:v>
                </c:pt>
                <c:pt idx="29199" formatCode="m/d/yy\ h:mm;@">
                  <c:v>43122.395833333336</c:v>
                </c:pt>
                <c:pt idx="29200" formatCode="m/d/yy\ h:mm;@">
                  <c:v>43122.40625</c:v>
                </c:pt>
                <c:pt idx="29201" formatCode="m/d/yy\ h:mm;@">
                  <c:v>43122.416666666664</c:v>
                </c:pt>
                <c:pt idx="29202" formatCode="m/d/yy\ h:mm;@">
                  <c:v>43122.427083333336</c:v>
                </c:pt>
                <c:pt idx="29203" formatCode="m/d/yy\ h:mm;@">
                  <c:v>43122.4375</c:v>
                </c:pt>
                <c:pt idx="29204" formatCode="m/d/yy\ h:mm;@">
                  <c:v>43122.447916666664</c:v>
                </c:pt>
                <c:pt idx="29205" formatCode="m/d/yy\ h:mm;@">
                  <c:v>43122.458333333336</c:v>
                </c:pt>
                <c:pt idx="29206" formatCode="m/d/yy\ h:mm;@">
                  <c:v>43122.46875</c:v>
                </c:pt>
                <c:pt idx="29207" formatCode="m/d/yy\ h:mm;@">
                  <c:v>43122.479166666664</c:v>
                </c:pt>
                <c:pt idx="29208" formatCode="m/d/yy\ h:mm;@">
                  <c:v>43122.489583333336</c:v>
                </c:pt>
                <c:pt idx="29209" formatCode="m/d/yy\ h:mm;@">
                  <c:v>43122.5</c:v>
                </c:pt>
                <c:pt idx="29210" formatCode="m/d/yy\ h:mm;@">
                  <c:v>43122.510416666664</c:v>
                </c:pt>
                <c:pt idx="29211" formatCode="m/d/yy\ h:mm;@">
                  <c:v>43122.520833333336</c:v>
                </c:pt>
                <c:pt idx="29212" formatCode="m/d/yy\ h:mm;@">
                  <c:v>43122.53125</c:v>
                </c:pt>
                <c:pt idx="29213" formatCode="m/d/yy\ h:mm;@">
                  <c:v>43122.541666666664</c:v>
                </c:pt>
                <c:pt idx="29214" formatCode="m/d/yy\ h:mm;@">
                  <c:v>43122.552083333336</c:v>
                </c:pt>
                <c:pt idx="29215" formatCode="m/d/yy\ h:mm;@">
                  <c:v>43122.5625</c:v>
                </c:pt>
                <c:pt idx="29216" formatCode="m/d/yy\ h:mm;@">
                  <c:v>43122.572916666664</c:v>
                </c:pt>
                <c:pt idx="29217" formatCode="m/d/yy\ h:mm;@">
                  <c:v>43122.583333333336</c:v>
                </c:pt>
                <c:pt idx="29218" formatCode="m/d/yy\ h:mm;@">
                  <c:v>43122.59375</c:v>
                </c:pt>
                <c:pt idx="29219" formatCode="m/d/yy\ h:mm;@">
                  <c:v>43122.604166666664</c:v>
                </c:pt>
                <c:pt idx="29220" formatCode="m/d/yy\ h:mm;@">
                  <c:v>43122.614583333336</c:v>
                </c:pt>
                <c:pt idx="29221" formatCode="m/d/yy\ h:mm;@">
                  <c:v>43122.625</c:v>
                </c:pt>
                <c:pt idx="29222" formatCode="m/d/yy\ h:mm;@">
                  <c:v>43122.635416666664</c:v>
                </c:pt>
                <c:pt idx="29223" formatCode="m/d/yy\ h:mm;@">
                  <c:v>43122.645833333336</c:v>
                </c:pt>
                <c:pt idx="29224" formatCode="m/d/yy\ h:mm;@">
                  <c:v>43122.65625</c:v>
                </c:pt>
                <c:pt idx="29225" formatCode="m/d/yy\ h:mm;@">
                  <c:v>43122.666666666664</c:v>
                </c:pt>
                <c:pt idx="29226" formatCode="m/d/yy\ h:mm;@">
                  <c:v>43122.677083333336</c:v>
                </c:pt>
                <c:pt idx="29227" formatCode="m/d/yy\ h:mm;@">
                  <c:v>43122.6875</c:v>
                </c:pt>
                <c:pt idx="29228" formatCode="m/d/yy\ h:mm;@">
                  <c:v>43122.697916666664</c:v>
                </c:pt>
                <c:pt idx="29229" formatCode="m/d/yy\ h:mm;@">
                  <c:v>43122.708333333336</c:v>
                </c:pt>
                <c:pt idx="29230" formatCode="m/d/yy\ h:mm;@">
                  <c:v>43122.71875</c:v>
                </c:pt>
                <c:pt idx="29231" formatCode="m/d/yy\ h:mm;@">
                  <c:v>43122.729166666664</c:v>
                </c:pt>
                <c:pt idx="29232" formatCode="m/d/yy\ h:mm;@">
                  <c:v>43122.739583333336</c:v>
                </c:pt>
                <c:pt idx="29233" formatCode="m/d/yy\ h:mm;@">
                  <c:v>43122.75</c:v>
                </c:pt>
                <c:pt idx="29234" formatCode="m/d/yy\ h:mm;@">
                  <c:v>43122.760416666664</c:v>
                </c:pt>
                <c:pt idx="29235" formatCode="m/d/yy\ h:mm;@">
                  <c:v>43122.770833333336</c:v>
                </c:pt>
                <c:pt idx="29236" formatCode="m/d/yy\ h:mm;@">
                  <c:v>43122.78125</c:v>
                </c:pt>
                <c:pt idx="29237" formatCode="m/d/yy\ h:mm;@">
                  <c:v>43122.791666666664</c:v>
                </c:pt>
                <c:pt idx="29238" formatCode="m/d/yy\ h:mm;@">
                  <c:v>43122.802083333336</c:v>
                </c:pt>
                <c:pt idx="29239" formatCode="m/d/yy\ h:mm;@">
                  <c:v>43122.8125</c:v>
                </c:pt>
                <c:pt idx="29240" formatCode="m/d/yy\ h:mm;@">
                  <c:v>43122.822916666664</c:v>
                </c:pt>
                <c:pt idx="29241" formatCode="m/d/yy\ h:mm;@">
                  <c:v>43122.833333333336</c:v>
                </c:pt>
                <c:pt idx="29242" formatCode="m/d/yy\ h:mm;@">
                  <c:v>43122.84375</c:v>
                </c:pt>
                <c:pt idx="29243" formatCode="m/d/yy\ h:mm;@">
                  <c:v>43122.854166666664</c:v>
                </c:pt>
                <c:pt idx="29244" formatCode="m/d/yy\ h:mm;@">
                  <c:v>43122.864583333336</c:v>
                </c:pt>
                <c:pt idx="29245" formatCode="m/d/yy\ h:mm;@">
                  <c:v>43122.875</c:v>
                </c:pt>
                <c:pt idx="29246" formatCode="m/d/yy\ h:mm;@">
                  <c:v>43122.885416666664</c:v>
                </c:pt>
                <c:pt idx="29247" formatCode="m/d/yy\ h:mm;@">
                  <c:v>43122.895833333336</c:v>
                </c:pt>
                <c:pt idx="29248" formatCode="m/d/yy\ h:mm;@">
                  <c:v>43122.90625</c:v>
                </c:pt>
                <c:pt idx="29249" formatCode="m/d/yy\ h:mm;@">
                  <c:v>43122.916666666664</c:v>
                </c:pt>
                <c:pt idx="29250" formatCode="m/d/yy\ h:mm;@">
                  <c:v>43122.927083333336</c:v>
                </c:pt>
                <c:pt idx="29251" formatCode="m/d/yy\ h:mm;@">
                  <c:v>43122.9375</c:v>
                </c:pt>
                <c:pt idx="29252" formatCode="m/d/yy\ h:mm;@">
                  <c:v>43122.947916666664</c:v>
                </c:pt>
                <c:pt idx="29253" formatCode="m/d/yy\ h:mm;@">
                  <c:v>43122.958333333336</c:v>
                </c:pt>
                <c:pt idx="29254" formatCode="m/d/yy\ h:mm;@">
                  <c:v>43122.96875</c:v>
                </c:pt>
                <c:pt idx="29255" formatCode="m/d/yy\ h:mm;@">
                  <c:v>43122.979166666664</c:v>
                </c:pt>
                <c:pt idx="29256" formatCode="m/d/yy\ h:mm;@">
                  <c:v>43122.989583333336</c:v>
                </c:pt>
                <c:pt idx="29257" formatCode="m/d/yy\ h:mm;@">
                  <c:v>43123</c:v>
                </c:pt>
                <c:pt idx="29258" formatCode="m/d/yy\ h:mm;@">
                  <c:v>43123.010416666664</c:v>
                </c:pt>
                <c:pt idx="29259" formatCode="m/d/yy\ h:mm;@">
                  <c:v>43123.020833333336</c:v>
                </c:pt>
                <c:pt idx="29260" formatCode="m/d/yy\ h:mm;@">
                  <c:v>43123.03125</c:v>
                </c:pt>
                <c:pt idx="29261" formatCode="m/d/yy\ h:mm;@">
                  <c:v>43123.041666666664</c:v>
                </c:pt>
                <c:pt idx="29262" formatCode="m/d/yy\ h:mm;@">
                  <c:v>43123.052083333336</c:v>
                </c:pt>
                <c:pt idx="29263" formatCode="m/d/yy\ h:mm;@">
                  <c:v>43123.0625</c:v>
                </c:pt>
                <c:pt idx="29264" formatCode="m/d/yy\ h:mm;@">
                  <c:v>43123.072916666664</c:v>
                </c:pt>
                <c:pt idx="29265" formatCode="m/d/yy\ h:mm;@">
                  <c:v>43123.083333333336</c:v>
                </c:pt>
                <c:pt idx="29266" formatCode="m/d/yy\ h:mm;@">
                  <c:v>43123.09375</c:v>
                </c:pt>
                <c:pt idx="29267" formatCode="m/d/yy\ h:mm;@">
                  <c:v>43123.104166666664</c:v>
                </c:pt>
                <c:pt idx="29268" formatCode="m/d/yy\ h:mm;@">
                  <c:v>43123.114583333336</c:v>
                </c:pt>
                <c:pt idx="29269" formatCode="m/d/yy\ h:mm;@">
                  <c:v>43123.125</c:v>
                </c:pt>
                <c:pt idx="29270" formatCode="m/d/yy\ h:mm;@">
                  <c:v>43123.135416666664</c:v>
                </c:pt>
                <c:pt idx="29271" formatCode="m/d/yy\ h:mm;@">
                  <c:v>43123.145833333336</c:v>
                </c:pt>
                <c:pt idx="29272" formatCode="m/d/yy\ h:mm;@">
                  <c:v>43123.15625</c:v>
                </c:pt>
                <c:pt idx="29273" formatCode="m/d/yy\ h:mm;@">
                  <c:v>43123.166666666664</c:v>
                </c:pt>
                <c:pt idx="29274" formatCode="m/d/yy\ h:mm;@">
                  <c:v>43123.177083333336</c:v>
                </c:pt>
                <c:pt idx="29275" formatCode="m/d/yy\ h:mm;@">
                  <c:v>43123.1875</c:v>
                </c:pt>
                <c:pt idx="29276" formatCode="m/d/yy\ h:mm;@">
                  <c:v>43123.197916666664</c:v>
                </c:pt>
                <c:pt idx="29277" formatCode="m/d/yy\ h:mm;@">
                  <c:v>43123.208333333336</c:v>
                </c:pt>
                <c:pt idx="29278" formatCode="m/d/yy\ h:mm;@">
                  <c:v>43123.21875</c:v>
                </c:pt>
                <c:pt idx="29279" formatCode="m/d/yy\ h:mm;@">
                  <c:v>43123.229166666664</c:v>
                </c:pt>
                <c:pt idx="29280" formatCode="m/d/yy\ h:mm;@">
                  <c:v>43123.239583333336</c:v>
                </c:pt>
                <c:pt idx="29281" formatCode="m/d/yy\ h:mm;@">
                  <c:v>43123.25</c:v>
                </c:pt>
                <c:pt idx="29282" formatCode="m/d/yy\ h:mm;@">
                  <c:v>43123.260416666664</c:v>
                </c:pt>
                <c:pt idx="29283" formatCode="m/d/yy\ h:mm;@">
                  <c:v>43123.270833333336</c:v>
                </c:pt>
                <c:pt idx="29284" formatCode="m/d/yy\ h:mm;@">
                  <c:v>43123.28125</c:v>
                </c:pt>
                <c:pt idx="29285" formatCode="m/d/yy\ h:mm;@">
                  <c:v>43123.291666666664</c:v>
                </c:pt>
                <c:pt idx="29286" formatCode="m/d/yy\ h:mm;@">
                  <c:v>43123.302083333336</c:v>
                </c:pt>
                <c:pt idx="29287" formatCode="m/d/yy\ h:mm;@">
                  <c:v>43123.3125</c:v>
                </c:pt>
                <c:pt idx="29288" formatCode="m/d/yy\ h:mm;@">
                  <c:v>43123.322916666664</c:v>
                </c:pt>
                <c:pt idx="29289" formatCode="m/d/yy\ h:mm;@">
                  <c:v>43123.333333333336</c:v>
                </c:pt>
                <c:pt idx="29290" formatCode="m/d/yy\ h:mm;@">
                  <c:v>43123.34375</c:v>
                </c:pt>
                <c:pt idx="29291" formatCode="m/d/yy\ h:mm;@">
                  <c:v>43123.354166666664</c:v>
                </c:pt>
                <c:pt idx="29292" formatCode="m/d/yy\ h:mm;@">
                  <c:v>43123.364583333336</c:v>
                </c:pt>
                <c:pt idx="29293" formatCode="m/d/yy\ h:mm;@">
                  <c:v>43123.375</c:v>
                </c:pt>
                <c:pt idx="29294" formatCode="m/d/yy\ h:mm;@">
                  <c:v>43123.385416666664</c:v>
                </c:pt>
                <c:pt idx="29295" formatCode="m/d/yy\ h:mm;@">
                  <c:v>43123.395833333336</c:v>
                </c:pt>
                <c:pt idx="29296" formatCode="m/d/yy\ h:mm;@">
                  <c:v>43123.40625</c:v>
                </c:pt>
                <c:pt idx="29297" formatCode="m/d/yy\ h:mm;@">
                  <c:v>43123.416666666664</c:v>
                </c:pt>
                <c:pt idx="29298" formatCode="m/d/yy\ h:mm;@">
                  <c:v>43123.427083333336</c:v>
                </c:pt>
                <c:pt idx="29299" formatCode="m/d/yy\ h:mm;@">
                  <c:v>43123.4375</c:v>
                </c:pt>
                <c:pt idx="29300" formatCode="m/d/yy\ h:mm;@">
                  <c:v>43123.447916666664</c:v>
                </c:pt>
                <c:pt idx="29301" formatCode="m/d/yy\ h:mm;@">
                  <c:v>43123.458333333336</c:v>
                </c:pt>
                <c:pt idx="29302" formatCode="m/d/yy\ h:mm;@">
                  <c:v>43123.46875</c:v>
                </c:pt>
                <c:pt idx="29303" formatCode="m/d/yy\ h:mm;@">
                  <c:v>43123.479166666664</c:v>
                </c:pt>
                <c:pt idx="29304" formatCode="m/d/yy\ h:mm;@">
                  <c:v>43123.489583333336</c:v>
                </c:pt>
                <c:pt idx="29305" formatCode="m/d/yy\ h:mm;@">
                  <c:v>43123.5</c:v>
                </c:pt>
                <c:pt idx="29306" formatCode="m/d/yy\ h:mm;@">
                  <c:v>43123.510416666664</c:v>
                </c:pt>
                <c:pt idx="29307" formatCode="m/d/yy\ h:mm;@">
                  <c:v>43123.520833333336</c:v>
                </c:pt>
                <c:pt idx="29308" formatCode="m/d/yy\ h:mm;@">
                  <c:v>43123.53125</c:v>
                </c:pt>
                <c:pt idx="29309" formatCode="m/d/yy\ h:mm;@">
                  <c:v>43123.541666666664</c:v>
                </c:pt>
                <c:pt idx="29310" formatCode="m/d/yy\ h:mm;@">
                  <c:v>43123.552083333336</c:v>
                </c:pt>
                <c:pt idx="29311" formatCode="m/d/yy\ h:mm;@">
                  <c:v>43123.5625</c:v>
                </c:pt>
                <c:pt idx="29312" formatCode="m/d/yy\ h:mm;@">
                  <c:v>43123.572916666664</c:v>
                </c:pt>
                <c:pt idx="29313" formatCode="m/d/yy\ h:mm;@">
                  <c:v>43123.583333333336</c:v>
                </c:pt>
                <c:pt idx="29314" formatCode="m/d/yy\ h:mm;@">
                  <c:v>43123.59375</c:v>
                </c:pt>
                <c:pt idx="29315" formatCode="m/d/yy\ h:mm;@">
                  <c:v>43123.604166666664</c:v>
                </c:pt>
                <c:pt idx="29316" formatCode="m/d/yy\ h:mm;@">
                  <c:v>43123.614583333336</c:v>
                </c:pt>
                <c:pt idx="29317" formatCode="m/d/yy\ h:mm;@">
                  <c:v>43123.625</c:v>
                </c:pt>
                <c:pt idx="29318" formatCode="m/d/yy\ h:mm;@">
                  <c:v>43123.635416666664</c:v>
                </c:pt>
                <c:pt idx="29319" formatCode="m/d/yy\ h:mm;@">
                  <c:v>43123.645833333336</c:v>
                </c:pt>
                <c:pt idx="29320" formatCode="m/d/yy\ h:mm;@">
                  <c:v>43123.65625</c:v>
                </c:pt>
                <c:pt idx="29321" formatCode="m/d/yy\ h:mm;@">
                  <c:v>43123.666666666664</c:v>
                </c:pt>
                <c:pt idx="29322" formatCode="m/d/yy\ h:mm;@">
                  <c:v>43123.677083333336</c:v>
                </c:pt>
                <c:pt idx="29323" formatCode="m/d/yy\ h:mm;@">
                  <c:v>43123.6875</c:v>
                </c:pt>
                <c:pt idx="29324" formatCode="m/d/yy\ h:mm;@">
                  <c:v>43123.697916666664</c:v>
                </c:pt>
                <c:pt idx="29325" formatCode="m/d/yy\ h:mm;@">
                  <c:v>43123.708333333336</c:v>
                </c:pt>
                <c:pt idx="29326" formatCode="m/d/yy\ h:mm;@">
                  <c:v>43123.71875</c:v>
                </c:pt>
                <c:pt idx="29327" formatCode="m/d/yy\ h:mm;@">
                  <c:v>43123.729166666664</c:v>
                </c:pt>
                <c:pt idx="29328" formatCode="m/d/yy\ h:mm;@">
                  <c:v>43123.739583333336</c:v>
                </c:pt>
                <c:pt idx="29329" formatCode="m/d/yy\ h:mm;@">
                  <c:v>43123.75</c:v>
                </c:pt>
                <c:pt idx="29330" formatCode="m/d/yy\ h:mm;@">
                  <c:v>43123.760416666664</c:v>
                </c:pt>
                <c:pt idx="29331" formatCode="m/d/yy\ h:mm;@">
                  <c:v>43123.770833333336</c:v>
                </c:pt>
                <c:pt idx="29332" formatCode="m/d/yy\ h:mm;@">
                  <c:v>43123.78125</c:v>
                </c:pt>
                <c:pt idx="29333" formatCode="m/d/yy\ h:mm;@">
                  <c:v>43123.791666666664</c:v>
                </c:pt>
                <c:pt idx="29334" formatCode="m/d/yy\ h:mm;@">
                  <c:v>43123.802083333336</c:v>
                </c:pt>
                <c:pt idx="29335" formatCode="m/d/yy\ h:mm;@">
                  <c:v>43123.8125</c:v>
                </c:pt>
                <c:pt idx="29336" formatCode="m/d/yy\ h:mm;@">
                  <c:v>43123.822916956022</c:v>
                </c:pt>
                <c:pt idx="29337" formatCode="m/d/yy\ h:mm;@">
                  <c:v>43123.833333680559</c:v>
                </c:pt>
                <c:pt idx="29338" formatCode="m/d/yy\ h:mm;@">
                  <c:v>43123.843750405096</c:v>
                </c:pt>
                <c:pt idx="29339" formatCode="m/d/yy\ h:mm;@">
                  <c:v>43123.854167129626</c:v>
                </c:pt>
                <c:pt idx="29340" formatCode="m/d/yy\ h:mm;@">
                  <c:v>43123.864583854163</c:v>
                </c:pt>
                <c:pt idx="29341" formatCode="m/d/yy\ h:mm;@">
                  <c:v>43123.875000578701</c:v>
                </c:pt>
                <c:pt idx="29342" formatCode="m/d/yy\ h:mm;@">
                  <c:v>43123.885417303238</c:v>
                </c:pt>
                <c:pt idx="29343" formatCode="m/d/yy\ h:mm;@">
                  <c:v>43123.895834027775</c:v>
                </c:pt>
                <c:pt idx="29344" formatCode="m/d/yy\ h:mm;@">
                  <c:v>43123.906250752312</c:v>
                </c:pt>
                <c:pt idx="29345" formatCode="m/d/yy\ h:mm;@">
                  <c:v>43123.916667476849</c:v>
                </c:pt>
                <c:pt idx="29346" formatCode="m/d/yy\ h:mm;@">
                  <c:v>43123.927084201387</c:v>
                </c:pt>
                <c:pt idx="29347" formatCode="m/d/yy\ h:mm;@">
                  <c:v>43123.937500925924</c:v>
                </c:pt>
                <c:pt idx="29348" formatCode="m/d/yy\ h:mm;@">
                  <c:v>43123.947917650461</c:v>
                </c:pt>
                <c:pt idx="29349" formatCode="m/d/yy\ h:mm;@">
                  <c:v>43123.958334374998</c:v>
                </c:pt>
                <c:pt idx="29350" formatCode="m/d/yy\ h:mm;@">
                  <c:v>43123.968751099535</c:v>
                </c:pt>
                <c:pt idx="29351" formatCode="m/d/yy\ h:mm;@">
                  <c:v>43123.979167824073</c:v>
                </c:pt>
                <c:pt idx="29352" formatCode="m/d/yy\ h:mm;@">
                  <c:v>43123.98958454861</c:v>
                </c:pt>
                <c:pt idx="29353" formatCode="m/d/yy\ h:mm;@">
                  <c:v>43124.000001273147</c:v>
                </c:pt>
                <c:pt idx="29354" formatCode="m/d/yy\ h:mm;@">
                  <c:v>43124.010417997684</c:v>
                </c:pt>
                <c:pt idx="29355" formatCode="m/d/yy\ h:mm;@">
                  <c:v>43124.020834722221</c:v>
                </c:pt>
                <c:pt idx="29356" formatCode="m/d/yy\ h:mm;@">
                  <c:v>43124.031251446759</c:v>
                </c:pt>
                <c:pt idx="29357" formatCode="m/d/yy\ h:mm;@">
                  <c:v>43124.041668171296</c:v>
                </c:pt>
                <c:pt idx="29358" formatCode="m/d/yy\ h:mm;@">
                  <c:v>43124.052084895833</c:v>
                </c:pt>
                <c:pt idx="29359" formatCode="m/d/yy\ h:mm;@">
                  <c:v>43124.06250162037</c:v>
                </c:pt>
                <c:pt idx="29360" formatCode="m/d/yy\ h:mm;@">
                  <c:v>43124.072918344908</c:v>
                </c:pt>
                <c:pt idx="29361" formatCode="m/d/yy\ h:mm;@">
                  <c:v>43124.083335069445</c:v>
                </c:pt>
                <c:pt idx="29362" formatCode="m/d/yy\ h:mm;@">
                  <c:v>43124.093751793982</c:v>
                </c:pt>
                <c:pt idx="29363" formatCode="m/d/yy\ h:mm;@">
                  <c:v>43124.104168518519</c:v>
                </c:pt>
                <c:pt idx="29364" formatCode="m/d/yy\ h:mm;@">
                  <c:v>43124.114585243056</c:v>
                </c:pt>
                <c:pt idx="29365" formatCode="m/d/yy\ h:mm;@">
                  <c:v>43124.125001967594</c:v>
                </c:pt>
                <c:pt idx="29366" formatCode="m/d/yy\ h:mm;@">
                  <c:v>43124.135418692131</c:v>
                </c:pt>
                <c:pt idx="29367" formatCode="m/d/yy\ h:mm;@">
                  <c:v>43124.145835416668</c:v>
                </c:pt>
                <c:pt idx="29368" formatCode="m/d/yy\ h:mm;@">
                  <c:v>43124.156252141205</c:v>
                </c:pt>
                <c:pt idx="29369" formatCode="m/d/yy\ h:mm;@">
                  <c:v>43124.166668865742</c:v>
                </c:pt>
                <c:pt idx="29370" formatCode="m/d/yy\ h:mm;@">
                  <c:v>43124.17708559028</c:v>
                </c:pt>
                <c:pt idx="29371" formatCode="m/d/yy\ h:mm;@">
                  <c:v>43124.187502314817</c:v>
                </c:pt>
                <c:pt idx="29372" formatCode="m/d/yy\ h:mm;@">
                  <c:v>43124.197919039354</c:v>
                </c:pt>
                <c:pt idx="29373" formatCode="m/d/yy\ h:mm;@">
                  <c:v>43124.208335763891</c:v>
                </c:pt>
                <c:pt idx="29374" formatCode="m/d/yy\ h:mm;@">
                  <c:v>43124.218752488428</c:v>
                </c:pt>
                <c:pt idx="29375" formatCode="m/d/yy\ h:mm;@">
                  <c:v>43124.229169212966</c:v>
                </c:pt>
                <c:pt idx="29376" formatCode="m/d/yy\ h:mm;@">
                  <c:v>43124.239585937503</c:v>
                </c:pt>
                <c:pt idx="29377" formatCode="m/d/yy\ h:mm;@">
                  <c:v>43124.25000266204</c:v>
                </c:pt>
                <c:pt idx="29378" formatCode="m/d/yy\ h:mm;@">
                  <c:v>43124.260419386577</c:v>
                </c:pt>
                <c:pt idx="29379" formatCode="m/d/yy\ h:mm;@">
                  <c:v>43124.270836111114</c:v>
                </c:pt>
                <c:pt idx="29380" formatCode="m/d/yy\ h:mm;@">
                  <c:v>43124.281252835652</c:v>
                </c:pt>
                <c:pt idx="29381" formatCode="m/d/yy\ h:mm;@">
                  <c:v>43124.291669560182</c:v>
                </c:pt>
                <c:pt idx="29382" formatCode="m/d/yy\ h:mm;@">
                  <c:v>43124.302086284719</c:v>
                </c:pt>
                <c:pt idx="29383" formatCode="m/d/yy\ h:mm;@">
                  <c:v>43124.312503009256</c:v>
                </c:pt>
                <c:pt idx="29384" formatCode="m/d/yy\ h:mm;@">
                  <c:v>43124.322919733793</c:v>
                </c:pt>
                <c:pt idx="29385" formatCode="m/d/yy\ h:mm;@">
                  <c:v>43124.33333645833</c:v>
                </c:pt>
                <c:pt idx="29386" formatCode="m/d/yy\ h:mm;@">
                  <c:v>43124.343753182868</c:v>
                </c:pt>
                <c:pt idx="29387" formatCode="m/d/yy\ h:mm;@">
                  <c:v>43124.354169907405</c:v>
                </c:pt>
                <c:pt idx="29388" formatCode="m/d/yy\ h:mm;@">
                  <c:v>43124.364586631942</c:v>
                </c:pt>
                <c:pt idx="29389" formatCode="m/d/yy\ h:mm;@">
                  <c:v>43124.375003356479</c:v>
                </c:pt>
                <c:pt idx="29390" formatCode="m/d/yy\ h:mm;@">
                  <c:v>43124.385420081016</c:v>
                </c:pt>
                <c:pt idx="29391" formatCode="m/d/yy\ h:mm;@">
                  <c:v>43124.395836747688</c:v>
                </c:pt>
                <c:pt idx="29392" formatCode="m/d/yy\ h:mm;@">
                  <c:v>43124.406253472225</c:v>
                </c:pt>
                <c:pt idx="29393" formatCode="m/d/yy\ h:mm;@">
                  <c:v>43124.416670196762</c:v>
                </c:pt>
                <c:pt idx="29394" formatCode="m/d/yy\ h:mm;@">
                  <c:v>43124.4270869213</c:v>
                </c:pt>
                <c:pt idx="29395" formatCode="m/d/yy\ h:mm;@">
                  <c:v>43124.437503645837</c:v>
                </c:pt>
                <c:pt idx="29396" formatCode="m/d/yy\ h:mm;@">
                  <c:v>43124.447920370367</c:v>
                </c:pt>
                <c:pt idx="29397" formatCode="m/d/yy\ h:mm;@">
                  <c:v>43124.458337094904</c:v>
                </c:pt>
                <c:pt idx="29398" formatCode="m/d/yy\ h:mm;@">
                  <c:v>43124.46875</c:v>
                </c:pt>
                <c:pt idx="29399" formatCode="m/d/yy\ h:mm;@">
                  <c:v>43124.479166666664</c:v>
                </c:pt>
                <c:pt idx="29400" formatCode="m/d/yy\ h:mm;@">
                  <c:v>43124.489583333336</c:v>
                </c:pt>
                <c:pt idx="29401" formatCode="m/d/yy\ h:mm;@">
                  <c:v>43124.5</c:v>
                </c:pt>
                <c:pt idx="29402" formatCode="m/d/yy\ h:mm;@">
                  <c:v>43124.510416666664</c:v>
                </c:pt>
                <c:pt idx="29403" formatCode="m/d/yy\ h:mm;@">
                  <c:v>43124.520833333336</c:v>
                </c:pt>
                <c:pt idx="29404" formatCode="m/d/yy\ h:mm;@">
                  <c:v>43124.53125</c:v>
                </c:pt>
                <c:pt idx="29405" formatCode="m/d/yy\ h:mm;@">
                  <c:v>43124.541666666664</c:v>
                </c:pt>
                <c:pt idx="29406" formatCode="m/d/yy\ h:mm;@">
                  <c:v>43124.552083333336</c:v>
                </c:pt>
                <c:pt idx="29407" formatCode="m/d/yy\ h:mm;@">
                  <c:v>43124.5625</c:v>
                </c:pt>
                <c:pt idx="29408" formatCode="m/d/yy\ h:mm;@">
                  <c:v>43124.572916666664</c:v>
                </c:pt>
                <c:pt idx="29409" formatCode="m/d/yy\ h:mm;@">
                  <c:v>43124.583333333336</c:v>
                </c:pt>
                <c:pt idx="29410" formatCode="m/d/yy\ h:mm;@">
                  <c:v>43124.59375</c:v>
                </c:pt>
                <c:pt idx="29411" formatCode="m/d/yy\ h:mm;@">
                  <c:v>43124.604166666664</c:v>
                </c:pt>
                <c:pt idx="29412" formatCode="m/d/yy\ h:mm;@">
                  <c:v>43124.614583333336</c:v>
                </c:pt>
                <c:pt idx="29413" formatCode="m/d/yy\ h:mm;@">
                  <c:v>43124.625</c:v>
                </c:pt>
                <c:pt idx="29414" formatCode="m/d/yy\ h:mm;@">
                  <c:v>43124.635416666664</c:v>
                </c:pt>
                <c:pt idx="29415" formatCode="m/d/yy\ h:mm;@">
                  <c:v>43124.645833333336</c:v>
                </c:pt>
                <c:pt idx="29416" formatCode="m/d/yy\ h:mm;@">
                  <c:v>43124.65625</c:v>
                </c:pt>
                <c:pt idx="29417" formatCode="m/d/yy\ h:mm;@">
                  <c:v>43124.666666666664</c:v>
                </c:pt>
                <c:pt idx="29418" formatCode="m/d/yy\ h:mm;@">
                  <c:v>43124.677083333336</c:v>
                </c:pt>
                <c:pt idx="29419" formatCode="m/d/yy\ h:mm;@">
                  <c:v>43124.6875</c:v>
                </c:pt>
                <c:pt idx="29420" formatCode="m/d/yy\ h:mm;@">
                  <c:v>43124.697916666664</c:v>
                </c:pt>
                <c:pt idx="29421" formatCode="m/d/yy\ h:mm;@">
                  <c:v>43124.708333333336</c:v>
                </c:pt>
                <c:pt idx="29422" formatCode="m/d/yy\ h:mm;@">
                  <c:v>43124.71875</c:v>
                </c:pt>
                <c:pt idx="29423" formatCode="m/d/yy\ h:mm;@">
                  <c:v>43124.729166666664</c:v>
                </c:pt>
                <c:pt idx="29424" formatCode="m/d/yy\ h:mm;@">
                  <c:v>43124.739583333336</c:v>
                </c:pt>
                <c:pt idx="29425" formatCode="m/d/yy\ h:mm;@">
                  <c:v>43124.75</c:v>
                </c:pt>
                <c:pt idx="29426" formatCode="m/d/yy\ h:mm;@">
                  <c:v>43124.760416666664</c:v>
                </c:pt>
                <c:pt idx="29427" formatCode="m/d/yy\ h:mm;@">
                  <c:v>43124.770833333336</c:v>
                </c:pt>
                <c:pt idx="29428" formatCode="m/d/yy\ h:mm;@">
                  <c:v>43124.78125</c:v>
                </c:pt>
                <c:pt idx="29429" formatCode="m/d/yy\ h:mm;@">
                  <c:v>43124.791666666664</c:v>
                </c:pt>
                <c:pt idx="29430" formatCode="m/d/yy\ h:mm;@">
                  <c:v>43124.802083333336</c:v>
                </c:pt>
                <c:pt idx="29431" formatCode="m/d/yy\ h:mm;@">
                  <c:v>43124.8125</c:v>
                </c:pt>
                <c:pt idx="29432" formatCode="m/d/yy\ h:mm;@">
                  <c:v>43124.822916666664</c:v>
                </c:pt>
                <c:pt idx="29433" formatCode="m/d/yy\ h:mm;@">
                  <c:v>43124.833333333336</c:v>
                </c:pt>
                <c:pt idx="29434" formatCode="m/d/yy\ h:mm;@">
                  <c:v>43124.84375</c:v>
                </c:pt>
                <c:pt idx="29435" formatCode="m/d/yy\ h:mm;@">
                  <c:v>43124.854166666664</c:v>
                </c:pt>
                <c:pt idx="29436" formatCode="m/d/yy\ h:mm;@">
                  <c:v>43124.864583333336</c:v>
                </c:pt>
                <c:pt idx="29437" formatCode="m/d/yy\ h:mm;@">
                  <c:v>43124.875</c:v>
                </c:pt>
                <c:pt idx="29438" formatCode="m/d/yy\ h:mm;@">
                  <c:v>43124.885416666664</c:v>
                </c:pt>
                <c:pt idx="29439" formatCode="m/d/yy\ h:mm;@">
                  <c:v>43124.895833333336</c:v>
                </c:pt>
                <c:pt idx="29440" formatCode="m/d/yy\ h:mm;@">
                  <c:v>43124.90625</c:v>
                </c:pt>
                <c:pt idx="29441" formatCode="m/d/yy\ h:mm;@">
                  <c:v>43124.916666666664</c:v>
                </c:pt>
                <c:pt idx="29442" formatCode="m/d/yy\ h:mm;@">
                  <c:v>43124.927083333336</c:v>
                </c:pt>
                <c:pt idx="29443" formatCode="m/d/yy\ h:mm;@">
                  <c:v>43124.9375</c:v>
                </c:pt>
                <c:pt idx="29444" formatCode="m/d/yy\ h:mm;@">
                  <c:v>43124.947916666664</c:v>
                </c:pt>
                <c:pt idx="29445" formatCode="m/d/yy\ h:mm;@">
                  <c:v>43124.958333333336</c:v>
                </c:pt>
                <c:pt idx="29446" formatCode="m/d/yy\ h:mm;@">
                  <c:v>43124.96875</c:v>
                </c:pt>
                <c:pt idx="29447" formatCode="m/d/yy\ h:mm;@">
                  <c:v>43124.979166666664</c:v>
                </c:pt>
                <c:pt idx="29448" formatCode="m/d/yy\ h:mm;@">
                  <c:v>43124.989583333336</c:v>
                </c:pt>
                <c:pt idx="29449" formatCode="m/d/yy\ h:mm;@">
                  <c:v>43125</c:v>
                </c:pt>
                <c:pt idx="29450" formatCode="m/d/yy\ h:mm;@">
                  <c:v>43125.010416666664</c:v>
                </c:pt>
                <c:pt idx="29451" formatCode="m/d/yy\ h:mm;@">
                  <c:v>43125.020833333336</c:v>
                </c:pt>
                <c:pt idx="29452" formatCode="m/d/yy\ h:mm;@">
                  <c:v>43125.03125</c:v>
                </c:pt>
                <c:pt idx="29453" formatCode="m/d/yy\ h:mm;@">
                  <c:v>43125.041666666664</c:v>
                </c:pt>
                <c:pt idx="29454" formatCode="m/d/yy\ h:mm;@">
                  <c:v>43125.052083333336</c:v>
                </c:pt>
                <c:pt idx="29455" formatCode="m/d/yy\ h:mm;@">
                  <c:v>43125.0625</c:v>
                </c:pt>
                <c:pt idx="29456" formatCode="m/d/yy\ h:mm;@">
                  <c:v>43125.072916666664</c:v>
                </c:pt>
                <c:pt idx="29457" formatCode="m/d/yy\ h:mm;@">
                  <c:v>43125.083333333336</c:v>
                </c:pt>
                <c:pt idx="29458" formatCode="m/d/yy\ h:mm;@">
                  <c:v>43125.09375</c:v>
                </c:pt>
                <c:pt idx="29459" formatCode="m/d/yy\ h:mm;@">
                  <c:v>43125.104166666664</c:v>
                </c:pt>
                <c:pt idx="29460" formatCode="m/d/yy\ h:mm;@">
                  <c:v>43125.114583333336</c:v>
                </c:pt>
                <c:pt idx="29461" formatCode="m/d/yy\ h:mm;@">
                  <c:v>43125.125</c:v>
                </c:pt>
                <c:pt idx="29462" formatCode="m/d/yy\ h:mm;@">
                  <c:v>43125.135416666664</c:v>
                </c:pt>
                <c:pt idx="29463" formatCode="m/d/yy\ h:mm;@">
                  <c:v>43125.145833333336</c:v>
                </c:pt>
                <c:pt idx="29464" formatCode="m/d/yy\ h:mm;@">
                  <c:v>43125.15625</c:v>
                </c:pt>
                <c:pt idx="29465" formatCode="m/d/yy\ h:mm;@">
                  <c:v>43125.166666666664</c:v>
                </c:pt>
                <c:pt idx="29466" formatCode="m/d/yy\ h:mm;@">
                  <c:v>43125.177083333336</c:v>
                </c:pt>
                <c:pt idx="29467" formatCode="m/d/yy\ h:mm;@">
                  <c:v>43125.1875</c:v>
                </c:pt>
                <c:pt idx="29468" formatCode="m/d/yy\ h:mm;@">
                  <c:v>43125.197916666664</c:v>
                </c:pt>
                <c:pt idx="29469" formatCode="m/d/yy\ h:mm;@">
                  <c:v>43125.208333333336</c:v>
                </c:pt>
                <c:pt idx="29470" formatCode="m/d/yy\ h:mm;@">
                  <c:v>43125.21875</c:v>
                </c:pt>
                <c:pt idx="29471" formatCode="m/d/yy\ h:mm;@">
                  <c:v>43125.229166666664</c:v>
                </c:pt>
                <c:pt idx="29472" formatCode="m/d/yy\ h:mm;@">
                  <c:v>43125.239583333336</c:v>
                </c:pt>
                <c:pt idx="29473" formatCode="m/d/yy\ h:mm;@">
                  <c:v>43125.25</c:v>
                </c:pt>
                <c:pt idx="29474" formatCode="m/d/yy\ h:mm;@">
                  <c:v>43125.260416666664</c:v>
                </c:pt>
                <c:pt idx="29475" formatCode="m/d/yy\ h:mm;@">
                  <c:v>43125.270833333336</c:v>
                </c:pt>
                <c:pt idx="29476" formatCode="m/d/yy\ h:mm;@">
                  <c:v>43125.28125</c:v>
                </c:pt>
                <c:pt idx="29477" formatCode="m/d/yy\ h:mm;@">
                  <c:v>43125.291666666664</c:v>
                </c:pt>
                <c:pt idx="29478" formatCode="m/d/yy\ h:mm;@">
                  <c:v>43125.302083333336</c:v>
                </c:pt>
                <c:pt idx="29479" formatCode="m/d/yy\ h:mm;@">
                  <c:v>43125.3125</c:v>
                </c:pt>
                <c:pt idx="29480" formatCode="m/d/yy\ h:mm;@">
                  <c:v>43125.322916666664</c:v>
                </c:pt>
                <c:pt idx="29481" formatCode="m/d/yy\ h:mm;@">
                  <c:v>43125.333333333336</c:v>
                </c:pt>
                <c:pt idx="29482" formatCode="m/d/yy\ h:mm;@">
                  <c:v>43125.34375</c:v>
                </c:pt>
                <c:pt idx="29483" formatCode="m/d/yy\ h:mm;@">
                  <c:v>43125.354166666664</c:v>
                </c:pt>
                <c:pt idx="29484" formatCode="m/d/yy\ h:mm;@">
                  <c:v>43125.364583333336</c:v>
                </c:pt>
                <c:pt idx="29485" formatCode="m/d/yy\ h:mm;@">
                  <c:v>43125.375</c:v>
                </c:pt>
                <c:pt idx="29486" formatCode="m/d/yy\ h:mm;@">
                  <c:v>43125.385416666664</c:v>
                </c:pt>
                <c:pt idx="29487" formatCode="m/d/yy\ h:mm;@">
                  <c:v>43125.395833333336</c:v>
                </c:pt>
                <c:pt idx="29488" formatCode="m/d/yy\ h:mm;@">
                  <c:v>43125.40625</c:v>
                </c:pt>
                <c:pt idx="29489" formatCode="m/d/yy\ h:mm;@">
                  <c:v>43125.416666666664</c:v>
                </c:pt>
                <c:pt idx="29490" formatCode="m/d/yy\ h:mm;@">
                  <c:v>43125.427083333336</c:v>
                </c:pt>
                <c:pt idx="29491" formatCode="m/d/yy\ h:mm;@">
                  <c:v>43125.4375</c:v>
                </c:pt>
                <c:pt idx="29492" formatCode="m/d/yy\ h:mm;@">
                  <c:v>43125.447916666664</c:v>
                </c:pt>
                <c:pt idx="29493" formatCode="m/d/yy\ h:mm;@">
                  <c:v>43125.458333333336</c:v>
                </c:pt>
                <c:pt idx="29494" formatCode="m/d/yy\ h:mm;@">
                  <c:v>43125.46875</c:v>
                </c:pt>
                <c:pt idx="29495" formatCode="m/d/yy\ h:mm;@">
                  <c:v>43125.479166666664</c:v>
                </c:pt>
                <c:pt idx="29496" formatCode="m/d/yy\ h:mm;@">
                  <c:v>43125.489583333336</c:v>
                </c:pt>
                <c:pt idx="29497" formatCode="m/d/yy\ h:mm;@">
                  <c:v>43125.5</c:v>
                </c:pt>
                <c:pt idx="29498" formatCode="m/d/yy\ h:mm;@">
                  <c:v>43125.510416666664</c:v>
                </c:pt>
                <c:pt idx="29499" formatCode="m/d/yy\ h:mm;@">
                  <c:v>43125.520833333336</c:v>
                </c:pt>
                <c:pt idx="29500" formatCode="m/d/yy\ h:mm;@">
                  <c:v>43125.53125</c:v>
                </c:pt>
                <c:pt idx="29501" formatCode="m/d/yy\ h:mm;@">
                  <c:v>43125.541666666664</c:v>
                </c:pt>
                <c:pt idx="29502" formatCode="m/d/yy\ h:mm;@">
                  <c:v>43125.552083333336</c:v>
                </c:pt>
                <c:pt idx="29503" formatCode="m/d/yy\ h:mm;@">
                  <c:v>43125.5625</c:v>
                </c:pt>
                <c:pt idx="29504" formatCode="m/d/yy\ h:mm;@">
                  <c:v>43125.572916666664</c:v>
                </c:pt>
                <c:pt idx="29505" formatCode="m/d/yy\ h:mm;@">
                  <c:v>43125.583333333336</c:v>
                </c:pt>
                <c:pt idx="29506" formatCode="m/d/yy\ h:mm;@">
                  <c:v>43125.59375</c:v>
                </c:pt>
                <c:pt idx="29507" formatCode="m/d/yy\ h:mm;@">
                  <c:v>43125.604166666664</c:v>
                </c:pt>
                <c:pt idx="29508" formatCode="m/d/yy\ h:mm;@">
                  <c:v>43125.614583333336</c:v>
                </c:pt>
                <c:pt idx="29509" formatCode="m/d/yy\ h:mm;@">
                  <c:v>43125.625</c:v>
                </c:pt>
                <c:pt idx="29510" formatCode="m/d/yy\ h:mm;@">
                  <c:v>43125.635416666664</c:v>
                </c:pt>
                <c:pt idx="29511" formatCode="m/d/yy\ h:mm;@">
                  <c:v>43125.645833333336</c:v>
                </c:pt>
                <c:pt idx="29512" formatCode="m/d/yy\ h:mm;@">
                  <c:v>43125.65625</c:v>
                </c:pt>
                <c:pt idx="29513" formatCode="m/d/yy\ h:mm;@">
                  <c:v>43125.666666666664</c:v>
                </c:pt>
                <c:pt idx="29514" formatCode="m/d/yy\ h:mm;@">
                  <c:v>43125.677083333336</c:v>
                </c:pt>
                <c:pt idx="29515" formatCode="m/d/yy\ h:mm;@">
                  <c:v>43125.6875</c:v>
                </c:pt>
                <c:pt idx="29516" formatCode="m/d/yy\ h:mm;@">
                  <c:v>43125.697916666664</c:v>
                </c:pt>
                <c:pt idx="29517" formatCode="m/d/yy\ h:mm;@">
                  <c:v>43125.708333333336</c:v>
                </c:pt>
                <c:pt idx="29518" formatCode="m/d/yy\ h:mm;@">
                  <c:v>43125.71875</c:v>
                </c:pt>
                <c:pt idx="29519" formatCode="m/d/yy\ h:mm;@">
                  <c:v>43125.729166666664</c:v>
                </c:pt>
                <c:pt idx="29520" formatCode="m/d/yy\ h:mm;@">
                  <c:v>43125.739583333336</c:v>
                </c:pt>
                <c:pt idx="29521" formatCode="m/d/yy\ h:mm;@">
                  <c:v>43125.75</c:v>
                </c:pt>
                <c:pt idx="29522" formatCode="m/d/yy\ h:mm;@">
                  <c:v>43125.760416666664</c:v>
                </c:pt>
                <c:pt idx="29523" formatCode="m/d/yy\ h:mm;@">
                  <c:v>43125.770833333336</c:v>
                </c:pt>
                <c:pt idx="29524" formatCode="m/d/yy\ h:mm;@">
                  <c:v>43125.78125</c:v>
                </c:pt>
                <c:pt idx="29525" formatCode="m/d/yy\ h:mm;@">
                  <c:v>43125.791666666664</c:v>
                </c:pt>
                <c:pt idx="29526" formatCode="m/d/yy\ h:mm;@">
                  <c:v>43125.802083333336</c:v>
                </c:pt>
                <c:pt idx="29527" formatCode="m/d/yy\ h:mm;@">
                  <c:v>43125.8125</c:v>
                </c:pt>
                <c:pt idx="29528" formatCode="m/d/yy\ h:mm;@">
                  <c:v>43125.822916666664</c:v>
                </c:pt>
                <c:pt idx="29529" formatCode="m/d/yy\ h:mm;@">
                  <c:v>43125.833333333336</c:v>
                </c:pt>
                <c:pt idx="29530" formatCode="m/d/yy\ h:mm;@">
                  <c:v>43125.84375</c:v>
                </c:pt>
                <c:pt idx="29531" formatCode="m/d/yy\ h:mm;@">
                  <c:v>43125.854166666664</c:v>
                </c:pt>
                <c:pt idx="29532" formatCode="m/d/yy\ h:mm;@">
                  <c:v>43125.864583333336</c:v>
                </c:pt>
                <c:pt idx="29533" formatCode="m/d/yy\ h:mm;@">
                  <c:v>43125.875</c:v>
                </c:pt>
                <c:pt idx="29534" formatCode="m/d/yy\ h:mm;@">
                  <c:v>43125.885416666664</c:v>
                </c:pt>
                <c:pt idx="29535" formatCode="m/d/yy\ h:mm;@">
                  <c:v>43125.895833333336</c:v>
                </c:pt>
                <c:pt idx="29536" formatCode="m/d/yy\ h:mm;@">
                  <c:v>43125.90625</c:v>
                </c:pt>
                <c:pt idx="29537" formatCode="m/d/yy\ h:mm;@">
                  <c:v>43125.916666666664</c:v>
                </c:pt>
                <c:pt idx="29538" formatCode="m/d/yy\ h:mm;@">
                  <c:v>43125.927083333336</c:v>
                </c:pt>
                <c:pt idx="29539" formatCode="m/d/yy\ h:mm;@">
                  <c:v>43125.9375</c:v>
                </c:pt>
                <c:pt idx="29540" formatCode="m/d/yy\ h:mm;@">
                  <c:v>43125.947916666664</c:v>
                </c:pt>
                <c:pt idx="29541" formatCode="m/d/yy\ h:mm;@">
                  <c:v>43125.958333333336</c:v>
                </c:pt>
                <c:pt idx="29542" formatCode="m/d/yy\ h:mm;@">
                  <c:v>43125.96875</c:v>
                </c:pt>
                <c:pt idx="29543" formatCode="m/d/yy\ h:mm;@">
                  <c:v>43125.979166666664</c:v>
                </c:pt>
                <c:pt idx="29544" formatCode="m/d/yy\ h:mm;@">
                  <c:v>43125.989583333336</c:v>
                </c:pt>
                <c:pt idx="29545" formatCode="m/d/yy\ h:mm;@">
                  <c:v>43126</c:v>
                </c:pt>
                <c:pt idx="29546" formatCode="m/d/yy\ h:mm;@">
                  <c:v>43126.010416666664</c:v>
                </c:pt>
                <c:pt idx="29547" formatCode="m/d/yy\ h:mm;@">
                  <c:v>43126.020833333336</c:v>
                </c:pt>
                <c:pt idx="29548" formatCode="m/d/yy\ h:mm;@">
                  <c:v>43126.03125</c:v>
                </c:pt>
                <c:pt idx="29549" formatCode="m/d/yy\ h:mm;@">
                  <c:v>43126.041666666664</c:v>
                </c:pt>
                <c:pt idx="29550" formatCode="m/d/yy\ h:mm;@">
                  <c:v>43126.052083333336</c:v>
                </c:pt>
                <c:pt idx="29551" formatCode="m/d/yy\ h:mm;@">
                  <c:v>43126.0625</c:v>
                </c:pt>
                <c:pt idx="29552" formatCode="m/d/yy\ h:mm;@">
                  <c:v>43126.072916666664</c:v>
                </c:pt>
                <c:pt idx="29553" formatCode="m/d/yy\ h:mm;@">
                  <c:v>43126.083333333336</c:v>
                </c:pt>
                <c:pt idx="29554" formatCode="m/d/yy\ h:mm;@">
                  <c:v>43126.09375</c:v>
                </c:pt>
                <c:pt idx="29555" formatCode="m/d/yy\ h:mm;@">
                  <c:v>43126.104166666664</c:v>
                </c:pt>
                <c:pt idx="29556" formatCode="m/d/yy\ h:mm;@">
                  <c:v>43126.114583333336</c:v>
                </c:pt>
                <c:pt idx="29557" formatCode="m/d/yy\ h:mm;@">
                  <c:v>43126.125</c:v>
                </c:pt>
                <c:pt idx="29558" formatCode="m/d/yy\ h:mm;@">
                  <c:v>43126.135416666664</c:v>
                </c:pt>
                <c:pt idx="29559" formatCode="m/d/yy\ h:mm;@">
                  <c:v>43126.145833333336</c:v>
                </c:pt>
                <c:pt idx="29560" formatCode="m/d/yy\ h:mm;@">
                  <c:v>43126.15625</c:v>
                </c:pt>
                <c:pt idx="29561" formatCode="m/d/yy\ h:mm;@">
                  <c:v>43126.166666666664</c:v>
                </c:pt>
                <c:pt idx="29562" formatCode="m/d/yy\ h:mm;@">
                  <c:v>43126.177083333336</c:v>
                </c:pt>
                <c:pt idx="29563" formatCode="m/d/yy\ h:mm;@">
                  <c:v>43126.1875</c:v>
                </c:pt>
                <c:pt idx="29564" formatCode="m/d/yy\ h:mm;@">
                  <c:v>43126.197916666664</c:v>
                </c:pt>
                <c:pt idx="29565" formatCode="m/d/yy\ h:mm;@">
                  <c:v>43126.208333333336</c:v>
                </c:pt>
                <c:pt idx="29566" formatCode="m/d/yy\ h:mm;@">
                  <c:v>43126.21875</c:v>
                </c:pt>
                <c:pt idx="29567" formatCode="m/d/yy\ h:mm;@">
                  <c:v>43126.229166666664</c:v>
                </c:pt>
                <c:pt idx="29568" formatCode="m/d/yy\ h:mm;@">
                  <c:v>43126.239583333336</c:v>
                </c:pt>
                <c:pt idx="29569" formatCode="m/d/yy\ h:mm;@">
                  <c:v>43126.25</c:v>
                </c:pt>
                <c:pt idx="29570" formatCode="m/d/yy\ h:mm;@">
                  <c:v>43126.260416666664</c:v>
                </c:pt>
                <c:pt idx="29571" formatCode="m/d/yy\ h:mm;@">
                  <c:v>43126.270833333336</c:v>
                </c:pt>
                <c:pt idx="29572" formatCode="m/d/yy\ h:mm;@">
                  <c:v>43126.28125</c:v>
                </c:pt>
                <c:pt idx="29573" formatCode="m/d/yy\ h:mm;@">
                  <c:v>43126.291666666664</c:v>
                </c:pt>
                <c:pt idx="29574" formatCode="m/d/yy\ h:mm;@">
                  <c:v>43126.302083333336</c:v>
                </c:pt>
                <c:pt idx="29575" formatCode="m/d/yy\ h:mm;@">
                  <c:v>43126.3125</c:v>
                </c:pt>
                <c:pt idx="29576" formatCode="m/d/yy\ h:mm;@">
                  <c:v>43126.322916666664</c:v>
                </c:pt>
                <c:pt idx="29577" formatCode="m/d/yy\ h:mm;@">
                  <c:v>43126.333333333336</c:v>
                </c:pt>
                <c:pt idx="29578" formatCode="m/d/yy\ h:mm;@">
                  <c:v>43126.34375</c:v>
                </c:pt>
                <c:pt idx="29579" formatCode="m/d/yy\ h:mm;@">
                  <c:v>43126.354166666664</c:v>
                </c:pt>
                <c:pt idx="29580" formatCode="m/d/yy\ h:mm;@">
                  <c:v>43126.364583333336</c:v>
                </c:pt>
                <c:pt idx="29581" formatCode="m/d/yy\ h:mm;@">
                  <c:v>43126.375</c:v>
                </c:pt>
                <c:pt idx="29582" formatCode="m/d/yy\ h:mm;@">
                  <c:v>43126.385416666664</c:v>
                </c:pt>
                <c:pt idx="29583" formatCode="m/d/yy\ h:mm;@">
                  <c:v>43126.395833333336</c:v>
                </c:pt>
                <c:pt idx="29584" formatCode="m/d/yy\ h:mm;@">
                  <c:v>43126.40625</c:v>
                </c:pt>
                <c:pt idx="29585" formatCode="m/d/yy\ h:mm;@">
                  <c:v>43126.416666666664</c:v>
                </c:pt>
                <c:pt idx="29586" formatCode="m/d/yy\ h:mm;@">
                  <c:v>43126.427083333336</c:v>
                </c:pt>
                <c:pt idx="29587" formatCode="m/d/yy\ h:mm;@">
                  <c:v>43126.4375</c:v>
                </c:pt>
                <c:pt idx="29588" formatCode="m/d/yy\ h:mm;@">
                  <c:v>43126.447916666664</c:v>
                </c:pt>
                <c:pt idx="29589" formatCode="m/d/yy\ h:mm;@">
                  <c:v>43126.458333333336</c:v>
                </c:pt>
                <c:pt idx="29590" formatCode="m/d/yy\ h:mm;@">
                  <c:v>43126.46875</c:v>
                </c:pt>
                <c:pt idx="29591" formatCode="m/d/yy\ h:mm;@">
                  <c:v>43126.479166666664</c:v>
                </c:pt>
                <c:pt idx="29592" formatCode="m/d/yy\ h:mm;@">
                  <c:v>43126.489583333336</c:v>
                </c:pt>
                <c:pt idx="29593" formatCode="m/d/yy\ h:mm;@">
                  <c:v>43126.5</c:v>
                </c:pt>
                <c:pt idx="29594" formatCode="m/d/yy\ h:mm;@">
                  <c:v>43126.510416666664</c:v>
                </c:pt>
                <c:pt idx="29595" formatCode="m/d/yy\ h:mm;@">
                  <c:v>43126.520833333336</c:v>
                </c:pt>
                <c:pt idx="29596" formatCode="m/d/yy\ h:mm;@">
                  <c:v>43126.53125</c:v>
                </c:pt>
                <c:pt idx="29597" formatCode="m/d/yy\ h:mm;@">
                  <c:v>43126.541666666664</c:v>
                </c:pt>
                <c:pt idx="29598" formatCode="m/d/yy\ h:mm;@">
                  <c:v>43126.552083333336</c:v>
                </c:pt>
                <c:pt idx="29599" formatCode="m/d/yy\ h:mm;@">
                  <c:v>43126.5625</c:v>
                </c:pt>
                <c:pt idx="29600" formatCode="m/d/yy\ h:mm;@">
                  <c:v>43126.572916666664</c:v>
                </c:pt>
                <c:pt idx="29601" formatCode="m/d/yy\ h:mm;@">
                  <c:v>43126.583333333336</c:v>
                </c:pt>
                <c:pt idx="29602" formatCode="m/d/yy\ h:mm;@">
                  <c:v>43126.59375</c:v>
                </c:pt>
                <c:pt idx="29603" formatCode="m/d/yy\ h:mm;@">
                  <c:v>43126.604166666664</c:v>
                </c:pt>
                <c:pt idx="29604" formatCode="m/d/yy\ h:mm;@">
                  <c:v>43126.614583333336</c:v>
                </c:pt>
                <c:pt idx="29605" formatCode="m/d/yy\ h:mm;@">
                  <c:v>43126.625</c:v>
                </c:pt>
                <c:pt idx="29606" formatCode="m/d/yy\ h:mm;@">
                  <c:v>43126.635416666664</c:v>
                </c:pt>
                <c:pt idx="29607" formatCode="m/d/yy\ h:mm;@">
                  <c:v>43126.645833333336</c:v>
                </c:pt>
                <c:pt idx="29608" formatCode="m/d/yy\ h:mm;@">
                  <c:v>43126.65625</c:v>
                </c:pt>
                <c:pt idx="29609" formatCode="m/d/yy\ h:mm;@">
                  <c:v>43126.666666666664</c:v>
                </c:pt>
                <c:pt idx="29610" formatCode="m/d/yy\ h:mm;@">
                  <c:v>43126.677083333336</c:v>
                </c:pt>
                <c:pt idx="29611" formatCode="m/d/yy\ h:mm;@">
                  <c:v>43126.6875</c:v>
                </c:pt>
                <c:pt idx="29612" formatCode="m/d/yy\ h:mm;@">
                  <c:v>43126.697916666664</c:v>
                </c:pt>
                <c:pt idx="29613" formatCode="m/d/yy\ h:mm;@">
                  <c:v>43126.708333333336</c:v>
                </c:pt>
                <c:pt idx="29614" formatCode="m/d/yy\ h:mm;@">
                  <c:v>43126.71875</c:v>
                </c:pt>
                <c:pt idx="29615" formatCode="m/d/yy\ h:mm;@">
                  <c:v>43126.729166666664</c:v>
                </c:pt>
                <c:pt idx="29616" formatCode="m/d/yy\ h:mm;@">
                  <c:v>43126.739583333336</c:v>
                </c:pt>
                <c:pt idx="29617" formatCode="m/d/yy\ h:mm;@">
                  <c:v>43126.75</c:v>
                </c:pt>
                <c:pt idx="29618" formatCode="m/d/yy\ h:mm;@">
                  <c:v>43126.760416666664</c:v>
                </c:pt>
                <c:pt idx="29619" formatCode="m/d/yy\ h:mm;@">
                  <c:v>43126.770833333336</c:v>
                </c:pt>
                <c:pt idx="29620" formatCode="m/d/yy\ h:mm;@">
                  <c:v>43126.78125</c:v>
                </c:pt>
                <c:pt idx="29621" formatCode="m/d/yy\ h:mm;@">
                  <c:v>43126.791666666664</c:v>
                </c:pt>
                <c:pt idx="29622" formatCode="m/d/yy\ h:mm;@">
                  <c:v>43126.802083333336</c:v>
                </c:pt>
                <c:pt idx="29623" formatCode="m/d/yy\ h:mm;@">
                  <c:v>43126.8125</c:v>
                </c:pt>
                <c:pt idx="29624" formatCode="m/d/yy\ h:mm;@">
                  <c:v>43126.822916666664</c:v>
                </c:pt>
                <c:pt idx="29625" formatCode="m/d/yy\ h:mm;@">
                  <c:v>43126.833333333336</c:v>
                </c:pt>
                <c:pt idx="29626" formatCode="m/d/yy\ h:mm;@">
                  <c:v>43126.84375</c:v>
                </c:pt>
                <c:pt idx="29627" formatCode="m/d/yy\ h:mm;@">
                  <c:v>43126.854166666664</c:v>
                </c:pt>
                <c:pt idx="29628" formatCode="m/d/yy\ h:mm;@">
                  <c:v>43126.864583333336</c:v>
                </c:pt>
                <c:pt idx="29629" formatCode="m/d/yy\ h:mm;@">
                  <c:v>43126.875</c:v>
                </c:pt>
                <c:pt idx="29630" formatCode="m/d/yy\ h:mm;@">
                  <c:v>43126.885416666664</c:v>
                </c:pt>
                <c:pt idx="29631" formatCode="m/d/yy\ h:mm;@">
                  <c:v>43126.895833333336</c:v>
                </c:pt>
                <c:pt idx="29632" formatCode="m/d/yy\ h:mm;@">
                  <c:v>43126.90625</c:v>
                </c:pt>
                <c:pt idx="29633" formatCode="m/d/yy\ h:mm;@">
                  <c:v>43126.916666666664</c:v>
                </c:pt>
                <c:pt idx="29634" formatCode="m/d/yy\ h:mm;@">
                  <c:v>43126.927083333336</c:v>
                </c:pt>
                <c:pt idx="29635" formatCode="m/d/yy\ h:mm;@">
                  <c:v>43126.9375</c:v>
                </c:pt>
                <c:pt idx="29636" formatCode="m/d/yy\ h:mm;@">
                  <c:v>43126.947916666664</c:v>
                </c:pt>
                <c:pt idx="29637" formatCode="m/d/yy\ h:mm;@">
                  <c:v>43126.958333333336</c:v>
                </c:pt>
                <c:pt idx="29638" formatCode="m/d/yy\ h:mm;@">
                  <c:v>43126.96875</c:v>
                </c:pt>
                <c:pt idx="29639" formatCode="m/d/yy\ h:mm;@">
                  <c:v>43126.979166666664</c:v>
                </c:pt>
                <c:pt idx="29640" formatCode="m/d/yy\ h:mm;@">
                  <c:v>43126.989583333336</c:v>
                </c:pt>
                <c:pt idx="29641" formatCode="m/d/yy\ h:mm;@">
                  <c:v>43127</c:v>
                </c:pt>
                <c:pt idx="29642" formatCode="m/d/yy\ h:mm;@">
                  <c:v>43127.010416666664</c:v>
                </c:pt>
                <c:pt idx="29643" formatCode="m/d/yy\ h:mm;@">
                  <c:v>43127.020833333336</c:v>
                </c:pt>
                <c:pt idx="29644" formatCode="m/d/yy\ h:mm;@">
                  <c:v>43127.03125</c:v>
                </c:pt>
                <c:pt idx="29645" formatCode="m/d/yy\ h:mm;@">
                  <c:v>43127.041666666664</c:v>
                </c:pt>
                <c:pt idx="29646" formatCode="m/d/yy\ h:mm;@">
                  <c:v>43127.052083333336</c:v>
                </c:pt>
                <c:pt idx="29647" formatCode="m/d/yy\ h:mm;@">
                  <c:v>43127.0625</c:v>
                </c:pt>
                <c:pt idx="29648" formatCode="m/d/yy\ h:mm;@">
                  <c:v>43127.072916666664</c:v>
                </c:pt>
                <c:pt idx="29649" formatCode="m/d/yy\ h:mm;@">
                  <c:v>43127.083333333336</c:v>
                </c:pt>
                <c:pt idx="29650" formatCode="m/d/yy\ h:mm;@">
                  <c:v>43127.09375</c:v>
                </c:pt>
                <c:pt idx="29651" formatCode="m/d/yy\ h:mm;@">
                  <c:v>43127.104166666664</c:v>
                </c:pt>
                <c:pt idx="29652" formatCode="m/d/yy\ h:mm;@">
                  <c:v>43127.114583333336</c:v>
                </c:pt>
                <c:pt idx="29653" formatCode="m/d/yy\ h:mm;@">
                  <c:v>43127.125</c:v>
                </c:pt>
                <c:pt idx="29654" formatCode="m/d/yy\ h:mm;@">
                  <c:v>43127.135416666664</c:v>
                </c:pt>
                <c:pt idx="29655" formatCode="m/d/yy\ h:mm;@">
                  <c:v>43127.145833333336</c:v>
                </c:pt>
                <c:pt idx="29656" formatCode="m/d/yy\ h:mm;@">
                  <c:v>43127.15625</c:v>
                </c:pt>
                <c:pt idx="29657" formatCode="m/d/yy\ h:mm;@">
                  <c:v>43127.166666666664</c:v>
                </c:pt>
                <c:pt idx="29658" formatCode="m/d/yy\ h:mm;@">
                  <c:v>43127.177083333336</c:v>
                </c:pt>
                <c:pt idx="29659" formatCode="m/d/yy\ h:mm;@">
                  <c:v>43127.1875</c:v>
                </c:pt>
                <c:pt idx="29660" formatCode="m/d/yy\ h:mm;@">
                  <c:v>43127.197916666664</c:v>
                </c:pt>
                <c:pt idx="29661" formatCode="m/d/yy\ h:mm;@">
                  <c:v>43127.208333333336</c:v>
                </c:pt>
                <c:pt idx="29662" formatCode="m/d/yy\ h:mm;@">
                  <c:v>43127.21875</c:v>
                </c:pt>
                <c:pt idx="29663" formatCode="m/d/yy\ h:mm;@">
                  <c:v>43127.229166666664</c:v>
                </c:pt>
                <c:pt idx="29664" formatCode="m/d/yy\ h:mm;@">
                  <c:v>43127.239583333336</c:v>
                </c:pt>
                <c:pt idx="29665" formatCode="m/d/yy\ h:mm;@">
                  <c:v>43127.25</c:v>
                </c:pt>
                <c:pt idx="29666" formatCode="m/d/yy\ h:mm;@">
                  <c:v>43127.260416666664</c:v>
                </c:pt>
                <c:pt idx="29667" formatCode="m/d/yy\ h:mm;@">
                  <c:v>43127.270833333336</c:v>
                </c:pt>
                <c:pt idx="29668" formatCode="m/d/yy\ h:mm;@">
                  <c:v>43127.28125</c:v>
                </c:pt>
                <c:pt idx="29669" formatCode="m/d/yy\ h:mm;@">
                  <c:v>43127.291666666664</c:v>
                </c:pt>
                <c:pt idx="29670" formatCode="m/d/yy\ h:mm;@">
                  <c:v>43127.302083333336</c:v>
                </c:pt>
                <c:pt idx="29671" formatCode="m/d/yy\ h:mm;@">
                  <c:v>43127.3125</c:v>
                </c:pt>
                <c:pt idx="29672" formatCode="m/d/yy\ h:mm;@">
                  <c:v>43127.322916666664</c:v>
                </c:pt>
                <c:pt idx="29673" formatCode="m/d/yy\ h:mm;@">
                  <c:v>43127.333333333336</c:v>
                </c:pt>
                <c:pt idx="29674" formatCode="m/d/yy\ h:mm;@">
                  <c:v>43127.34375</c:v>
                </c:pt>
                <c:pt idx="29675" formatCode="m/d/yy\ h:mm;@">
                  <c:v>43127.354166666664</c:v>
                </c:pt>
                <c:pt idx="29676" formatCode="m/d/yy\ h:mm;@">
                  <c:v>43127.364583333336</c:v>
                </c:pt>
                <c:pt idx="29677" formatCode="m/d/yy\ h:mm;@">
                  <c:v>43127.375</c:v>
                </c:pt>
                <c:pt idx="29678" formatCode="m/d/yy\ h:mm;@">
                  <c:v>43127.385416666664</c:v>
                </c:pt>
                <c:pt idx="29679" formatCode="m/d/yy\ h:mm;@">
                  <c:v>43127.395833333336</c:v>
                </c:pt>
                <c:pt idx="29680" formatCode="m/d/yy\ h:mm;@">
                  <c:v>43127.40625</c:v>
                </c:pt>
                <c:pt idx="29681" formatCode="m/d/yy\ h:mm;@">
                  <c:v>43127.416666666664</c:v>
                </c:pt>
                <c:pt idx="29682" formatCode="m/d/yy\ h:mm;@">
                  <c:v>43127.427083333336</c:v>
                </c:pt>
                <c:pt idx="29683" formatCode="m/d/yy\ h:mm;@">
                  <c:v>43127.4375</c:v>
                </c:pt>
                <c:pt idx="29684" formatCode="m/d/yy\ h:mm;@">
                  <c:v>43127.447916666664</c:v>
                </c:pt>
                <c:pt idx="29685" formatCode="m/d/yy\ h:mm;@">
                  <c:v>43127.458333333336</c:v>
                </c:pt>
                <c:pt idx="29686" formatCode="m/d/yy\ h:mm;@">
                  <c:v>43127.46875</c:v>
                </c:pt>
                <c:pt idx="29687" formatCode="m/d/yy\ h:mm;@">
                  <c:v>43127.479166666664</c:v>
                </c:pt>
                <c:pt idx="29688" formatCode="m/d/yy\ h:mm;@">
                  <c:v>43127.489583333336</c:v>
                </c:pt>
                <c:pt idx="29689" formatCode="m/d/yy\ h:mm;@">
                  <c:v>43127.5</c:v>
                </c:pt>
                <c:pt idx="29690" formatCode="m/d/yy\ h:mm;@">
                  <c:v>43127.510416666664</c:v>
                </c:pt>
                <c:pt idx="29691" formatCode="m/d/yy\ h:mm;@">
                  <c:v>43127.520833333336</c:v>
                </c:pt>
                <c:pt idx="29692" formatCode="m/d/yy\ h:mm;@">
                  <c:v>43127.53125</c:v>
                </c:pt>
                <c:pt idx="29693" formatCode="m/d/yy\ h:mm;@">
                  <c:v>43127.541666666664</c:v>
                </c:pt>
                <c:pt idx="29694" formatCode="m/d/yy\ h:mm;@">
                  <c:v>43127.552083333336</c:v>
                </c:pt>
                <c:pt idx="29695" formatCode="m/d/yy\ h:mm;@">
                  <c:v>43127.5625</c:v>
                </c:pt>
                <c:pt idx="29696" formatCode="m/d/yy\ h:mm;@">
                  <c:v>43127.572916666664</c:v>
                </c:pt>
                <c:pt idx="29697" formatCode="m/d/yy\ h:mm;@">
                  <c:v>43127.583333333336</c:v>
                </c:pt>
                <c:pt idx="29698" formatCode="m/d/yy\ h:mm;@">
                  <c:v>43127.59375</c:v>
                </c:pt>
                <c:pt idx="29699" formatCode="m/d/yy\ h:mm;@">
                  <c:v>43127.604166666664</c:v>
                </c:pt>
                <c:pt idx="29700" formatCode="m/d/yy\ h:mm;@">
                  <c:v>43127.614583333336</c:v>
                </c:pt>
                <c:pt idx="29701" formatCode="m/d/yy\ h:mm;@">
                  <c:v>43127.625</c:v>
                </c:pt>
                <c:pt idx="29702" formatCode="m/d/yy\ h:mm;@">
                  <c:v>43127.635416666664</c:v>
                </c:pt>
                <c:pt idx="29703" formatCode="m/d/yy\ h:mm;@">
                  <c:v>43127.645833333336</c:v>
                </c:pt>
                <c:pt idx="29704" formatCode="m/d/yy\ h:mm;@">
                  <c:v>43127.65625</c:v>
                </c:pt>
                <c:pt idx="29705" formatCode="m/d/yy\ h:mm;@">
                  <c:v>43127.666666666664</c:v>
                </c:pt>
                <c:pt idx="29706" formatCode="m/d/yy\ h:mm;@">
                  <c:v>43127.677083333336</c:v>
                </c:pt>
                <c:pt idx="29707" formatCode="m/d/yy\ h:mm;@">
                  <c:v>43127.6875</c:v>
                </c:pt>
                <c:pt idx="29708" formatCode="m/d/yy\ h:mm;@">
                  <c:v>43127.697916666664</c:v>
                </c:pt>
                <c:pt idx="29709" formatCode="m/d/yy\ h:mm;@">
                  <c:v>43127.708333333336</c:v>
                </c:pt>
                <c:pt idx="29710" formatCode="m/d/yy\ h:mm;@">
                  <c:v>43127.71875</c:v>
                </c:pt>
                <c:pt idx="29711" formatCode="m/d/yy\ h:mm;@">
                  <c:v>43127.729166666664</c:v>
                </c:pt>
                <c:pt idx="29712" formatCode="m/d/yy\ h:mm;@">
                  <c:v>43127.739583333336</c:v>
                </c:pt>
                <c:pt idx="29713" formatCode="m/d/yy\ h:mm;@">
                  <c:v>43127.75</c:v>
                </c:pt>
                <c:pt idx="29714" formatCode="m/d/yy\ h:mm;@">
                  <c:v>43127.760416666664</c:v>
                </c:pt>
                <c:pt idx="29715" formatCode="m/d/yy\ h:mm;@">
                  <c:v>43127.770833333336</c:v>
                </c:pt>
                <c:pt idx="29716" formatCode="m/d/yy\ h:mm;@">
                  <c:v>43127.78125</c:v>
                </c:pt>
                <c:pt idx="29717" formatCode="m/d/yy\ h:mm;@">
                  <c:v>43127.791666666664</c:v>
                </c:pt>
                <c:pt idx="29718" formatCode="m/d/yy\ h:mm;@">
                  <c:v>43127.802083333336</c:v>
                </c:pt>
                <c:pt idx="29719" formatCode="m/d/yy\ h:mm;@">
                  <c:v>43127.8125</c:v>
                </c:pt>
                <c:pt idx="29720" formatCode="m/d/yy\ h:mm;@">
                  <c:v>43127.822916666664</c:v>
                </c:pt>
                <c:pt idx="29721" formatCode="m/d/yy\ h:mm;@">
                  <c:v>43127.833333333336</c:v>
                </c:pt>
                <c:pt idx="29722" formatCode="m/d/yy\ h:mm;@">
                  <c:v>43127.84375</c:v>
                </c:pt>
                <c:pt idx="29723" formatCode="m/d/yy\ h:mm;@">
                  <c:v>43127.854166666664</c:v>
                </c:pt>
                <c:pt idx="29724" formatCode="m/d/yy\ h:mm;@">
                  <c:v>43127.864583333336</c:v>
                </c:pt>
                <c:pt idx="29725" formatCode="m/d/yy\ h:mm;@">
                  <c:v>43127.875</c:v>
                </c:pt>
                <c:pt idx="29726" formatCode="m/d/yy\ h:mm;@">
                  <c:v>43127.885416666664</c:v>
                </c:pt>
                <c:pt idx="29727" formatCode="m/d/yy\ h:mm;@">
                  <c:v>43127.895833333336</c:v>
                </c:pt>
                <c:pt idx="29728" formatCode="m/d/yy\ h:mm;@">
                  <c:v>43127.90625</c:v>
                </c:pt>
                <c:pt idx="29729" formatCode="m/d/yy\ h:mm;@">
                  <c:v>43127.916666666664</c:v>
                </c:pt>
                <c:pt idx="29730" formatCode="m/d/yy\ h:mm;@">
                  <c:v>43127.927083333336</c:v>
                </c:pt>
                <c:pt idx="29731" formatCode="m/d/yy\ h:mm;@">
                  <c:v>43127.9375</c:v>
                </c:pt>
                <c:pt idx="29732" formatCode="m/d/yy\ h:mm;@">
                  <c:v>43127.947916666664</c:v>
                </c:pt>
                <c:pt idx="29733" formatCode="m/d/yy\ h:mm;@">
                  <c:v>43127.958333333336</c:v>
                </c:pt>
                <c:pt idx="29734" formatCode="m/d/yy\ h:mm;@">
                  <c:v>43127.96875</c:v>
                </c:pt>
                <c:pt idx="29735" formatCode="m/d/yy\ h:mm;@">
                  <c:v>43127.979166666664</c:v>
                </c:pt>
                <c:pt idx="29736" formatCode="m/d/yy\ h:mm;@">
                  <c:v>43127.989583333336</c:v>
                </c:pt>
                <c:pt idx="29737" formatCode="m/d/yy\ h:mm;@">
                  <c:v>43128</c:v>
                </c:pt>
                <c:pt idx="29738" formatCode="m/d/yy\ h:mm;@">
                  <c:v>43128.010416666664</c:v>
                </c:pt>
                <c:pt idx="29739" formatCode="m/d/yy\ h:mm;@">
                  <c:v>43128.020833333336</c:v>
                </c:pt>
                <c:pt idx="29740" formatCode="m/d/yy\ h:mm;@">
                  <c:v>43128.03125</c:v>
                </c:pt>
                <c:pt idx="29741" formatCode="m/d/yy\ h:mm;@">
                  <c:v>43128.041666666664</c:v>
                </c:pt>
                <c:pt idx="29742" formatCode="m/d/yy\ h:mm;@">
                  <c:v>43128.052083333336</c:v>
                </c:pt>
                <c:pt idx="29743" formatCode="m/d/yy\ h:mm;@">
                  <c:v>43128.0625</c:v>
                </c:pt>
                <c:pt idx="29744" formatCode="m/d/yy\ h:mm;@">
                  <c:v>43128.072916666664</c:v>
                </c:pt>
                <c:pt idx="29745" formatCode="m/d/yy\ h:mm;@">
                  <c:v>43128.083333333336</c:v>
                </c:pt>
                <c:pt idx="29746" formatCode="m/d/yy\ h:mm;@">
                  <c:v>43128.09375</c:v>
                </c:pt>
                <c:pt idx="29747" formatCode="m/d/yy\ h:mm;@">
                  <c:v>43128.104166666664</c:v>
                </c:pt>
                <c:pt idx="29748" formatCode="m/d/yy\ h:mm;@">
                  <c:v>43128.114583333336</c:v>
                </c:pt>
                <c:pt idx="29749" formatCode="m/d/yy\ h:mm;@">
                  <c:v>43128.125</c:v>
                </c:pt>
                <c:pt idx="29750" formatCode="m/d/yy\ h:mm;@">
                  <c:v>43128.135416666664</c:v>
                </c:pt>
                <c:pt idx="29751" formatCode="m/d/yy\ h:mm;@">
                  <c:v>43128.145833333336</c:v>
                </c:pt>
                <c:pt idx="29752" formatCode="m/d/yy\ h:mm;@">
                  <c:v>43128.15625</c:v>
                </c:pt>
                <c:pt idx="29753" formatCode="m/d/yy\ h:mm;@">
                  <c:v>43128.166666666664</c:v>
                </c:pt>
                <c:pt idx="29754" formatCode="m/d/yy\ h:mm;@">
                  <c:v>43128.177083333336</c:v>
                </c:pt>
                <c:pt idx="29755" formatCode="m/d/yy\ h:mm;@">
                  <c:v>43128.1875</c:v>
                </c:pt>
                <c:pt idx="29756" formatCode="m/d/yy\ h:mm;@">
                  <c:v>43128.197916666664</c:v>
                </c:pt>
                <c:pt idx="29757" formatCode="m/d/yy\ h:mm;@">
                  <c:v>43128.208333333336</c:v>
                </c:pt>
                <c:pt idx="29758" formatCode="m/d/yy\ h:mm;@">
                  <c:v>43128.21875</c:v>
                </c:pt>
                <c:pt idx="29759" formatCode="m/d/yy\ h:mm;@">
                  <c:v>43128.229166666664</c:v>
                </c:pt>
                <c:pt idx="29760" formatCode="m/d/yy\ h:mm;@">
                  <c:v>43128.239583333336</c:v>
                </c:pt>
                <c:pt idx="29761" formatCode="m/d/yy\ h:mm;@">
                  <c:v>43128.25</c:v>
                </c:pt>
                <c:pt idx="29762" formatCode="m/d/yy\ h:mm;@">
                  <c:v>43128.260416666664</c:v>
                </c:pt>
                <c:pt idx="29763" formatCode="m/d/yy\ h:mm;@">
                  <c:v>43128.270833333336</c:v>
                </c:pt>
                <c:pt idx="29764" formatCode="m/d/yy\ h:mm;@">
                  <c:v>43128.28125</c:v>
                </c:pt>
                <c:pt idx="29765" formatCode="m/d/yy\ h:mm;@">
                  <c:v>43128.291666666664</c:v>
                </c:pt>
                <c:pt idx="29766" formatCode="m/d/yy\ h:mm;@">
                  <c:v>43128.302083333336</c:v>
                </c:pt>
                <c:pt idx="29767" formatCode="m/d/yy\ h:mm;@">
                  <c:v>43128.3125</c:v>
                </c:pt>
                <c:pt idx="29768" formatCode="m/d/yy\ h:mm;@">
                  <c:v>43128.322916666664</c:v>
                </c:pt>
                <c:pt idx="29769" formatCode="m/d/yy\ h:mm;@">
                  <c:v>43128.333333333336</c:v>
                </c:pt>
                <c:pt idx="29770" formatCode="m/d/yy\ h:mm;@">
                  <c:v>43128.34375</c:v>
                </c:pt>
                <c:pt idx="29771" formatCode="m/d/yy\ h:mm;@">
                  <c:v>43128.354166666664</c:v>
                </c:pt>
                <c:pt idx="29772" formatCode="m/d/yy\ h:mm;@">
                  <c:v>43128.364583333336</c:v>
                </c:pt>
                <c:pt idx="29773" formatCode="m/d/yy\ h:mm;@">
                  <c:v>43128.375</c:v>
                </c:pt>
                <c:pt idx="29774" formatCode="m/d/yy\ h:mm;@">
                  <c:v>43128.385416666664</c:v>
                </c:pt>
                <c:pt idx="29775" formatCode="m/d/yy\ h:mm;@">
                  <c:v>43128.395833333336</c:v>
                </c:pt>
                <c:pt idx="29776" formatCode="m/d/yy\ h:mm;@">
                  <c:v>43128.40625</c:v>
                </c:pt>
                <c:pt idx="29777" formatCode="m/d/yy\ h:mm;@">
                  <c:v>43128.416666666664</c:v>
                </c:pt>
                <c:pt idx="29778" formatCode="m/d/yy\ h:mm;@">
                  <c:v>43128.427083333336</c:v>
                </c:pt>
                <c:pt idx="29779" formatCode="m/d/yy\ h:mm;@">
                  <c:v>43128.4375</c:v>
                </c:pt>
                <c:pt idx="29780" formatCode="m/d/yy\ h:mm;@">
                  <c:v>43128.447916666664</c:v>
                </c:pt>
                <c:pt idx="29781" formatCode="m/d/yy\ h:mm;@">
                  <c:v>43128.458333333336</c:v>
                </c:pt>
                <c:pt idx="29782" formatCode="m/d/yy\ h:mm;@">
                  <c:v>43128.46875</c:v>
                </c:pt>
                <c:pt idx="29783" formatCode="m/d/yy\ h:mm;@">
                  <c:v>43128.479166666664</c:v>
                </c:pt>
                <c:pt idx="29784" formatCode="m/d/yy\ h:mm;@">
                  <c:v>43128.489583333336</c:v>
                </c:pt>
                <c:pt idx="29785" formatCode="m/d/yy\ h:mm;@">
                  <c:v>43128.5</c:v>
                </c:pt>
                <c:pt idx="29786" formatCode="m/d/yy\ h:mm;@">
                  <c:v>43128.510416666664</c:v>
                </c:pt>
                <c:pt idx="29787" formatCode="m/d/yy\ h:mm;@">
                  <c:v>43128.520833333336</c:v>
                </c:pt>
                <c:pt idx="29788" formatCode="m/d/yy\ h:mm;@">
                  <c:v>43128.53125</c:v>
                </c:pt>
                <c:pt idx="29789" formatCode="m/d/yy\ h:mm;@">
                  <c:v>43128.541666666664</c:v>
                </c:pt>
                <c:pt idx="29790" formatCode="m/d/yy\ h:mm;@">
                  <c:v>43128.552083333336</c:v>
                </c:pt>
                <c:pt idx="29791" formatCode="m/d/yy\ h:mm;@">
                  <c:v>43128.5625</c:v>
                </c:pt>
                <c:pt idx="29792" formatCode="m/d/yy\ h:mm;@">
                  <c:v>43128.572916666664</c:v>
                </c:pt>
                <c:pt idx="29793" formatCode="m/d/yy\ h:mm;@">
                  <c:v>43128.583333333336</c:v>
                </c:pt>
                <c:pt idx="29794" formatCode="m/d/yy\ h:mm;@">
                  <c:v>43128.59375</c:v>
                </c:pt>
                <c:pt idx="29795" formatCode="m/d/yy\ h:mm;@">
                  <c:v>43128.604166666664</c:v>
                </c:pt>
                <c:pt idx="29796" formatCode="m/d/yy\ h:mm;@">
                  <c:v>43128.614583333336</c:v>
                </c:pt>
                <c:pt idx="29797" formatCode="m/d/yy\ h:mm;@">
                  <c:v>43128.625</c:v>
                </c:pt>
                <c:pt idx="29798" formatCode="m/d/yy\ h:mm;@">
                  <c:v>43128.635416666664</c:v>
                </c:pt>
                <c:pt idx="29799" formatCode="m/d/yy\ h:mm;@">
                  <c:v>43128.645833333336</c:v>
                </c:pt>
                <c:pt idx="29800" formatCode="m/d/yy\ h:mm;@">
                  <c:v>43128.65625</c:v>
                </c:pt>
                <c:pt idx="29801" formatCode="m/d/yy\ h:mm;@">
                  <c:v>43128.666666666664</c:v>
                </c:pt>
                <c:pt idx="29802" formatCode="m/d/yy\ h:mm;@">
                  <c:v>43128.677083333336</c:v>
                </c:pt>
                <c:pt idx="29803" formatCode="m/d/yy\ h:mm;@">
                  <c:v>43128.6875</c:v>
                </c:pt>
                <c:pt idx="29804" formatCode="m/d/yy\ h:mm;@">
                  <c:v>43128.697916666664</c:v>
                </c:pt>
                <c:pt idx="29805" formatCode="m/d/yy\ h:mm;@">
                  <c:v>43128.708333333336</c:v>
                </c:pt>
                <c:pt idx="29806" formatCode="m/d/yy\ h:mm;@">
                  <c:v>43128.71875</c:v>
                </c:pt>
                <c:pt idx="29807" formatCode="m/d/yy\ h:mm;@">
                  <c:v>43128.729166666664</c:v>
                </c:pt>
                <c:pt idx="29808" formatCode="m/d/yy\ h:mm;@">
                  <c:v>43128.739583333336</c:v>
                </c:pt>
                <c:pt idx="29809" formatCode="m/d/yy\ h:mm;@">
                  <c:v>43128.75</c:v>
                </c:pt>
                <c:pt idx="29810" formatCode="m/d/yy\ h:mm;@">
                  <c:v>43128.760416666664</c:v>
                </c:pt>
                <c:pt idx="29811" formatCode="m/d/yy\ h:mm;@">
                  <c:v>43128.770833333336</c:v>
                </c:pt>
                <c:pt idx="29812" formatCode="m/d/yy\ h:mm;@">
                  <c:v>43128.78125</c:v>
                </c:pt>
                <c:pt idx="29813" formatCode="m/d/yy\ h:mm;@">
                  <c:v>43128.791666666664</c:v>
                </c:pt>
                <c:pt idx="29814" formatCode="m/d/yy\ h:mm;@">
                  <c:v>43128.802083333336</c:v>
                </c:pt>
                <c:pt idx="29815" formatCode="m/d/yy\ h:mm;@">
                  <c:v>43128.8125</c:v>
                </c:pt>
                <c:pt idx="29816" formatCode="m/d/yy\ h:mm;@">
                  <c:v>43128.822916666664</c:v>
                </c:pt>
                <c:pt idx="29817" formatCode="m/d/yy\ h:mm;@">
                  <c:v>43128.833333333336</c:v>
                </c:pt>
                <c:pt idx="29818" formatCode="m/d/yy\ h:mm;@">
                  <c:v>43128.84375</c:v>
                </c:pt>
                <c:pt idx="29819" formatCode="m/d/yy\ h:mm;@">
                  <c:v>43128.854166666664</c:v>
                </c:pt>
                <c:pt idx="29820" formatCode="m/d/yy\ h:mm;@">
                  <c:v>43128.864583333336</c:v>
                </c:pt>
                <c:pt idx="29821" formatCode="m/d/yy\ h:mm;@">
                  <c:v>43128.875</c:v>
                </c:pt>
                <c:pt idx="29822" formatCode="m/d/yy\ h:mm;@">
                  <c:v>43128.885416666664</c:v>
                </c:pt>
                <c:pt idx="29823" formatCode="m/d/yy\ h:mm;@">
                  <c:v>43128.895833333336</c:v>
                </c:pt>
                <c:pt idx="29824" formatCode="m/d/yy\ h:mm;@">
                  <c:v>43128.90625</c:v>
                </c:pt>
                <c:pt idx="29825" formatCode="m/d/yy\ h:mm;@">
                  <c:v>43128.916666666664</c:v>
                </c:pt>
                <c:pt idx="29826" formatCode="m/d/yy\ h:mm;@">
                  <c:v>43128.927083333336</c:v>
                </c:pt>
                <c:pt idx="29827" formatCode="m/d/yy\ h:mm;@">
                  <c:v>43128.9375</c:v>
                </c:pt>
                <c:pt idx="29828" formatCode="m/d/yy\ h:mm;@">
                  <c:v>43128.947916666664</c:v>
                </c:pt>
                <c:pt idx="29829" formatCode="m/d/yy\ h:mm;@">
                  <c:v>43128.958333333336</c:v>
                </c:pt>
                <c:pt idx="29830" formatCode="m/d/yy\ h:mm;@">
                  <c:v>43128.96875</c:v>
                </c:pt>
                <c:pt idx="29831" formatCode="m/d/yy\ h:mm;@">
                  <c:v>43128.979166666664</c:v>
                </c:pt>
                <c:pt idx="29832" formatCode="m/d/yy\ h:mm;@">
                  <c:v>43128.989583333336</c:v>
                </c:pt>
                <c:pt idx="29833" formatCode="m/d/yy\ h:mm;@">
                  <c:v>43129</c:v>
                </c:pt>
                <c:pt idx="29834" formatCode="m/d/yy\ h:mm;@">
                  <c:v>43129.010416666664</c:v>
                </c:pt>
                <c:pt idx="29835" formatCode="m/d/yy\ h:mm;@">
                  <c:v>43129.020833333336</c:v>
                </c:pt>
                <c:pt idx="29836" formatCode="m/d/yy\ h:mm;@">
                  <c:v>43129.03125</c:v>
                </c:pt>
                <c:pt idx="29837" formatCode="m/d/yy\ h:mm;@">
                  <c:v>43129.041666666664</c:v>
                </c:pt>
                <c:pt idx="29838" formatCode="m/d/yy\ h:mm;@">
                  <c:v>43129.052083333336</c:v>
                </c:pt>
                <c:pt idx="29839" formatCode="m/d/yy\ h:mm;@">
                  <c:v>43129.0625</c:v>
                </c:pt>
                <c:pt idx="29840" formatCode="m/d/yy\ h:mm;@">
                  <c:v>43129.072916666664</c:v>
                </c:pt>
                <c:pt idx="29841" formatCode="m/d/yy\ h:mm;@">
                  <c:v>43129.083333333336</c:v>
                </c:pt>
                <c:pt idx="29842" formatCode="m/d/yy\ h:mm;@">
                  <c:v>43129.09375</c:v>
                </c:pt>
                <c:pt idx="29843" formatCode="m/d/yy\ h:mm;@">
                  <c:v>43129.104166666664</c:v>
                </c:pt>
                <c:pt idx="29844" formatCode="m/d/yy\ h:mm;@">
                  <c:v>43129.114583333336</c:v>
                </c:pt>
                <c:pt idx="29845" formatCode="m/d/yy\ h:mm;@">
                  <c:v>43129.125</c:v>
                </c:pt>
                <c:pt idx="29846" formatCode="m/d/yy\ h:mm;@">
                  <c:v>43129.135416666664</c:v>
                </c:pt>
                <c:pt idx="29847" formatCode="m/d/yy\ h:mm;@">
                  <c:v>43129.145833333336</c:v>
                </c:pt>
                <c:pt idx="29848" formatCode="m/d/yy\ h:mm;@">
                  <c:v>43129.15625</c:v>
                </c:pt>
                <c:pt idx="29849" formatCode="m/d/yy\ h:mm;@">
                  <c:v>43129.166666666664</c:v>
                </c:pt>
                <c:pt idx="29850" formatCode="m/d/yy\ h:mm;@">
                  <c:v>43129.177083333336</c:v>
                </c:pt>
                <c:pt idx="29851" formatCode="m/d/yy\ h:mm;@">
                  <c:v>43129.1875</c:v>
                </c:pt>
                <c:pt idx="29852" formatCode="m/d/yy\ h:mm;@">
                  <c:v>43129.197916666664</c:v>
                </c:pt>
                <c:pt idx="29853" formatCode="m/d/yy\ h:mm;@">
                  <c:v>43129.208333333336</c:v>
                </c:pt>
                <c:pt idx="29854" formatCode="m/d/yy\ h:mm;@">
                  <c:v>43129.21875</c:v>
                </c:pt>
                <c:pt idx="29855" formatCode="m/d/yy\ h:mm;@">
                  <c:v>43129.229166666664</c:v>
                </c:pt>
                <c:pt idx="29856" formatCode="m/d/yy\ h:mm;@">
                  <c:v>43129.239583333336</c:v>
                </c:pt>
                <c:pt idx="29857" formatCode="m/d/yy\ h:mm;@">
                  <c:v>43129.25</c:v>
                </c:pt>
                <c:pt idx="29858" formatCode="m/d/yy\ h:mm;@">
                  <c:v>43129.260416666664</c:v>
                </c:pt>
                <c:pt idx="29859" formatCode="m/d/yy\ h:mm;@">
                  <c:v>43129.270833333336</c:v>
                </c:pt>
                <c:pt idx="29860" formatCode="m/d/yy\ h:mm;@">
                  <c:v>43129.28125</c:v>
                </c:pt>
                <c:pt idx="29861" formatCode="m/d/yy\ h:mm;@">
                  <c:v>43129.291666666664</c:v>
                </c:pt>
                <c:pt idx="29862" formatCode="m/d/yy\ h:mm;@">
                  <c:v>43129.302083333336</c:v>
                </c:pt>
                <c:pt idx="29863" formatCode="m/d/yy\ h:mm;@">
                  <c:v>43129.3125</c:v>
                </c:pt>
                <c:pt idx="29864" formatCode="m/d/yy\ h:mm;@">
                  <c:v>43129.322916666664</c:v>
                </c:pt>
                <c:pt idx="29865" formatCode="m/d/yy\ h:mm;@">
                  <c:v>43129.333333333336</c:v>
                </c:pt>
                <c:pt idx="29866" formatCode="m/d/yy\ h:mm;@">
                  <c:v>43129.34375</c:v>
                </c:pt>
                <c:pt idx="29867" formatCode="m/d/yy\ h:mm;@">
                  <c:v>43129.354166666664</c:v>
                </c:pt>
                <c:pt idx="29868" formatCode="m/d/yy\ h:mm;@">
                  <c:v>43129.364583333336</c:v>
                </c:pt>
                <c:pt idx="29869" formatCode="m/d/yy\ h:mm;@">
                  <c:v>43129.375</c:v>
                </c:pt>
                <c:pt idx="29870" formatCode="m/d/yy\ h:mm;@">
                  <c:v>43129.385416666664</c:v>
                </c:pt>
                <c:pt idx="29871" formatCode="m/d/yy\ h:mm;@">
                  <c:v>43129.395833333336</c:v>
                </c:pt>
                <c:pt idx="29872" formatCode="m/d/yy\ h:mm;@">
                  <c:v>43129.40625</c:v>
                </c:pt>
                <c:pt idx="29873" formatCode="m/d/yy\ h:mm;@">
                  <c:v>43129.416666666664</c:v>
                </c:pt>
                <c:pt idx="29874" formatCode="m/d/yy\ h:mm;@">
                  <c:v>43129.427083333336</c:v>
                </c:pt>
                <c:pt idx="29875" formatCode="m/d/yy\ h:mm;@">
                  <c:v>43129.4375</c:v>
                </c:pt>
                <c:pt idx="29876" formatCode="m/d/yy\ h:mm;@">
                  <c:v>43129.447916666664</c:v>
                </c:pt>
                <c:pt idx="29877" formatCode="m/d/yy\ h:mm;@">
                  <c:v>43129.458333333336</c:v>
                </c:pt>
                <c:pt idx="29878" formatCode="m/d/yy\ h:mm;@">
                  <c:v>43129.46875</c:v>
                </c:pt>
                <c:pt idx="29879" formatCode="m/d/yy\ h:mm;@">
                  <c:v>43129.479166666664</c:v>
                </c:pt>
                <c:pt idx="29880" formatCode="m/d/yy\ h:mm;@">
                  <c:v>43129.489583333336</c:v>
                </c:pt>
                <c:pt idx="29881" formatCode="m/d/yy\ h:mm;@">
                  <c:v>43129.5</c:v>
                </c:pt>
                <c:pt idx="29882" formatCode="m/d/yy\ h:mm;@">
                  <c:v>43129.510416666664</c:v>
                </c:pt>
                <c:pt idx="29883" formatCode="m/d/yy\ h:mm;@">
                  <c:v>43129.520833333336</c:v>
                </c:pt>
                <c:pt idx="29884" formatCode="m/d/yy\ h:mm;@">
                  <c:v>43129.53125</c:v>
                </c:pt>
                <c:pt idx="29885" formatCode="m/d/yy\ h:mm;@">
                  <c:v>43129.541666666664</c:v>
                </c:pt>
                <c:pt idx="29886" formatCode="m/d/yy\ h:mm;@">
                  <c:v>43129.552083333336</c:v>
                </c:pt>
                <c:pt idx="29887" formatCode="m/d/yy\ h:mm;@">
                  <c:v>43129.5625</c:v>
                </c:pt>
                <c:pt idx="29888" formatCode="m/d/yy\ h:mm;@">
                  <c:v>43129.572916666664</c:v>
                </c:pt>
                <c:pt idx="29889" formatCode="m/d/yy\ h:mm;@">
                  <c:v>43129.583333333336</c:v>
                </c:pt>
                <c:pt idx="29890" formatCode="m/d/yy\ h:mm;@">
                  <c:v>43129.59375</c:v>
                </c:pt>
                <c:pt idx="29891" formatCode="m/d/yy\ h:mm;@">
                  <c:v>43129.604166666664</c:v>
                </c:pt>
                <c:pt idx="29892" formatCode="m/d/yy\ h:mm;@">
                  <c:v>43129.614583333336</c:v>
                </c:pt>
                <c:pt idx="29893" formatCode="m/d/yy\ h:mm;@">
                  <c:v>43129.625</c:v>
                </c:pt>
                <c:pt idx="29894" formatCode="m/d/yy\ h:mm;@">
                  <c:v>43129.635416666664</c:v>
                </c:pt>
                <c:pt idx="29895" formatCode="m/d/yy\ h:mm;@">
                  <c:v>43129.645833333336</c:v>
                </c:pt>
                <c:pt idx="29896" formatCode="m/d/yy\ h:mm;@">
                  <c:v>43129.65625</c:v>
                </c:pt>
                <c:pt idx="29897" formatCode="m/d/yy\ h:mm;@">
                  <c:v>43129.666666666664</c:v>
                </c:pt>
                <c:pt idx="29898" formatCode="m/d/yy\ h:mm;@">
                  <c:v>43129.677083333336</c:v>
                </c:pt>
                <c:pt idx="29899" formatCode="m/d/yy\ h:mm;@">
                  <c:v>43129.6875</c:v>
                </c:pt>
                <c:pt idx="29900" formatCode="m/d/yy\ h:mm;@">
                  <c:v>43129.697916666664</c:v>
                </c:pt>
                <c:pt idx="29901" formatCode="m/d/yy\ h:mm;@">
                  <c:v>43129.708333333336</c:v>
                </c:pt>
                <c:pt idx="29902" formatCode="m/d/yy\ h:mm;@">
                  <c:v>43129.71875</c:v>
                </c:pt>
                <c:pt idx="29903" formatCode="m/d/yy\ h:mm;@">
                  <c:v>43129.729166666664</c:v>
                </c:pt>
                <c:pt idx="29904" formatCode="m/d/yy\ h:mm;@">
                  <c:v>43129.739583333336</c:v>
                </c:pt>
                <c:pt idx="29905" formatCode="m/d/yy\ h:mm;@">
                  <c:v>43129.75</c:v>
                </c:pt>
                <c:pt idx="29906" formatCode="m/d/yy\ h:mm;@">
                  <c:v>43129.760416666664</c:v>
                </c:pt>
                <c:pt idx="29907" formatCode="m/d/yy\ h:mm;@">
                  <c:v>43129.770833333336</c:v>
                </c:pt>
                <c:pt idx="29908" formatCode="m/d/yy\ h:mm;@">
                  <c:v>43129.78125</c:v>
                </c:pt>
                <c:pt idx="29909" formatCode="m/d/yy\ h:mm;@">
                  <c:v>43129.791666666664</c:v>
                </c:pt>
                <c:pt idx="29910" formatCode="m/d/yy\ h:mm;@">
                  <c:v>43129.802083333336</c:v>
                </c:pt>
                <c:pt idx="29911" formatCode="m/d/yy\ h:mm;@">
                  <c:v>43129.8125</c:v>
                </c:pt>
                <c:pt idx="29912" formatCode="m/d/yy\ h:mm;@">
                  <c:v>43129.822916666664</c:v>
                </c:pt>
                <c:pt idx="29913" formatCode="m/d/yy\ h:mm;@">
                  <c:v>43129.833333333336</c:v>
                </c:pt>
                <c:pt idx="29914" formatCode="m/d/yy\ h:mm;@">
                  <c:v>43129.84375</c:v>
                </c:pt>
                <c:pt idx="29915" formatCode="m/d/yy\ h:mm;@">
                  <c:v>43129.854166666664</c:v>
                </c:pt>
                <c:pt idx="29916" formatCode="m/d/yy\ h:mm;@">
                  <c:v>43129.864583333336</c:v>
                </c:pt>
                <c:pt idx="29917" formatCode="m/d/yy\ h:mm;@">
                  <c:v>43129.875</c:v>
                </c:pt>
                <c:pt idx="29918" formatCode="m/d/yy\ h:mm;@">
                  <c:v>43129.885416666664</c:v>
                </c:pt>
                <c:pt idx="29919" formatCode="m/d/yy\ h:mm;@">
                  <c:v>43129.895833333336</c:v>
                </c:pt>
                <c:pt idx="29920" formatCode="m/d/yy\ h:mm;@">
                  <c:v>43129.90625</c:v>
                </c:pt>
                <c:pt idx="29921" formatCode="m/d/yy\ h:mm;@">
                  <c:v>43129.916666666664</c:v>
                </c:pt>
                <c:pt idx="29922" formatCode="m/d/yy\ h:mm;@">
                  <c:v>43129.927083333336</c:v>
                </c:pt>
                <c:pt idx="29923" formatCode="m/d/yy\ h:mm;@">
                  <c:v>43129.9375</c:v>
                </c:pt>
                <c:pt idx="29924" formatCode="m/d/yy\ h:mm;@">
                  <c:v>43129.947916666664</c:v>
                </c:pt>
                <c:pt idx="29925" formatCode="m/d/yy\ h:mm;@">
                  <c:v>43129.958333333336</c:v>
                </c:pt>
                <c:pt idx="29926" formatCode="m/d/yy\ h:mm;@">
                  <c:v>43129.96875</c:v>
                </c:pt>
                <c:pt idx="29927" formatCode="m/d/yy\ h:mm;@">
                  <c:v>43129.979166666664</c:v>
                </c:pt>
                <c:pt idx="29928" formatCode="m/d/yy\ h:mm;@">
                  <c:v>43129.989583333336</c:v>
                </c:pt>
                <c:pt idx="29929" formatCode="m/d/yy\ h:mm;@">
                  <c:v>43130</c:v>
                </c:pt>
                <c:pt idx="29930" formatCode="m/d/yy\ h:mm;@">
                  <c:v>43130.010416666664</c:v>
                </c:pt>
                <c:pt idx="29931" formatCode="m/d/yy\ h:mm;@">
                  <c:v>43130.020833333336</c:v>
                </c:pt>
                <c:pt idx="29932" formatCode="m/d/yy\ h:mm;@">
                  <c:v>43130.03125</c:v>
                </c:pt>
                <c:pt idx="29933" formatCode="m/d/yy\ h:mm;@">
                  <c:v>43130.041666666664</c:v>
                </c:pt>
                <c:pt idx="29934" formatCode="m/d/yy\ h:mm;@">
                  <c:v>43130.052083333336</c:v>
                </c:pt>
                <c:pt idx="29935" formatCode="m/d/yy\ h:mm;@">
                  <c:v>43130.0625</c:v>
                </c:pt>
                <c:pt idx="29936" formatCode="m/d/yy\ h:mm;@">
                  <c:v>43130.072916666664</c:v>
                </c:pt>
                <c:pt idx="29937" formatCode="m/d/yy\ h:mm;@">
                  <c:v>43130.083333333336</c:v>
                </c:pt>
                <c:pt idx="29938" formatCode="m/d/yy\ h:mm;@">
                  <c:v>43130.09375</c:v>
                </c:pt>
                <c:pt idx="29939" formatCode="m/d/yy\ h:mm;@">
                  <c:v>43130.104166666664</c:v>
                </c:pt>
                <c:pt idx="29940" formatCode="m/d/yy\ h:mm;@">
                  <c:v>43130.114583333336</c:v>
                </c:pt>
                <c:pt idx="29941" formatCode="m/d/yy\ h:mm;@">
                  <c:v>43130.125</c:v>
                </c:pt>
                <c:pt idx="29942" formatCode="m/d/yy\ h:mm;@">
                  <c:v>43130.135416666664</c:v>
                </c:pt>
                <c:pt idx="29943" formatCode="m/d/yy\ h:mm;@">
                  <c:v>43130.145833333336</c:v>
                </c:pt>
                <c:pt idx="29944" formatCode="m/d/yy\ h:mm;@">
                  <c:v>43130.15625</c:v>
                </c:pt>
                <c:pt idx="29945" formatCode="m/d/yy\ h:mm;@">
                  <c:v>43130.166666666664</c:v>
                </c:pt>
                <c:pt idx="29946" formatCode="m/d/yy\ h:mm;@">
                  <c:v>43130.177083333336</c:v>
                </c:pt>
                <c:pt idx="29947" formatCode="m/d/yy\ h:mm;@">
                  <c:v>43130.1875</c:v>
                </c:pt>
                <c:pt idx="29948" formatCode="m/d/yy\ h:mm;@">
                  <c:v>43130.197916666664</c:v>
                </c:pt>
                <c:pt idx="29949" formatCode="m/d/yy\ h:mm;@">
                  <c:v>43130.208333333336</c:v>
                </c:pt>
                <c:pt idx="29950" formatCode="m/d/yy\ h:mm;@">
                  <c:v>43130.21875</c:v>
                </c:pt>
                <c:pt idx="29951" formatCode="m/d/yy\ h:mm;@">
                  <c:v>43130.229166666664</c:v>
                </c:pt>
                <c:pt idx="29952" formatCode="m/d/yy\ h:mm;@">
                  <c:v>43130.239583333336</c:v>
                </c:pt>
                <c:pt idx="29953" formatCode="m/d/yy\ h:mm;@">
                  <c:v>43130.25</c:v>
                </c:pt>
                <c:pt idx="29954" formatCode="m/d/yy\ h:mm;@">
                  <c:v>43130.260416666664</c:v>
                </c:pt>
                <c:pt idx="29955" formatCode="m/d/yy\ h:mm;@">
                  <c:v>43130.270833333336</c:v>
                </c:pt>
                <c:pt idx="29956" formatCode="m/d/yy\ h:mm;@">
                  <c:v>43130.28125</c:v>
                </c:pt>
                <c:pt idx="29957" formatCode="m/d/yy\ h:mm;@">
                  <c:v>43130.291666666664</c:v>
                </c:pt>
                <c:pt idx="29958" formatCode="m/d/yy\ h:mm;@">
                  <c:v>43130.302083333336</c:v>
                </c:pt>
                <c:pt idx="29959" formatCode="m/d/yy\ h:mm;@">
                  <c:v>43130.3125</c:v>
                </c:pt>
                <c:pt idx="29960" formatCode="m/d/yy\ h:mm;@">
                  <c:v>43130.322916666664</c:v>
                </c:pt>
                <c:pt idx="29961" formatCode="m/d/yy\ h:mm;@">
                  <c:v>43130.333333333336</c:v>
                </c:pt>
                <c:pt idx="29962" formatCode="m/d/yy\ h:mm;@">
                  <c:v>43130.34375</c:v>
                </c:pt>
                <c:pt idx="29963" formatCode="m/d/yy\ h:mm;@">
                  <c:v>43130.354166666664</c:v>
                </c:pt>
                <c:pt idx="29964" formatCode="m/d/yy\ h:mm;@">
                  <c:v>43130.364583333336</c:v>
                </c:pt>
                <c:pt idx="29965" formatCode="m/d/yy\ h:mm;@">
                  <c:v>43130.375</c:v>
                </c:pt>
                <c:pt idx="29966" formatCode="m/d/yy\ h:mm;@">
                  <c:v>43130.385416666664</c:v>
                </c:pt>
                <c:pt idx="29967" formatCode="m/d/yy\ h:mm;@">
                  <c:v>43130.395833333336</c:v>
                </c:pt>
                <c:pt idx="29968" formatCode="m/d/yy\ h:mm;@">
                  <c:v>43130.40625</c:v>
                </c:pt>
                <c:pt idx="29969" formatCode="m/d/yy\ h:mm;@">
                  <c:v>43130.416666666664</c:v>
                </c:pt>
                <c:pt idx="29970" formatCode="m/d/yy\ h:mm;@">
                  <c:v>43130.427083333336</c:v>
                </c:pt>
                <c:pt idx="29971" formatCode="m/d/yy\ h:mm;@">
                  <c:v>43130.4375</c:v>
                </c:pt>
                <c:pt idx="29972" formatCode="m/d/yy\ h:mm;@">
                  <c:v>43130.447916666664</c:v>
                </c:pt>
                <c:pt idx="29973" formatCode="m/d/yy\ h:mm;@">
                  <c:v>43130.458333333336</c:v>
                </c:pt>
                <c:pt idx="29974" formatCode="m/d/yy\ h:mm;@">
                  <c:v>43130.46875</c:v>
                </c:pt>
                <c:pt idx="29975" formatCode="m/d/yy\ h:mm;@">
                  <c:v>43130.479166666664</c:v>
                </c:pt>
                <c:pt idx="29976" formatCode="m/d/yy\ h:mm;@">
                  <c:v>43130.489583333336</c:v>
                </c:pt>
                <c:pt idx="29977" formatCode="m/d/yy\ h:mm;@">
                  <c:v>43130.5</c:v>
                </c:pt>
                <c:pt idx="29978" formatCode="m/d/yy\ h:mm;@">
                  <c:v>43130.510416666664</c:v>
                </c:pt>
                <c:pt idx="29979" formatCode="m/d/yy\ h:mm;@">
                  <c:v>43130.520833333336</c:v>
                </c:pt>
                <c:pt idx="29980" formatCode="m/d/yy\ h:mm;@">
                  <c:v>43130.53125</c:v>
                </c:pt>
                <c:pt idx="29981" formatCode="m/d/yy\ h:mm;@">
                  <c:v>43130.541666666664</c:v>
                </c:pt>
                <c:pt idx="29982" formatCode="m/d/yy\ h:mm;@">
                  <c:v>43130.552083333336</c:v>
                </c:pt>
                <c:pt idx="29983" formatCode="m/d/yy\ h:mm;@">
                  <c:v>43130.5625</c:v>
                </c:pt>
                <c:pt idx="29984" formatCode="m/d/yy\ h:mm;@">
                  <c:v>43130.572916666664</c:v>
                </c:pt>
                <c:pt idx="29985" formatCode="m/d/yy\ h:mm;@">
                  <c:v>43130.583333333336</c:v>
                </c:pt>
                <c:pt idx="29986" formatCode="m/d/yy\ h:mm;@">
                  <c:v>43130.59375</c:v>
                </c:pt>
                <c:pt idx="29987" formatCode="m/d/yy\ h:mm;@">
                  <c:v>43130.604166666664</c:v>
                </c:pt>
                <c:pt idx="29988" formatCode="m/d/yy\ h:mm;@">
                  <c:v>43130.614583333336</c:v>
                </c:pt>
                <c:pt idx="29989" formatCode="m/d/yy\ h:mm;@">
                  <c:v>43130.625</c:v>
                </c:pt>
                <c:pt idx="29990" formatCode="m/d/yy\ h:mm;@">
                  <c:v>43130.635416666664</c:v>
                </c:pt>
                <c:pt idx="29991" formatCode="m/d/yy\ h:mm;@">
                  <c:v>43130.645833333336</c:v>
                </c:pt>
                <c:pt idx="29992" formatCode="m/d/yy\ h:mm;@">
                  <c:v>43130.65625</c:v>
                </c:pt>
                <c:pt idx="29993" formatCode="m/d/yy\ h:mm;@">
                  <c:v>43130.666666666664</c:v>
                </c:pt>
                <c:pt idx="29994" formatCode="m/d/yy\ h:mm;@">
                  <c:v>43130.677083333336</c:v>
                </c:pt>
                <c:pt idx="29995" formatCode="m/d/yy\ h:mm;@">
                  <c:v>43130.6875</c:v>
                </c:pt>
                <c:pt idx="29996" formatCode="m/d/yy\ h:mm;@">
                  <c:v>43130.697916666664</c:v>
                </c:pt>
                <c:pt idx="29997" formatCode="m/d/yy\ h:mm;@">
                  <c:v>43130.708333333336</c:v>
                </c:pt>
                <c:pt idx="29998" formatCode="m/d/yy\ h:mm;@">
                  <c:v>43130.71875</c:v>
                </c:pt>
                <c:pt idx="29999" formatCode="m/d/yy\ h:mm;@">
                  <c:v>43130.729166666664</c:v>
                </c:pt>
                <c:pt idx="30000" formatCode="m/d/yy\ h:mm;@">
                  <c:v>43130.739583333336</c:v>
                </c:pt>
                <c:pt idx="30001" formatCode="m/d/yy\ h:mm;@">
                  <c:v>43130.75</c:v>
                </c:pt>
                <c:pt idx="30002" formatCode="m/d/yy\ h:mm;@">
                  <c:v>43130.760416666664</c:v>
                </c:pt>
                <c:pt idx="30003" formatCode="m/d/yy\ h:mm;@">
                  <c:v>43130.770833333336</c:v>
                </c:pt>
                <c:pt idx="30004" formatCode="m/d/yy\ h:mm;@">
                  <c:v>43130.78125</c:v>
                </c:pt>
                <c:pt idx="30005" formatCode="m/d/yy\ h:mm;@">
                  <c:v>43130.791666666664</c:v>
                </c:pt>
                <c:pt idx="30006" formatCode="m/d/yy\ h:mm;@">
                  <c:v>43130.802083333336</c:v>
                </c:pt>
                <c:pt idx="30007" formatCode="m/d/yy\ h:mm;@">
                  <c:v>43130.8125</c:v>
                </c:pt>
                <c:pt idx="30008" formatCode="m/d/yy\ h:mm;@">
                  <c:v>43130.822916666664</c:v>
                </c:pt>
                <c:pt idx="30009" formatCode="m/d/yy\ h:mm;@">
                  <c:v>43130.833333333336</c:v>
                </c:pt>
                <c:pt idx="30010" formatCode="m/d/yy\ h:mm;@">
                  <c:v>43130.84375</c:v>
                </c:pt>
                <c:pt idx="30011" formatCode="m/d/yy\ h:mm;@">
                  <c:v>43130.854166666664</c:v>
                </c:pt>
                <c:pt idx="30012" formatCode="m/d/yy\ h:mm;@">
                  <c:v>43130.864583333336</c:v>
                </c:pt>
                <c:pt idx="30013" formatCode="m/d/yy\ h:mm;@">
                  <c:v>43130.875</c:v>
                </c:pt>
                <c:pt idx="30014" formatCode="m/d/yy\ h:mm;@">
                  <c:v>43130.885416666664</c:v>
                </c:pt>
                <c:pt idx="30015" formatCode="m/d/yy\ h:mm;@">
                  <c:v>43130.895833333336</c:v>
                </c:pt>
                <c:pt idx="30016" formatCode="m/d/yy\ h:mm;@">
                  <c:v>43130.90625</c:v>
                </c:pt>
                <c:pt idx="30017" formatCode="m/d/yy\ h:mm;@">
                  <c:v>43130.916666666664</c:v>
                </c:pt>
                <c:pt idx="30018" formatCode="m/d/yy\ h:mm;@">
                  <c:v>43130.927083333336</c:v>
                </c:pt>
                <c:pt idx="30019" formatCode="m/d/yy\ h:mm;@">
                  <c:v>43130.9375</c:v>
                </c:pt>
                <c:pt idx="30020" formatCode="m/d/yy\ h:mm;@">
                  <c:v>43130.947916666664</c:v>
                </c:pt>
                <c:pt idx="30021" formatCode="m/d/yy\ h:mm;@">
                  <c:v>43130.958333333336</c:v>
                </c:pt>
                <c:pt idx="30022" formatCode="m/d/yy\ h:mm;@">
                  <c:v>43130.96875</c:v>
                </c:pt>
                <c:pt idx="30023" formatCode="m/d/yy\ h:mm;@">
                  <c:v>43130.979166666664</c:v>
                </c:pt>
                <c:pt idx="30024" formatCode="m/d/yy\ h:mm;@">
                  <c:v>43130.989583333336</c:v>
                </c:pt>
                <c:pt idx="30025" formatCode="m/d/yy\ h:mm;@">
                  <c:v>43131</c:v>
                </c:pt>
                <c:pt idx="30026" formatCode="m/d/yy\ h:mm;@">
                  <c:v>43131.010416666664</c:v>
                </c:pt>
                <c:pt idx="30027" formatCode="m/d/yy\ h:mm;@">
                  <c:v>43131.020833333336</c:v>
                </c:pt>
                <c:pt idx="30028" formatCode="m/d/yy\ h:mm;@">
                  <c:v>43131.03125</c:v>
                </c:pt>
                <c:pt idx="30029" formatCode="m/d/yy\ h:mm;@">
                  <c:v>43131.041666666664</c:v>
                </c:pt>
                <c:pt idx="30030" formatCode="m/d/yy\ h:mm;@">
                  <c:v>43131.052083333336</c:v>
                </c:pt>
                <c:pt idx="30031" formatCode="m/d/yy\ h:mm;@">
                  <c:v>43131.0625</c:v>
                </c:pt>
                <c:pt idx="30032" formatCode="m/d/yy\ h:mm;@">
                  <c:v>43131.072916666664</c:v>
                </c:pt>
                <c:pt idx="30033" formatCode="m/d/yy\ h:mm;@">
                  <c:v>43131.083333333336</c:v>
                </c:pt>
                <c:pt idx="30034" formatCode="m/d/yy\ h:mm;@">
                  <c:v>43131.09375</c:v>
                </c:pt>
                <c:pt idx="30035" formatCode="m/d/yy\ h:mm;@">
                  <c:v>43131.104166666664</c:v>
                </c:pt>
                <c:pt idx="30036" formatCode="m/d/yy\ h:mm;@">
                  <c:v>43131.114583333336</c:v>
                </c:pt>
                <c:pt idx="30037" formatCode="m/d/yy\ h:mm;@">
                  <c:v>43131.125</c:v>
                </c:pt>
                <c:pt idx="30038" formatCode="m/d/yy\ h:mm;@">
                  <c:v>43131.135416666664</c:v>
                </c:pt>
                <c:pt idx="30039" formatCode="m/d/yy\ h:mm;@">
                  <c:v>43131.145833333336</c:v>
                </c:pt>
                <c:pt idx="30040" formatCode="m/d/yy\ h:mm;@">
                  <c:v>43131.15625</c:v>
                </c:pt>
                <c:pt idx="30041" formatCode="m/d/yy\ h:mm;@">
                  <c:v>43131.166666666664</c:v>
                </c:pt>
                <c:pt idx="30042" formatCode="m/d/yy\ h:mm;@">
                  <c:v>43131.177083333336</c:v>
                </c:pt>
                <c:pt idx="30043" formatCode="m/d/yy\ h:mm;@">
                  <c:v>43131.1875</c:v>
                </c:pt>
                <c:pt idx="30044" formatCode="m/d/yy\ h:mm;@">
                  <c:v>43131.197916666664</c:v>
                </c:pt>
                <c:pt idx="30045" formatCode="m/d/yy\ h:mm;@">
                  <c:v>43131.208333333336</c:v>
                </c:pt>
                <c:pt idx="30046" formatCode="m/d/yy\ h:mm;@">
                  <c:v>43131.21875</c:v>
                </c:pt>
                <c:pt idx="30047" formatCode="m/d/yy\ h:mm;@">
                  <c:v>43131.229166666664</c:v>
                </c:pt>
                <c:pt idx="30048" formatCode="m/d/yy\ h:mm;@">
                  <c:v>43131.239583333336</c:v>
                </c:pt>
                <c:pt idx="30049" formatCode="m/d/yy\ h:mm;@">
                  <c:v>43131.25</c:v>
                </c:pt>
                <c:pt idx="30050" formatCode="m/d/yy\ h:mm;@">
                  <c:v>43131.260416666664</c:v>
                </c:pt>
                <c:pt idx="30051" formatCode="m/d/yy\ h:mm;@">
                  <c:v>43131.270833333336</c:v>
                </c:pt>
                <c:pt idx="30052" formatCode="m/d/yy\ h:mm;@">
                  <c:v>43131.28125</c:v>
                </c:pt>
                <c:pt idx="30053" formatCode="m/d/yy\ h:mm;@">
                  <c:v>43131.291666666664</c:v>
                </c:pt>
                <c:pt idx="30054" formatCode="m/d/yy\ h:mm;@">
                  <c:v>43131.302083333336</c:v>
                </c:pt>
                <c:pt idx="30055" formatCode="m/d/yy\ h:mm;@">
                  <c:v>43131.3125</c:v>
                </c:pt>
                <c:pt idx="30056" formatCode="m/d/yy\ h:mm;@">
                  <c:v>43131.322916666664</c:v>
                </c:pt>
                <c:pt idx="30057" formatCode="m/d/yy\ h:mm;@">
                  <c:v>43131.333333333336</c:v>
                </c:pt>
                <c:pt idx="30058" formatCode="m/d/yy\ h:mm;@">
                  <c:v>43131.34375</c:v>
                </c:pt>
                <c:pt idx="30059" formatCode="m/d/yy\ h:mm;@">
                  <c:v>43131.354166666664</c:v>
                </c:pt>
                <c:pt idx="30060" formatCode="m/d/yy\ h:mm;@">
                  <c:v>43131.364583333336</c:v>
                </c:pt>
                <c:pt idx="30061" formatCode="m/d/yy\ h:mm;@">
                  <c:v>43131.375</c:v>
                </c:pt>
                <c:pt idx="30062" formatCode="m/d/yy\ h:mm;@">
                  <c:v>43131.385416666664</c:v>
                </c:pt>
                <c:pt idx="30063" formatCode="m/d/yy\ h:mm;@">
                  <c:v>43131.395833333336</c:v>
                </c:pt>
                <c:pt idx="30064" formatCode="m/d/yy\ h:mm;@">
                  <c:v>43131.40625</c:v>
                </c:pt>
                <c:pt idx="30065" formatCode="m/d/yy\ h:mm;@">
                  <c:v>43131.416666666664</c:v>
                </c:pt>
                <c:pt idx="30066" formatCode="m/d/yy\ h:mm;@">
                  <c:v>43131.427083333336</c:v>
                </c:pt>
                <c:pt idx="30067" formatCode="m/d/yy\ h:mm;@">
                  <c:v>43131.4375</c:v>
                </c:pt>
                <c:pt idx="30068" formatCode="m/d/yy\ h:mm;@">
                  <c:v>43131.447916666664</c:v>
                </c:pt>
                <c:pt idx="30069" formatCode="m/d/yy\ h:mm;@">
                  <c:v>43131.458333333336</c:v>
                </c:pt>
                <c:pt idx="30070" formatCode="m/d/yy\ h:mm;@">
                  <c:v>43131.46875</c:v>
                </c:pt>
                <c:pt idx="30071" formatCode="m/d/yy\ h:mm;@">
                  <c:v>43131.479166666664</c:v>
                </c:pt>
                <c:pt idx="30072" formatCode="m/d/yy\ h:mm;@">
                  <c:v>43131.489583333336</c:v>
                </c:pt>
                <c:pt idx="30073" formatCode="m/d/yy\ h:mm;@">
                  <c:v>43131.5</c:v>
                </c:pt>
                <c:pt idx="30074" formatCode="m/d/yy\ h:mm;@">
                  <c:v>43131.510416666664</c:v>
                </c:pt>
                <c:pt idx="30075" formatCode="m/d/yy\ h:mm;@">
                  <c:v>43131.520833333336</c:v>
                </c:pt>
                <c:pt idx="30076" formatCode="m/d/yy\ h:mm;@">
                  <c:v>43131.53125</c:v>
                </c:pt>
                <c:pt idx="30077" formatCode="m/d/yy\ h:mm;@">
                  <c:v>43131.541666666664</c:v>
                </c:pt>
                <c:pt idx="30078" formatCode="m/d/yy\ h:mm;@">
                  <c:v>43131.552083333336</c:v>
                </c:pt>
                <c:pt idx="30079" formatCode="m/d/yy\ h:mm;@">
                  <c:v>43131.5625</c:v>
                </c:pt>
                <c:pt idx="30080" formatCode="m/d/yy\ h:mm;@">
                  <c:v>43131.572916666664</c:v>
                </c:pt>
                <c:pt idx="30081" formatCode="m/d/yy\ h:mm;@">
                  <c:v>43131.583333333336</c:v>
                </c:pt>
                <c:pt idx="30082" formatCode="m/d/yy\ h:mm;@">
                  <c:v>43131.59375</c:v>
                </c:pt>
                <c:pt idx="30083" formatCode="m/d/yy\ h:mm;@">
                  <c:v>43131.604166666664</c:v>
                </c:pt>
                <c:pt idx="30084" formatCode="m/d/yy\ h:mm;@">
                  <c:v>43131.614583333336</c:v>
                </c:pt>
                <c:pt idx="30085" formatCode="m/d/yy\ h:mm;@">
                  <c:v>43131.625</c:v>
                </c:pt>
                <c:pt idx="30086" formatCode="m/d/yy\ h:mm;@">
                  <c:v>43131.635416666664</c:v>
                </c:pt>
                <c:pt idx="30087" formatCode="m/d/yy\ h:mm;@">
                  <c:v>43131.645833333336</c:v>
                </c:pt>
                <c:pt idx="30088" formatCode="m/d/yy\ h:mm;@">
                  <c:v>43131.65625</c:v>
                </c:pt>
                <c:pt idx="30089" formatCode="m/d/yy\ h:mm;@">
                  <c:v>43131.666666666664</c:v>
                </c:pt>
                <c:pt idx="30090" formatCode="m/d/yy\ h:mm;@">
                  <c:v>43131.677083333336</c:v>
                </c:pt>
                <c:pt idx="30091" formatCode="m/d/yy\ h:mm;@">
                  <c:v>43131.6875</c:v>
                </c:pt>
                <c:pt idx="30092" formatCode="m/d/yy\ h:mm;@">
                  <c:v>43131.697916666664</c:v>
                </c:pt>
                <c:pt idx="30093" formatCode="m/d/yy\ h:mm;@">
                  <c:v>43131.708333333336</c:v>
                </c:pt>
                <c:pt idx="30094" formatCode="m/d/yy\ h:mm;@">
                  <c:v>43131.71875</c:v>
                </c:pt>
                <c:pt idx="30095" formatCode="m/d/yy\ h:mm;@">
                  <c:v>43131.729166666664</c:v>
                </c:pt>
                <c:pt idx="30096" formatCode="m/d/yy\ h:mm;@">
                  <c:v>43131.739583333336</c:v>
                </c:pt>
                <c:pt idx="30097" formatCode="m/d/yy\ h:mm;@">
                  <c:v>43131.75</c:v>
                </c:pt>
                <c:pt idx="30098" formatCode="m/d/yy\ h:mm;@">
                  <c:v>43131.760416666664</c:v>
                </c:pt>
                <c:pt idx="30099" formatCode="m/d/yy\ h:mm;@">
                  <c:v>43131.770833333336</c:v>
                </c:pt>
                <c:pt idx="30100" formatCode="m/d/yy\ h:mm;@">
                  <c:v>43131.78125</c:v>
                </c:pt>
                <c:pt idx="30101" formatCode="m/d/yy\ h:mm;@">
                  <c:v>43131.791666666664</c:v>
                </c:pt>
                <c:pt idx="30102" formatCode="m/d/yy\ h:mm;@">
                  <c:v>43131.802083333336</c:v>
                </c:pt>
                <c:pt idx="30103" formatCode="m/d/yy\ h:mm;@">
                  <c:v>43131.8125</c:v>
                </c:pt>
                <c:pt idx="30104" formatCode="m/d/yy\ h:mm;@">
                  <c:v>43131.822916666664</c:v>
                </c:pt>
                <c:pt idx="30105" formatCode="m/d/yy\ h:mm;@">
                  <c:v>43131.833333333336</c:v>
                </c:pt>
                <c:pt idx="30106" formatCode="m/d/yy\ h:mm;@">
                  <c:v>43131.84375</c:v>
                </c:pt>
                <c:pt idx="30107" formatCode="m/d/yy\ h:mm;@">
                  <c:v>43131.854166666664</c:v>
                </c:pt>
                <c:pt idx="30108" formatCode="m/d/yy\ h:mm;@">
                  <c:v>43131.864583333336</c:v>
                </c:pt>
                <c:pt idx="30109" formatCode="m/d/yy\ h:mm;@">
                  <c:v>43131.875</c:v>
                </c:pt>
                <c:pt idx="30110" formatCode="m/d/yy\ h:mm;@">
                  <c:v>43131.885416666664</c:v>
                </c:pt>
                <c:pt idx="30111" formatCode="m/d/yy\ h:mm;@">
                  <c:v>43131.895833333336</c:v>
                </c:pt>
                <c:pt idx="30112" formatCode="m/d/yy\ h:mm;@">
                  <c:v>43131.90625</c:v>
                </c:pt>
                <c:pt idx="30113" formatCode="m/d/yy\ h:mm;@">
                  <c:v>43131.916666666664</c:v>
                </c:pt>
                <c:pt idx="30114" formatCode="m/d/yy\ h:mm;@">
                  <c:v>43131.927083333336</c:v>
                </c:pt>
                <c:pt idx="30115" formatCode="m/d/yy\ h:mm;@">
                  <c:v>43131.9375</c:v>
                </c:pt>
                <c:pt idx="30116" formatCode="m/d/yy\ h:mm;@">
                  <c:v>43131.947916666664</c:v>
                </c:pt>
                <c:pt idx="30117" formatCode="m/d/yy\ h:mm;@">
                  <c:v>43131.958333333336</c:v>
                </c:pt>
                <c:pt idx="30118" formatCode="m/d/yy\ h:mm;@">
                  <c:v>43131.96875</c:v>
                </c:pt>
                <c:pt idx="30119" formatCode="m/d/yy\ h:mm;@">
                  <c:v>43131.979166666664</c:v>
                </c:pt>
                <c:pt idx="30120" formatCode="m/d/yy\ h:mm;@">
                  <c:v>43131.989583333336</c:v>
                </c:pt>
                <c:pt idx="30121">
                  <c:v>43132</c:v>
                </c:pt>
                <c:pt idx="30122">
                  <c:v>43132.010416666664</c:v>
                </c:pt>
                <c:pt idx="30123">
                  <c:v>43132.020833333336</c:v>
                </c:pt>
                <c:pt idx="30124">
                  <c:v>43132.03125</c:v>
                </c:pt>
                <c:pt idx="30125">
                  <c:v>43132.041666666664</c:v>
                </c:pt>
                <c:pt idx="30126">
                  <c:v>43132.052083333336</c:v>
                </c:pt>
                <c:pt idx="30127">
                  <c:v>43132.0625</c:v>
                </c:pt>
                <c:pt idx="30128">
                  <c:v>43132.072916666664</c:v>
                </c:pt>
                <c:pt idx="30129">
                  <c:v>43132.083333333336</c:v>
                </c:pt>
                <c:pt idx="30130">
                  <c:v>43132.09375</c:v>
                </c:pt>
                <c:pt idx="30131">
                  <c:v>43132.104166666664</c:v>
                </c:pt>
                <c:pt idx="30132">
                  <c:v>43132.114583333336</c:v>
                </c:pt>
                <c:pt idx="30133">
                  <c:v>43132.125</c:v>
                </c:pt>
                <c:pt idx="30134">
                  <c:v>43132.135416666664</c:v>
                </c:pt>
                <c:pt idx="30135">
                  <c:v>43132.145833333336</c:v>
                </c:pt>
                <c:pt idx="30136">
                  <c:v>43132.15625</c:v>
                </c:pt>
                <c:pt idx="30137">
                  <c:v>43132.166666666664</c:v>
                </c:pt>
                <c:pt idx="30138">
                  <c:v>43132.177083333336</c:v>
                </c:pt>
                <c:pt idx="30139">
                  <c:v>43132.1875</c:v>
                </c:pt>
                <c:pt idx="30140">
                  <c:v>43132.197916666664</c:v>
                </c:pt>
                <c:pt idx="30141">
                  <c:v>43132.208333333336</c:v>
                </c:pt>
                <c:pt idx="30142">
                  <c:v>43132.21875</c:v>
                </c:pt>
                <c:pt idx="30143">
                  <c:v>43132.229166666664</c:v>
                </c:pt>
                <c:pt idx="30144">
                  <c:v>43132.239583333336</c:v>
                </c:pt>
                <c:pt idx="30145">
                  <c:v>43132.25</c:v>
                </c:pt>
                <c:pt idx="30146">
                  <c:v>43132.260416666664</c:v>
                </c:pt>
                <c:pt idx="30147">
                  <c:v>43132.270833333336</c:v>
                </c:pt>
                <c:pt idx="30148">
                  <c:v>43132.28125</c:v>
                </c:pt>
                <c:pt idx="30149">
                  <c:v>43132.291666666664</c:v>
                </c:pt>
                <c:pt idx="30150">
                  <c:v>43132.302083333336</c:v>
                </c:pt>
                <c:pt idx="30151">
                  <c:v>43132.3125</c:v>
                </c:pt>
                <c:pt idx="30152">
                  <c:v>43132.322916666664</c:v>
                </c:pt>
                <c:pt idx="30153">
                  <c:v>43132.333333333336</c:v>
                </c:pt>
                <c:pt idx="30154">
                  <c:v>43132.34375</c:v>
                </c:pt>
                <c:pt idx="30155">
                  <c:v>43132.354166666664</c:v>
                </c:pt>
                <c:pt idx="30156">
                  <c:v>43132.364583333336</c:v>
                </c:pt>
                <c:pt idx="30157">
                  <c:v>43132.375</c:v>
                </c:pt>
                <c:pt idx="30158">
                  <c:v>43132.385416666664</c:v>
                </c:pt>
                <c:pt idx="30159">
                  <c:v>43132.395833333336</c:v>
                </c:pt>
                <c:pt idx="30160">
                  <c:v>43132.40625</c:v>
                </c:pt>
                <c:pt idx="30161">
                  <c:v>43132.416666666664</c:v>
                </c:pt>
                <c:pt idx="30162">
                  <c:v>43132.427083333336</c:v>
                </c:pt>
                <c:pt idx="30163">
                  <c:v>43132.4375</c:v>
                </c:pt>
                <c:pt idx="30164">
                  <c:v>43132.447916666664</c:v>
                </c:pt>
                <c:pt idx="30165">
                  <c:v>43132.458333333336</c:v>
                </c:pt>
                <c:pt idx="30166">
                  <c:v>43132.46875</c:v>
                </c:pt>
                <c:pt idx="30167">
                  <c:v>43132.479166666664</c:v>
                </c:pt>
                <c:pt idx="30168">
                  <c:v>43132.489583333336</c:v>
                </c:pt>
                <c:pt idx="30169">
                  <c:v>43132.5</c:v>
                </c:pt>
                <c:pt idx="30170">
                  <c:v>43132.510416666664</c:v>
                </c:pt>
                <c:pt idx="30171">
                  <c:v>43132.520833333336</c:v>
                </c:pt>
                <c:pt idx="30172">
                  <c:v>43132.53125</c:v>
                </c:pt>
                <c:pt idx="30173">
                  <c:v>43132.541666666664</c:v>
                </c:pt>
                <c:pt idx="30174">
                  <c:v>43132.552083333336</c:v>
                </c:pt>
                <c:pt idx="30175">
                  <c:v>43132.5625</c:v>
                </c:pt>
                <c:pt idx="30176">
                  <c:v>43132.572916666664</c:v>
                </c:pt>
                <c:pt idx="30177">
                  <c:v>43132.583333333336</c:v>
                </c:pt>
                <c:pt idx="30178">
                  <c:v>43132.59375</c:v>
                </c:pt>
                <c:pt idx="30179">
                  <c:v>43132.604166666664</c:v>
                </c:pt>
                <c:pt idx="30180">
                  <c:v>43132.614583333336</c:v>
                </c:pt>
                <c:pt idx="30181">
                  <c:v>43132.625</c:v>
                </c:pt>
                <c:pt idx="30182">
                  <c:v>43132.635416666664</c:v>
                </c:pt>
                <c:pt idx="30183">
                  <c:v>43132.645833333336</c:v>
                </c:pt>
                <c:pt idx="30184">
                  <c:v>43132.65625</c:v>
                </c:pt>
                <c:pt idx="30185">
                  <c:v>43132.666666666664</c:v>
                </c:pt>
                <c:pt idx="30186">
                  <c:v>43132.677083333336</c:v>
                </c:pt>
                <c:pt idx="30187">
                  <c:v>43132.6875</c:v>
                </c:pt>
                <c:pt idx="30188">
                  <c:v>43132.697916666664</c:v>
                </c:pt>
                <c:pt idx="30189">
                  <c:v>43132.708333333336</c:v>
                </c:pt>
                <c:pt idx="30190">
                  <c:v>43132.71875</c:v>
                </c:pt>
                <c:pt idx="30191">
                  <c:v>43132.729166666664</c:v>
                </c:pt>
                <c:pt idx="30192">
                  <c:v>43132.739583333336</c:v>
                </c:pt>
                <c:pt idx="30193">
                  <c:v>43132.75</c:v>
                </c:pt>
                <c:pt idx="30194">
                  <c:v>43132.760416666664</c:v>
                </c:pt>
                <c:pt idx="30195">
                  <c:v>43132.770833333336</c:v>
                </c:pt>
                <c:pt idx="30196">
                  <c:v>43132.78125</c:v>
                </c:pt>
                <c:pt idx="30197">
                  <c:v>43132.791666666664</c:v>
                </c:pt>
                <c:pt idx="30198">
                  <c:v>43132.802083333336</c:v>
                </c:pt>
                <c:pt idx="30199">
                  <c:v>43132.8125</c:v>
                </c:pt>
                <c:pt idx="30200">
                  <c:v>43132.822916666664</c:v>
                </c:pt>
                <c:pt idx="30201">
                  <c:v>43132.833333333336</c:v>
                </c:pt>
                <c:pt idx="30202">
                  <c:v>43132.84375</c:v>
                </c:pt>
                <c:pt idx="30203">
                  <c:v>43132.854166666664</c:v>
                </c:pt>
                <c:pt idx="30204">
                  <c:v>43132.864583333336</c:v>
                </c:pt>
                <c:pt idx="30205">
                  <c:v>43132.875</c:v>
                </c:pt>
                <c:pt idx="30206">
                  <c:v>43132.885416666664</c:v>
                </c:pt>
                <c:pt idx="30207">
                  <c:v>43132.895833333336</c:v>
                </c:pt>
                <c:pt idx="30208">
                  <c:v>43132.90625</c:v>
                </c:pt>
                <c:pt idx="30209">
                  <c:v>43132.916666666664</c:v>
                </c:pt>
                <c:pt idx="30210">
                  <c:v>43132.927083333336</c:v>
                </c:pt>
                <c:pt idx="30211">
                  <c:v>43132.9375</c:v>
                </c:pt>
                <c:pt idx="30212">
                  <c:v>43132.947916666664</c:v>
                </c:pt>
                <c:pt idx="30213">
                  <c:v>43132.958333333336</c:v>
                </c:pt>
                <c:pt idx="30214">
                  <c:v>43132.96875</c:v>
                </c:pt>
                <c:pt idx="30215">
                  <c:v>43132.979166666664</c:v>
                </c:pt>
                <c:pt idx="30216">
                  <c:v>43132.989583333336</c:v>
                </c:pt>
                <c:pt idx="30217">
                  <c:v>43133</c:v>
                </c:pt>
                <c:pt idx="30218">
                  <c:v>43133.010416666664</c:v>
                </c:pt>
                <c:pt idx="30219">
                  <c:v>43133.020833333336</c:v>
                </c:pt>
                <c:pt idx="30220">
                  <c:v>43133.03125</c:v>
                </c:pt>
                <c:pt idx="30221">
                  <c:v>43133.041666666664</c:v>
                </c:pt>
                <c:pt idx="30222">
                  <c:v>43133.052083333336</c:v>
                </c:pt>
                <c:pt idx="30223">
                  <c:v>43133.0625</c:v>
                </c:pt>
                <c:pt idx="30224">
                  <c:v>43133.072916666664</c:v>
                </c:pt>
                <c:pt idx="30225">
                  <c:v>43133.083333333336</c:v>
                </c:pt>
                <c:pt idx="30226">
                  <c:v>43133.09375</c:v>
                </c:pt>
                <c:pt idx="30227">
                  <c:v>43133.104166666664</c:v>
                </c:pt>
                <c:pt idx="30228">
                  <c:v>43133.114583333336</c:v>
                </c:pt>
                <c:pt idx="30229">
                  <c:v>43133.125</c:v>
                </c:pt>
                <c:pt idx="30230">
                  <c:v>43133.135416666664</c:v>
                </c:pt>
                <c:pt idx="30231">
                  <c:v>43133.145833333336</c:v>
                </c:pt>
                <c:pt idx="30232">
                  <c:v>43133.15625</c:v>
                </c:pt>
                <c:pt idx="30233">
                  <c:v>43133.166666666664</c:v>
                </c:pt>
                <c:pt idx="30234">
                  <c:v>43133.177083333336</c:v>
                </c:pt>
                <c:pt idx="30235">
                  <c:v>43133.1875</c:v>
                </c:pt>
                <c:pt idx="30236">
                  <c:v>43133.197916666664</c:v>
                </c:pt>
                <c:pt idx="30237">
                  <c:v>43133.208333333336</c:v>
                </c:pt>
                <c:pt idx="30238">
                  <c:v>43133.21875</c:v>
                </c:pt>
                <c:pt idx="30239">
                  <c:v>43133.229166666664</c:v>
                </c:pt>
                <c:pt idx="30240">
                  <c:v>43133.239583333336</c:v>
                </c:pt>
                <c:pt idx="30241">
                  <c:v>43133.25</c:v>
                </c:pt>
                <c:pt idx="30242">
                  <c:v>43133.260416666664</c:v>
                </c:pt>
                <c:pt idx="30243">
                  <c:v>43133.270833333336</c:v>
                </c:pt>
                <c:pt idx="30244">
                  <c:v>43133.28125</c:v>
                </c:pt>
                <c:pt idx="30245">
                  <c:v>43133.291666666664</c:v>
                </c:pt>
                <c:pt idx="30246">
                  <c:v>43133.302083333336</c:v>
                </c:pt>
                <c:pt idx="30247">
                  <c:v>43133.3125</c:v>
                </c:pt>
                <c:pt idx="30248">
                  <c:v>43133.322916666664</c:v>
                </c:pt>
                <c:pt idx="30249">
                  <c:v>43133.333333333336</c:v>
                </c:pt>
                <c:pt idx="30250">
                  <c:v>43133.34375</c:v>
                </c:pt>
                <c:pt idx="30251">
                  <c:v>43133.354166666664</c:v>
                </c:pt>
                <c:pt idx="30252">
                  <c:v>43133.364583333336</c:v>
                </c:pt>
                <c:pt idx="30253">
                  <c:v>43133.375</c:v>
                </c:pt>
                <c:pt idx="30254">
                  <c:v>43133.385416666664</c:v>
                </c:pt>
                <c:pt idx="30255">
                  <c:v>43133.395833333336</c:v>
                </c:pt>
                <c:pt idx="30256">
                  <c:v>43133.40625</c:v>
                </c:pt>
                <c:pt idx="30257">
                  <c:v>43133.416666666664</c:v>
                </c:pt>
                <c:pt idx="30258">
                  <c:v>43133.427083333336</c:v>
                </c:pt>
                <c:pt idx="30259">
                  <c:v>43133.4375</c:v>
                </c:pt>
                <c:pt idx="30260">
                  <c:v>43133.447916666664</c:v>
                </c:pt>
                <c:pt idx="30261">
                  <c:v>43133.458333333336</c:v>
                </c:pt>
                <c:pt idx="30262">
                  <c:v>43133.46875</c:v>
                </c:pt>
                <c:pt idx="30263">
                  <c:v>43133.479166666664</c:v>
                </c:pt>
                <c:pt idx="30264">
                  <c:v>43133.489583333336</c:v>
                </c:pt>
                <c:pt idx="30265">
                  <c:v>43133.5</c:v>
                </c:pt>
                <c:pt idx="30266">
                  <c:v>43133.510416666664</c:v>
                </c:pt>
                <c:pt idx="30267">
                  <c:v>43133.520833333336</c:v>
                </c:pt>
                <c:pt idx="30268">
                  <c:v>43133.53125</c:v>
                </c:pt>
                <c:pt idx="30269">
                  <c:v>43133.541666666664</c:v>
                </c:pt>
                <c:pt idx="30270">
                  <c:v>43133.552083333336</c:v>
                </c:pt>
                <c:pt idx="30271">
                  <c:v>43133.5625</c:v>
                </c:pt>
                <c:pt idx="30272">
                  <c:v>43133.572916666664</c:v>
                </c:pt>
                <c:pt idx="30273">
                  <c:v>43133.583333333336</c:v>
                </c:pt>
                <c:pt idx="30274">
                  <c:v>43133.59375</c:v>
                </c:pt>
                <c:pt idx="30275">
                  <c:v>43133.604166666664</c:v>
                </c:pt>
                <c:pt idx="30276">
                  <c:v>43133.614583333336</c:v>
                </c:pt>
                <c:pt idx="30277">
                  <c:v>43133.625</c:v>
                </c:pt>
                <c:pt idx="30278">
                  <c:v>43133.635416666664</c:v>
                </c:pt>
                <c:pt idx="30279">
                  <c:v>43133.645833333336</c:v>
                </c:pt>
                <c:pt idx="30280">
                  <c:v>43133.65625</c:v>
                </c:pt>
                <c:pt idx="30281">
                  <c:v>43133.666666666664</c:v>
                </c:pt>
                <c:pt idx="30282">
                  <c:v>43133.677083333336</c:v>
                </c:pt>
                <c:pt idx="30283">
                  <c:v>43133.6875</c:v>
                </c:pt>
                <c:pt idx="30284">
                  <c:v>43133.697916666664</c:v>
                </c:pt>
                <c:pt idx="30285">
                  <c:v>43133.708333333336</c:v>
                </c:pt>
                <c:pt idx="30286">
                  <c:v>43133.71875</c:v>
                </c:pt>
                <c:pt idx="30287">
                  <c:v>43133.729166666664</c:v>
                </c:pt>
                <c:pt idx="30288">
                  <c:v>43133.739583333336</c:v>
                </c:pt>
                <c:pt idx="30289">
                  <c:v>43133.75</c:v>
                </c:pt>
                <c:pt idx="30290">
                  <c:v>43133.760416666664</c:v>
                </c:pt>
                <c:pt idx="30291">
                  <c:v>43133.770833333336</c:v>
                </c:pt>
                <c:pt idx="30292">
                  <c:v>43133.78125</c:v>
                </c:pt>
                <c:pt idx="30293">
                  <c:v>43133.791666666664</c:v>
                </c:pt>
                <c:pt idx="30294">
                  <c:v>43133.802083333336</c:v>
                </c:pt>
                <c:pt idx="30295">
                  <c:v>43133.8125</c:v>
                </c:pt>
                <c:pt idx="30296">
                  <c:v>43133.822916666664</c:v>
                </c:pt>
                <c:pt idx="30297">
                  <c:v>43133.833333333336</c:v>
                </c:pt>
                <c:pt idx="30298">
                  <c:v>43133.84375</c:v>
                </c:pt>
                <c:pt idx="30299">
                  <c:v>43133.854166666664</c:v>
                </c:pt>
                <c:pt idx="30300">
                  <c:v>43133.864583333336</c:v>
                </c:pt>
                <c:pt idx="30301">
                  <c:v>43133.875</c:v>
                </c:pt>
                <c:pt idx="30302">
                  <c:v>43133.885416666664</c:v>
                </c:pt>
                <c:pt idx="30303">
                  <c:v>43133.895833333336</c:v>
                </c:pt>
                <c:pt idx="30304">
                  <c:v>43133.90625</c:v>
                </c:pt>
                <c:pt idx="30305">
                  <c:v>43133.916666666664</c:v>
                </c:pt>
                <c:pt idx="30306">
                  <c:v>43133.927083333336</c:v>
                </c:pt>
                <c:pt idx="30307">
                  <c:v>43133.9375</c:v>
                </c:pt>
                <c:pt idx="30308">
                  <c:v>43133.947916666664</c:v>
                </c:pt>
                <c:pt idx="30309">
                  <c:v>43133.958333333336</c:v>
                </c:pt>
                <c:pt idx="30310">
                  <c:v>43133.96875</c:v>
                </c:pt>
                <c:pt idx="30311">
                  <c:v>43133.979166666664</c:v>
                </c:pt>
                <c:pt idx="30312">
                  <c:v>43133.989583333336</c:v>
                </c:pt>
                <c:pt idx="30313">
                  <c:v>43134</c:v>
                </c:pt>
                <c:pt idx="30314">
                  <c:v>43134.010416666664</c:v>
                </c:pt>
                <c:pt idx="30315">
                  <c:v>43134.020833333336</c:v>
                </c:pt>
                <c:pt idx="30316">
                  <c:v>43134.03125</c:v>
                </c:pt>
                <c:pt idx="30317">
                  <c:v>43134.041666666664</c:v>
                </c:pt>
                <c:pt idx="30318">
                  <c:v>43134.052083333336</c:v>
                </c:pt>
                <c:pt idx="30319">
                  <c:v>43134.0625</c:v>
                </c:pt>
                <c:pt idx="30320">
                  <c:v>43134.072916666664</c:v>
                </c:pt>
                <c:pt idx="30321">
                  <c:v>43134.083333333336</c:v>
                </c:pt>
                <c:pt idx="30322">
                  <c:v>43134.09375</c:v>
                </c:pt>
                <c:pt idx="30323">
                  <c:v>43134.104166666664</c:v>
                </c:pt>
                <c:pt idx="30324">
                  <c:v>43134.114583333336</c:v>
                </c:pt>
                <c:pt idx="30325">
                  <c:v>43134.125</c:v>
                </c:pt>
                <c:pt idx="30326">
                  <c:v>43134.135416666664</c:v>
                </c:pt>
                <c:pt idx="30327">
                  <c:v>43134.145833333336</c:v>
                </c:pt>
                <c:pt idx="30328">
                  <c:v>43134.15625</c:v>
                </c:pt>
                <c:pt idx="30329">
                  <c:v>43134.166666666664</c:v>
                </c:pt>
                <c:pt idx="30330">
                  <c:v>43134.177083333336</c:v>
                </c:pt>
                <c:pt idx="30331">
                  <c:v>43134.1875</c:v>
                </c:pt>
                <c:pt idx="30332">
                  <c:v>43134.197916666664</c:v>
                </c:pt>
                <c:pt idx="30333">
                  <c:v>43134.208333333336</c:v>
                </c:pt>
                <c:pt idx="30334">
                  <c:v>43134.21875</c:v>
                </c:pt>
                <c:pt idx="30335">
                  <c:v>43134.229166666664</c:v>
                </c:pt>
                <c:pt idx="30336">
                  <c:v>43134.239583333336</c:v>
                </c:pt>
                <c:pt idx="30337">
                  <c:v>43134.25</c:v>
                </c:pt>
                <c:pt idx="30338">
                  <c:v>43134.260416666664</c:v>
                </c:pt>
                <c:pt idx="30339">
                  <c:v>43134.270833333336</c:v>
                </c:pt>
                <c:pt idx="30340">
                  <c:v>43134.28125</c:v>
                </c:pt>
                <c:pt idx="30341">
                  <c:v>43134.291666666664</c:v>
                </c:pt>
                <c:pt idx="30342">
                  <c:v>43134.302083333336</c:v>
                </c:pt>
                <c:pt idx="30343">
                  <c:v>43134.3125</c:v>
                </c:pt>
                <c:pt idx="30344">
                  <c:v>43134.322916666664</c:v>
                </c:pt>
                <c:pt idx="30345">
                  <c:v>43134.333333333336</c:v>
                </c:pt>
                <c:pt idx="30346">
                  <c:v>43134.34375</c:v>
                </c:pt>
                <c:pt idx="30347">
                  <c:v>43134.354166666664</c:v>
                </c:pt>
                <c:pt idx="30348">
                  <c:v>43134.364583333336</c:v>
                </c:pt>
                <c:pt idx="30349">
                  <c:v>43134.375</c:v>
                </c:pt>
                <c:pt idx="30350">
                  <c:v>43134.385416666664</c:v>
                </c:pt>
                <c:pt idx="30351">
                  <c:v>43134.395833333336</c:v>
                </c:pt>
                <c:pt idx="30352">
                  <c:v>43134.40625</c:v>
                </c:pt>
                <c:pt idx="30353">
                  <c:v>43134.416666666664</c:v>
                </c:pt>
                <c:pt idx="30354">
                  <c:v>43134.427083333336</c:v>
                </c:pt>
                <c:pt idx="30355">
                  <c:v>43134.4375</c:v>
                </c:pt>
                <c:pt idx="30356">
                  <c:v>43134.447916666664</c:v>
                </c:pt>
                <c:pt idx="30357">
                  <c:v>43134.458333333336</c:v>
                </c:pt>
                <c:pt idx="30358">
                  <c:v>43134.46875</c:v>
                </c:pt>
                <c:pt idx="30359">
                  <c:v>43134.479166666664</c:v>
                </c:pt>
                <c:pt idx="30360">
                  <c:v>43134.489583333336</c:v>
                </c:pt>
                <c:pt idx="30361">
                  <c:v>43134.5</c:v>
                </c:pt>
                <c:pt idx="30362">
                  <c:v>43134.510416666664</c:v>
                </c:pt>
                <c:pt idx="30363">
                  <c:v>43134.520833333336</c:v>
                </c:pt>
                <c:pt idx="30364">
                  <c:v>43134.53125</c:v>
                </c:pt>
                <c:pt idx="30365">
                  <c:v>43134.541666666664</c:v>
                </c:pt>
                <c:pt idx="30366">
                  <c:v>43134.552083333336</c:v>
                </c:pt>
                <c:pt idx="30367">
                  <c:v>43134.5625</c:v>
                </c:pt>
                <c:pt idx="30368">
                  <c:v>43134.572916666664</c:v>
                </c:pt>
                <c:pt idx="30369">
                  <c:v>43134.583333333336</c:v>
                </c:pt>
                <c:pt idx="30370">
                  <c:v>43134.59375</c:v>
                </c:pt>
                <c:pt idx="30371">
                  <c:v>43134.604166666664</c:v>
                </c:pt>
                <c:pt idx="30372">
                  <c:v>43134.614583333336</c:v>
                </c:pt>
                <c:pt idx="30373">
                  <c:v>43134.625</c:v>
                </c:pt>
                <c:pt idx="30374">
                  <c:v>43134.635416666664</c:v>
                </c:pt>
                <c:pt idx="30375">
                  <c:v>43134.645833333336</c:v>
                </c:pt>
                <c:pt idx="30376">
                  <c:v>43134.65625</c:v>
                </c:pt>
                <c:pt idx="30377">
                  <c:v>43134.666666666664</c:v>
                </c:pt>
                <c:pt idx="30378">
                  <c:v>43134.677083333336</c:v>
                </c:pt>
                <c:pt idx="30379">
                  <c:v>43134.6875</c:v>
                </c:pt>
                <c:pt idx="30380">
                  <c:v>43134.697916666664</c:v>
                </c:pt>
                <c:pt idx="30381">
                  <c:v>43134.708333333336</c:v>
                </c:pt>
                <c:pt idx="30382">
                  <c:v>43134.71875</c:v>
                </c:pt>
                <c:pt idx="30383">
                  <c:v>43134.729166666664</c:v>
                </c:pt>
                <c:pt idx="30384">
                  <c:v>43134.739583333336</c:v>
                </c:pt>
                <c:pt idx="30385">
                  <c:v>43134.75</c:v>
                </c:pt>
                <c:pt idx="30386">
                  <c:v>43134.760416666664</c:v>
                </c:pt>
                <c:pt idx="30387">
                  <c:v>43134.770833333336</c:v>
                </c:pt>
                <c:pt idx="30388">
                  <c:v>43134.78125</c:v>
                </c:pt>
                <c:pt idx="30389">
                  <c:v>43134.791666666664</c:v>
                </c:pt>
                <c:pt idx="30390">
                  <c:v>43134.802083333336</c:v>
                </c:pt>
                <c:pt idx="30391">
                  <c:v>43134.8125</c:v>
                </c:pt>
                <c:pt idx="30392">
                  <c:v>43134.822916666664</c:v>
                </c:pt>
                <c:pt idx="30393">
                  <c:v>43134.833333333336</c:v>
                </c:pt>
                <c:pt idx="30394">
                  <c:v>43134.84375</c:v>
                </c:pt>
                <c:pt idx="30395">
                  <c:v>43134.854166666664</c:v>
                </c:pt>
                <c:pt idx="30396">
                  <c:v>43134.864583333336</c:v>
                </c:pt>
                <c:pt idx="30397">
                  <c:v>43134.875</c:v>
                </c:pt>
                <c:pt idx="30398">
                  <c:v>43134.885416666664</c:v>
                </c:pt>
                <c:pt idx="30399">
                  <c:v>43134.895833333336</c:v>
                </c:pt>
                <c:pt idx="30400">
                  <c:v>43134.90625</c:v>
                </c:pt>
                <c:pt idx="30401">
                  <c:v>43134.916666666664</c:v>
                </c:pt>
                <c:pt idx="30402">
                  <c:v>43134.927083333336</c:v>
                </c:pt>
                <c:pt idx="30403">
                  <c:v>43134.9375</c:v>
                </c:pt>
                <c:pt idx="30404">
                  <c:v>43134.947916666664</c:v>
                </c:pt>
                <c:pt idx="30405">
                  <c:v>43134.958333333336</c:v>
                </c:pt>
                <c:pt idx="30406">
                  <c:v>43134.96875</c:v>
                </c:pt>
                <c:pt idx="30407">
                  <c:v>43134.979166666664</c:v>
                </c:pt>
                <c:pt idx="30408">
                  <c:v>43134.989583333336</c:v>
                </c:pt>
                <c:pt idx="30409">
                  <c:v>43135</c:v>
                </c:pt>
                <c:pt idx="30410">
                  <c:v>43135.010416666664</c:v>
                </c:pt>
                <c:pt idx="30411">
                  <c:v>43135.020833333336</c:v>
                </c:pt>
                <c:pt idx="30412">
                  <c:v>43135.03125</c:v>
                </c:pt>
                <c:pt idx="30413">
                  <c:v>43135.041666666664</c:v>
                </c:pt>
                <c:pt idx="30414">
                  <c:v>43135.052083333336</c:v>
                </c:pt>
                <c:pt idx="30415">
                  <c:v>43135.0625</c:v>
                </c:pt>
                <c:pt idx="30416">
                  <c:v>43135.072916666664</c:v>
                </c:pt>
                <c:pt idx="30417">
                  <c:v>43135.083333333336</c:v>
                </c:pt>
                <c:pt idx="30418">
                  <c:v>43135.09375</c:v>
                </c:pt>
                <c:pt idx="30419">
                  <c:v>43135.104166666664</c:v>
                </c:pt>
                <c:pt idx="30420">
                  <c:v>43135.114583333336</c:v>
                </c:pt>
                <c:pt idx="30421">
                  <c:v>43135.125</c:v>
                </c:pt>
                <c:pt idx="30422">
                  <c:v>43135.135416666664</c:v>
                </c:pt>
                <c:pt idx="30423">
                  <c:v>43135.145833333336</c:v>
                </c:pt>
                <c:pt idx="30424">
                  <c:v>43135.15625</c:v>
                </c:pt>
                <c:pt idx="30425">
                  <c:v>43135.166666666664</c:v>
                </c:pt>
                <c:pt idx="30426">
                  <c:v>43135.177083333336</c:v>
                </c:pt>
                <c:pt idx="30427">
                  <c:v>43135.1875</c:v>
                </c:pt>
                <c:pt idx="30428">
                  <c:v>43135.197916666664</c:v>
                </c:pt>
                <c:pt idx="30429">
                  <c:v>43135.208333333336</c:v>
                </c:pt>
                <c:pt idx="30430">
                  <c:v>43135.21875</c:v>
                </c:pt>
                <c:pt idx="30431">
                  <c:v>43135.229166666664</c:v>
                </c:pt>
                <c:pt idx="30432">
                  <c:v>43135.239583333336</c:v>
                </c:pt>
                <c:pt idx="30433">
                  <c:v>43135.25</c:v>
                </c:pt>
                <c:pt idx="30434">
                  <c:v>43135.260416666664</c:v>
                </c:pt>
                <c:pt idx="30435">
                  <c:v>43135.270833333336</c:v>
                </c:pt>
                <c:pt idx="30436">
                  <c:v>43135.28125</c:v>
                </c:pt>
                <c:pt idx="30437">
                  <c:v>43135.291666666664</c:v>
                </c:pt>
                <c:pt idx="30438">
                  <c:v>43135.302083333336</c:v>
                </c:pt>
                <c:pt idx="30439">
                  <c:v>43135.3125</c:v>
                </c:pt>
                <c:pt idx="30440">
                  <c:v>43135.322916666664</c:v>
                </c:pt>
                <c:pt idx="30441">
                  <c:v>43135.333333333336</c:v>
                </c:pt>
                <c:pt idx="30442">
                  <c:v>43135.34375</c:v>
                </c:pt>
                <c:pt idx="30443">
                  <c:v>43135.354166666664</c:v>
                </c:pt>
                <c:pt idx="30444">
                  <c:v>43135.364583333336</c:v>
                </c:pt>
                <c:pt idx="30445">
                  <c:v>43135.375</c:v>
                </c:pt>
                <c:pt idx="30446">
                  <c:v>43135.385416666664</c:v>
                </c:pt>
                <c:pt idx="30447">
                  <c:v>43135.395833333336</c:v>
                </c:pt>
                <c:pt idx="30448">
                  <c:v>43135.40625</c:v>
                </c:pt>
                <c:pt idx="30449">
                  <c:v>43135.416666666664</c:v>
                </c:pt>
                <c:pt idx="30450">
                  <c:v>43135.427083333336</c:v>
                </c:pt>
                <c:pt idx="30451">
                  <c:v>43135.4375</c:v>
                </c:pt>
                <c:pt idx="30452">
                  <c:v>43135.447916666664</c:v>
                </c:pt>
                <c:pt idx="30453">
                  <c:v>43135.458333333336</c:v>
                </c:pt>
                <c:pt idx="30454">
                  <c:v>43135.46875</c:v>
                </c:pt>
                <c:pt idx="30455">
                  <c:v>43135.479166666664</c:v>
                </c:pt>
                <c:pt idx="30456">
                  <c:v>43135.489583333336</c:v>
                </c:pt>
                <c:pt idx="30457">
                  <c:v>43135.5</c:v>
                </c:pt>
                <c:pt idx="30458">
                  <c:v>43135.510416666664</c:v>
                </c:pt>
                <c:pt idx="30459">
                  <c:v>43135.520833333336</c:v>
                </c:pt>
                <c:pt idx="30460">
                  <c:v>43135.53125</c:v>
                </c:pt>
                <c:pt idx="30461">
                  <c:v>43135.541666666664</c:v>
                </c:pt>
                <c:pt idx="30462">
                  <c:v>43135.552083333336</c:v>
                </c:pt>
                <c:pt idx="30463">
                  <c:v>43135.5625</c:v>
                </c:pt>
                <c:pt idx="30464">
                  <c:v>43135.572916666664</c:v>
                </c:pt>
                <c:pt idx="30465">
                  <c:v>43135.583333333336</c:v>
                </c:pt>
                <c:pt idx="30466">
                  <c:v>43135.59375</c:v>
                </c:pt>
                <c:pt idx="30467">
                  <c:v>43135.604166666664</c:v>
                </c:pt>
                <c:pt idx="30468">
                  <c:v>43135.614583333336</c:v>
                </c:pt>
                <c:pt idx="30469">
                  <c:v>43135.625</c:v>
                </c:pt>
                <c:pt idx="30470">
                  <c:v>43135.635416666664</c:v>
                </c:pt>
                <c:pt idx="30471">
                  <c:v>43135.645833333336</c:v>
                </c:pt>
                <c:pt idx="30472">
                  <c:v>43135.65625</c:v>
                </c:pt>
                <c:pt idx="30473">
                  <c:v>43135.666666666664</c:v>
                </c:pt>
                <c:pt idx="30474">
                  <c:v>43135.677083333336</c:v>
                </c:pt>
                <c:pt idx="30475">
                  <c:v>43135.6875</c:v>
                </c:pt>
                <c:pt idx="30476">
                  <c:v>43135.697916666664</c:v>
                </c:pt>
                <c:pt idx="30477">
                  <c:v>43135.708333333336</c:v>
                </c:pt>
                <c:pt idx="30478">
                  <c:v>43135.71875</c:v>
                </c:pt>
                <c:pt idx="30479">
                  <c:v>43135.729166666664</c:v>
                </c:pt>
                <c:pt idx="30480">
                  <c:v>43135.739583333336</c:v>
                </c:pt>
                <c:pt idx="30481">
                  <c:v>43135.75</c:v>
                </c:pt>
                <c:pt idx="30482">
                  <c:v>43135.760416666664</c:v>
                </c:pt>
                <c:pt idx="30483">
                  <c:v>43135.770833333336</c:v>
                </c:pt>
                <c:pt idx="30484">
                  <c:v>43135.78125</c:v>
                </c:pt>
                <c:pt idx="30485">
                  <c:v>43135.791666666664</c:v>
                </c:pt>
                <c:pt idx="30486">
                  <c:v>43135.802083333336</c:v>
                </c:pt>
                <c:pt idx="30487">
                  <c:v>43135.8125</c:v>
                </c:pt>
                <c:pt idx="30488">
                  <c:v>43135.822916666664</c:v>
                </c:pt>
                <c:pt idx="30489">
                  <c:v>43135.833333333336</c:v>
                </c:pt>
                <c:pt idx="30490">
                  <c:v>43135.84375</c:v>
                </c:pt>
                <c:pt idx="30491">
                  <c:v>43135.854166666664</c:v>
                </c:pt>
                <c:pt idx="30492">
                  <c:v>43135.864583333336</c:v>
                </c:pt>
                <c:pt idx="30493">
                  <c:v>43135.875</c:v>
                </c:pt>
                <c:pt idx="30494">
                  <c:v>43135.885416666664</c:v>
                </c:pt>
                <c:pt idx="30495">
                  <c:v>43135.895833333336</c:v>
                </c:pt>
                <c:pt idx="30496">
                  <c:v>43135.90625</c:v>
                </c:pt>
                <c:pt idx="30497">
                  <c:v>43135.916666666664</c:v>
                </c:pt>
                <c:pt idx="30498">
                  <c:v>43135.927083333336</c:v>
                </c:pt>
                <c:pt idx="30499">
                  <c:v>43135.9375</c:v>
                </c:pt>
                <c:pt idx="30500">
                  <c:v>43135.947916666664</c:v>
                </c:pt>
                <c:pt idx="30501">
                  <c:v>43135.958333333336</c:v>
                </c:pt>
                <c:pt idx="30502">
                  <c:v>43135.96875</c:v>
                </c:pt>
                <c:pt idx="30503">
                  <c:v>43135.979166666664</c:v>
                </c:pt>
                <c:pt idx="30504">
                  <c:v>43135.989583333336</c:v>
                </c:pt>
                <c:pt idx="30505">
                  <c:v>43136</c:v>
                </c:pt>
                <c:pt idx="30506">
                  <c:v>43136.010416666664</c:v>
                </c:pt>
                <c:pt idx="30507">
                  <c:v>43136.020833333336</c:v>
                </c:pt>
                <c:pt idx="30508">
                  <c:v>43136.03125</c:v>
                </c:pt>
                <c:pt idx="30509">
                  <c:v>43136.041666666664</c:v>
                </c:pt>
                <c:pt idx="30510">
                  <c:v>43136.052083333336</c:v>
                </c:pt>
                <c:pt idx="30511">
                  <c:v>43136.0625</c:v>
                </c:pt>
                <c:pt idx="30512">
                  <c:v>43136.072916666664</c:v>
                </c:pt>
                <c:pt idx="30513">
                  <c:v>43136.083333333336</c:v>
                </c:pt>
                <c:pt idx="30514">
                  <c:v>43136.09375</c:v>
                </c:pt>
                <c:pt idx="30515">
                  <c:v>43136.104166666664</c:v>
                </c:pt>
                <c:pt idx="30516">
                  <c:v>43136.114583333336</c:v>
                </c:pt>
                <c:pt idx="30517">
                  <c:v>43136.125</c:v>
                </c:pt>
                <c:pt idx="30518">
                  <c:v>43136.135416666664</c:v>
                </c:pt>
                <c:pt idx="30519">
                  <c:v>43136.145833333336</c:v>
                </c:pt>
                <c:pt idx="30520">
                  <c:v>43136.15625</c:v>
                </c:pt>
                <c:pt idx="30521">
                  <c:v>43136.166666666664</c:v>
                </c:pt>
                <c:pt idx="30522">
                  <c:v>43136.177083333336</c:v>
                </c:pt>
                <c:pt idx="30523">
                  <c:v>43136.1875</c:v>
                </c:pt>
                <c:pt idx="30524">
                  <c:v>43136.197916666664</c:v>
                </c:pt>
                <c:pt idx="30525">
                  <c:v>43136.208333333336</c:v>
                </c:pt>
                <c:pt idx="30526">
                  <c:v>43136.21875</c:v>
                </c:pt>
                <c:pt idx="30527">
                  <c:v>43136.229166666664</c:v>
                </c:pt>
                <c:pt idx="30528">
                  <c:v>43136.239583333336</c:v>
                </c:pt>
                <c:pt idx="30529">
                  <c:v>43136.25</c:v>
                </c:pt>
                <c:pt idx="30530">
                  <c:v>43136.260416666664</c:v>
                </c:pt>
                <c:pt idx="30531">
                  <c:v>43136.270833333336</c:v>
                </c:pt>
                <c:pt idx="30532">
                  <c:v>43136.28125</c:v>
                </c:pt>
                <c:pt idx="30533">
                  <c:v>43136.291666666664</c:v>
                </c:pt>
                <c:pt idx="30534">
                  <c:v>43136.302083333336</c:v>
                </c:pt>
                <c:pt idx="30535">
                  <c:v>43136.3125</c:v>
                </c:pt>
                <c:pt idx="30536">
                  <c:v>43136.322916666664</c:v>
                </c:pt>
                <c:pt idx="30537">
                  <c:v>43136.333333333336</c:v>
                </c:pt>
                <c:pt idx="30538">
                  <c:v>43136.34375</c:v>
                </c:pt>
                <c:pt idx="30539">
                  <c:v>43136.354166666664</c:v>
                </c:pt>
                <c:pt idx="30540">
                  <c:v>43136.364583333336</c:v>
                </c:pt>
                <c:pt idx="30541">
                  <c:v>43136.375</c:v>
                </c:pt>
                <c:pt idx="30542">
                  <c:v>43136.385416666664</c:v>
                </c:pt>
                <c:pt idx="30543">
                  <c:v>43136.395833333336</c:v>
                </c:pt>
                <c:pt idx="30544">
                  <c:v>43136.40625</c:v>
                </c:pt>
                <c:pt idx="30545">
                  <c:v>43136.416666666664</c:v>
                </c:pt>
                <c:pt idx="30546">
                  <c:v>43136.427083333336</c:v>
                </c:pt>
                <c:pt idx="30547">
                  <c:v>43136.4375</c:v>
                </c:pt>
                <c:pt idx="30548">
                  <c:v>43136.447916666664</c:v>
                </c:pt>
                <c:pt idx="30549">
                  <c:v>43136.458333333336</c:v>
                </c:pt>
                <c:pt idx="30550">
                  <c:v>43136.46875</c:v>
                </c:pt>
                <c:pt idx="30551">
                  <c:v>43136.479166666664</c:v>
                </c:pt>
                <c:pt idx="30552">
                  <c:v>43136.489583333336</c:v>
                </c:pt>
                <c:pt idx="30553">
                  <c:v>43136.5</c:v>
                </c:pt>
                <c:pt idx="30554">
                  <c:v>43136.510416666664</c:v>
                </c:pt>
                <c:pt idx="30555">
                  <c:v>43136.520833333336</c:v>
                </c:pt>
                <c:pt idx="30556">
                  <c:v>43136.53125</c:v>
                </c:pt>
                <c:pt idx="30557">
                  <c:v>43136.541666666664</c:v>
                </c:pt>
                <c:pt idx="30558">
                  <c:v>43136.552083333336</c:v>
                </c:pt>
                <c:pt idx="30559">
                  <c:v>43136.5625</c:v>
                </c:pt>
                <c:pt idx="30560">
                  <c:v>43136.572916666664</c:v>
                </c:pt>
                <c:pt idx="30561">
                  <c:v>43136.583333333336</c:v>
                </c:pt>
                <c:pt idx="30562">
                  <c:v>43136.59375</c:v>
                </c:pt>
                <c:pt idx="30563">
                  <c:v>43136.604166666664</c:v>
                </c:pt>
                <c:pt idx="30564">
                  <c:v>43136.614583333336</c:v>
                </c:pt>
                <c:pt idx="30565">
                  <c:v>43136.625</c:v>
                </c:pt>
                <c:pt idx="30566">
                  <c:v>43136.635416666664</c:v>
                </c:pt>
                <c:pt idx="30567">
                  <c:v>43136.645833333336</c:v>
                </c:pt>
                <c:pt idx="30568">
                  <c:v>43136.65625</c:v>
                </c:pt>
                <c:pt idx="30569">
                  <c:v>43136.666666666664</c:v>
                </c:pt>
                <c:pt idx="30570">
                  <c:v>43136.677083333336</c:v>
                </c:pt>
                <c:pt idx="30571">
                  <c:v>43136.6875</c:v>
                </c:pt>
                <c:pt idx="30572">
                  <c:v>43136.697916666664</c:v>
                </c:pt>
                <c:pt idx="30573">
                  <c:v>43136.708333333336</c:v>
                </c:pt>
                <c:pt idx="30574">
                  <c:v>43136.71875</c:v>
                </c:pt>
                <c:pt idx="30575">
                  <c:v>43136.729166666664</c:v>
                </c:pt>
                <c:pt idx="30576">
                  <c:v>43136.739583333336</c:v>
                </c:pt>
                <c:pt idx="30577">
                  <c:v>43136.75</c:v>
                </c:pt>
                <c:pt idx="30578">
                  <c:v>43136.760416666664</c:v>
                </c:pt>
                <c:pt idx="30579">
                  <c:v>43136.770833333336</c:v>
                </c:pt>
                <c:pt idx="30580">
                  <c:v>43136.78125</c:v>
                </c:pt>
                <c:pt idx="30581">
                  <c:v>43136.791666666664</c:v>
                </c:pt>
                <c:pt idx="30582">
                  <c:v>43136.802083333336</c:v>
                </c:pt>
                <c:pt idx="30583">
                  <c:v>43136.8125</c:v>
                </c:pt>
                <c:pt idx="30584">
                  <c:v>43136.822916666664</c:v>
                </c:pt>
                <c:pt idx="30585">
                  <c:v>43136.833333333336</c:v>
                </c:pt>
                <c:pt idx="30586">
                  <c:v>43136.84375</c:v>
                </c:pt>
                <c:pt idx="30587">
                  <c:v>43136.854166666664</c:v>
                </c:pt>
                <c:pt idx="30588">
                  <c:v>43136.864583333336</c:v>
                </c:pt>
                <c:pt idx="30589">
                  <c:v>43136.875</c:v>
                </c:pt>
                <c:pt idx="30590">
                  <c:v>43136.885416666664</c:v>
                </c:pt>
                <c:pt idx="30591">
                  <c:v>43136.895833333336</c:v>
                </c:pt>
                <c:pt idx="30592">
                  <c:v>43136.90625</c:v>
                </c:pt>
                <c:pt idx="30593">
                  <c:v>43136.916666666664</c:v>
                </c:pt>
                <c:pt idx="30594">
                  <c:v>43136.927083333336</c:v>
                </c:pt>
                <c:pt idx="30595">
                  <c:v>43136.9375</c:v>
                </c:pt>
                <c:pt idx="30596">
                  <c:v>43136.947916666664</c:v>
                </c:pt>
                <c:pt idx="30597">
                  <c:v>43136.958333333336</c:v>
                </c:pt>
                <c:pt idx="30598">
                  <c:v>43136.96875</c:v>
                </c:pt>
                <c:pt idx="30599">
                  <c:v>43136.979166666664</c:v>
                </c:pt>
                <c:pt idx="30600">
                  <c:v>43136.989583333336</c:v>
                </c:pt>
                <c:pt idx="30601">
                  <c:v>43137</c:v>
                </c:pt>
                <c:pt idx="30602">
                  <c:v>43137.010416666664</c:v>
                </c:pt>
                <c:pt idx="30603">
                  <c:v>43137.020833333336</c:v>
                </c:pt>
                <c:pt idx="30604">
                  <c:v>43137.03125</c:v>
                </c:pt>
                <c:pt idx="30605">
                  <c:v>43137.041666666664</c:v>
                </c:pt>
                <c:pt idx="30606">
                  <c:v>43137.052083333336</c:v>
                </c:pt>
                <c:pt idx="30607">
                  <c:v>43137.0625</c:v>
                </c:pt>
                <c:pt idx="30608">
                  <c:v>43137.072916666664</c:v>
                </c:pt>
                <c:pt idx="30609">
                  <c:v>43137.083333333336</c:v>
                </c:pt>
                <c:pt idx="30610">
                  <c:v>43137.09375</c:v>
                </c:pt>
                <c:pt idx="30611">
                  <c:v>43137.104166666664</c:v>
                </c:pt>
                <c:pt idx="30612">
                  <c:v>43137.114583333336</c:v>
                </c:pt>
                <c:pt idx="30613">
                  <c:v>43137.125</c:v>
                </c:pt>
                <c:pt idx="30614">
                  <c:v>43137.135416666664</c:v>
                </c:pt>
                <c:pt idx="30615">
                  <c:v>43137.145833333336</c:v>
                </c:pt>
                <c:pt idx="30616">
                  <c:v>43137.15625</c:v>
                </c:pt>
                <c:pt idx="30617">
                  <c:v>43137.166666666664</c:v>
                </c:pt>
                <c:pt idx="30618">
                  <c:v>43137.177083333336</c:v>
                </c:pt>
                <c:pt idx="30619">
                  <c:v>43137.1875</c:v>
                </c:pt>
                <c:pt idx="30620">
                  <c:v>43137.197916666664</c:v>
                </c:pt>
                <c:pt idx="30621">
                  <c:v>43137.208333333336</c:v>
                </c:pt>
                <c:pt idx="30622">
                  <c:v>43137.21875</c:v>
                </c:pt>
                <c:pt idx="30623">
                  <c:v>43137.229166666664</c:v>
                </c:pt>
                <c:pt idx="30624">
                  <c:v>43137.239583333336</c:v>
                </c:pt>
                <c:pt idx="30625">
                  <c:v>43137.25</c:v>
                </c:pt>
                <c:pt idx="30626">
                  <c:v>43137.260416666664</c:v>
                </c:pt>
                <c:pt idx="30627">
                  <c:v>43137.270833333336</c:v>
                </c:pt>
                <c:pt idx="30628">
                  <c:v>43137.28125</c:v>
                </c:pt>
                <c:pt idx="30629">
                  <c:v>43137.291666666664</c:v>
                </c:pt>
                <c:pt idx="30630">
                  <c:v>43137.302083333336</c:v>
                </c:pt>
                <c:pt idx="30631">
                  <c:v>43137.3125</c:v>
                </c:pt>
                <c:pt idx="30632">
                  <c:v>43137.322916666664</c:v>
                </c:pt>
                <c:pt idx="30633">
                  <c:v>43137.333333333336</c:v>
                </c:pt>
                <c:pt idx="30634">
                  <c:v>43137.34375</c:v>
                </c:pt>
                <c:pt idx="30635">
                  <c:v>43137.354166666664</c:v>
                </c:pt>
                <c:pt idx="30636">
                  <c:v>43137.364583333336</c:v>
                </c:pt>
                <c:pt idx="30637">
                  <c:v>43137.375</c:v>
                </c:pt>
                <c:pt idx="30638">
                  <c:v>43137.385416666664</c:v>
                </c:pt>
                <c:pt idx="30639">
                  <c:v>43137.395833333336</c:v>
                </c:pt>
                <c:pt idx="30640">
                  <c:v>43137.40625</c:v>
                </c:pt>
                <c:pt idx="30641">
                  <c:v>43137.416666666664</c:v>
                </c:pt>
                <c:pt idx="30642">
                  <c:v>43137.427083333336</c:v>
                </c:pt>
                <c:pt idx="30643">
                  <c:v>43137.4375</c:v>
                </c:pt>
                <c:pt idx="30644">
                  <c:v>43137.447916666664</c:v>
                </c:pt>
                <c:pt idx="30645">
                  <c:v>43137.458333333336</c:v>
                </c:pt>
                <c:pt idx="30646">
                  <c:v>43137.46875</c:v>
                </c:pt>
                <c:pt idx="30647">
                  <c:v>43137.479166666664</c:v>
                </c:pt>
                <c:pt idx="30648">
                  <c:v>43137.489583333336</c:v>
                </c:pt>
                <c:pt idx="30649">
                  <c:v>43137.5</c:v>
                </c:pt>
                <c:pt idx="30650">
                  <c:v>43137.510416666664</c:v>
                </c:pt>
                <c:pt idx="30651">
                  <c:v>43137.520833333336</c:v>
                </c:pt>
                <c:pt idx="30652">
                  <c:v>43137.53125</c:v>
                </c:pt>
                <c:pt idx="30653">
                  <c:v>43137.541666666664</c:v>
                </c:pt>
                <c:pt idx="30654">
                  <c:v>43137.552083333336</c:v>
                </c:pt>
                <c:pt idx="30655">
                  <c:v>43137.5625</c:v>
                </c:pt>
                <c:pt idx="30656">
                  <c:v>43137.572916666664</c:v>
                </c:pt>
                <c:pt idx="30657">
                  <c:v>43137.583333333336</c:v>
                </c:pt>
                <c:pt idx="30658">
                  <c:v>43137.59375</c:v>
                </c:pt>
                <c:pt idx="30659">
                  <c:v>43137.604166666664</c:v>
                </c:pt>
                <c:pt idx="30660">
                  <c:v>43137.614583333336</c:v>
                </c:pt>
                <c:pt idx="30661">
                  <c:v>43137.625</c:v>
                </c:pt>
                <c:pt idx="30662">
                  <c:v>43137.635416666664</c:v>
                </c:pt>
                <c:pt idx="30663">
                  <c:v>43137.645833333336</c:v>
                </c:pt>
                <c:pt idx="30664">
                  <c:v>43137.65625</c:v>
                </c:pt>
                <c:pt idx="30665">
                  <c:v>43137.666666666664</c:v>
                </c:pt>
                <c:pt idx="30666">
                  <c:v>43137.677083333336</c:v>
                </c:pt>
                <c:pt idx="30667">
                  <c:v>43137.6875</c:v>
                </c:pt>
                <c:pt idx="30668">
                  <c:v>43137.697916666664</c:v>
                </c:pt>
                <c:pt idx="30669">
                  <c:v>43137.708333333336</c:v>
                </c:pt>
                <c:pt idx="30670">
                  <c:v>43137.71875</c:v>
                </c:pt>
                <c:pt idx="30671">
                  <c:v>43137.729166666664</c:v>
                </c:pt>
                <c:pt idx="30672">
                  <c:v>43137.739583333336</c:v>
                </c:pt>
                <c:pt idx="30673">
                  <c:v>43137.75</c:v>
                </c:pt>
                <c:pt idx="30674">
                  <c:v>43137.760416666664</c:v>
                </c:pt>
                <c:pt idx="30675">
                  <c:v>43137.770833333336</c:v>
                </c:pt>
                <c:pt idx="30676">
                  <c:v>43137.78125</c:v>
                </c:pt>
                <c:pt idx="30677">
                  <c:v>43137.791666666664</c:v>
                </c:pt>
                <c:pt idx="30678">
                  <c:v>43137.802083333336</c:v>
                </c:pt>
                <c:pt idx="30679">
                  <c:v>43137.8125</c:v>
                </c:pt>
                <c:pt idx="30680">
                  <c:v>43137.822916666664</c:v>
                </c:pt>
                <c:pt idx="30681">
                  <c:v>43137.833333333336</c:v>
                </c:pt>
                <c:pt idx="30682">
                  <c:v>43137.84375</c:v>
                </c:pt>
                <c:pt idx="30683">
                  <c:v>43137.854166666664</c:v>
                </c:pt>
                <c:pt idx="30684">
                  <c:v>43137.864583333336</c:v>
                </c:pt>
                <c:pt idx="30685">
                  <c:v>43137.875</c:v>
                </c:pt>
                <c:pt idx="30686">
                  <c:v>43137.885416666664</c:v>
                </c:pt>
                <c:pt idx="30687">
                  <c:v>43137.895833333336</c:v>
                </c:pt>
                <c:pt idx="30688">
                  <c:v>43137.90625</c:v>
                </c:pt>
                <c:pt idx="30689">
                  <c:v>43137.916666666664</c:v>
                </c:pt>
                <c:pt idx="30690">
                  <c:v>43137.927083333336</c:v>
                </c:pt>
                <c:pt idx="30691">
                  <c:v>43137.9375</c:v>
                </c:pt>
                <c:pt idx="30692">
                  <c:v>43137.947916666664</c:v>
                </c:pt>
                <c:pt idx="30693">
                  <c:v>43137.958333333336</c:v>
                </c:pt>
                <c:pt idx="30694">
                  <c:v>43137.96875</c:v>
                </c:pt>
                <c:pt idx="30695">
                  <c:v>43137.979166666664</c:v>
                </c:pt>
                <c:pt idx="30696">
                  <c:v>43137.989583333336</c:v>
                </c:pt>
                <c:pt idx="30697">
                  <c:v>43138</c:v>
                </c:pt>
                <c:pt idx="30698">
                  <c:v>43138.010416666664</c:v>
                </c:pt>
                <c:pt idx="30699">
                  <c:v>43138.020833333336</c:v>
                </c:pt>
                <c:pt idx="30700">
                  <c:v>43138.03125</c:v>
                </c:pt>
                <c:pt idx="30701">
                  <c:v>43138.041666666664</c:v>
                </c:pt>
                <c:pt idx="30702">
                  <c:v>43138.052083333336</c:v>
                </c:pt>
                <c:pt idx="30703">
                  <c:v>43138.0625</c:v>
                </c:pt>
                <c:pt idx="30704">
                  <c:v>43138.072916666664</c:v>
                </c:pt>
                <c:pt idx="30705">
                  <c:v>43138.083333333336</c:v>
                </c:pt>
                <c:pt idx="30706">
                  <c:v>43138.09375</c:v>
                </c:pt>
                <c:pt idx="30707">
                  <c:v>43138.104166666664</c:v>
                </c:pt>
                <c:pt idx="30708">
                  <c:v>43138.114583333336</c:v>
                </c:pt>
                <c:pt idx="30709">
                  <c:v>43138.125</c:v>
                </c:pt>
                <c:pt idx="30710">
                  <c:v>43138.135416666664</c:v>
                </c:pt>
                <c:pt idx="30711">
                  <c:v>43138.145833333336</c:v>
                </c:pt>
                <c:pt idx="30712">
                  <c:v>43138.15625</c:v>
                </c:pt>
                <c:pt idx="30713">
                  <c:v>43138.166666666664</c:v>
                </c:pt>
                <c:pt idx="30714">
                  <c:v>43138.177083333336</c:v>
                </c:pt>
                <c:pt idx="30715">
                  <c:v>43138.1875</c:v>
                </c:pt>
                <c:pt idx="30716">
                  <c:v>43138.197916666664</c:v>
                </c:pt>
                <c:pt idx="30717">
                  <c:v>43138.208333333336</c:v>
                </c:pt>
                <c:pt idx="30718">
                  <c:v>43138.21875</c:v>
                </c:pt>
                <c:pt idx="30719">
                  <c:v>43138.229166666664</c:v>
                </c:pt>
                <c:pt idx="30720">
                  <c:v>43138.239583333336</c:v>
                </c:pt>
                <c:pt idx="30721">
                  <c:v>43138.25</c:v>
                </c:pt>
                <c:pt idx="30722">
                  <c:v>43138.260416666664</c:v>
                </c:pt>
                <c:pt idx="30723">
                  <c:v>43138.270833333336</c:v>
                </c:pt>
                <c:pt idx="30724">
                  <c:v>43138.28125</c:v>
                </c:pt>
                <c:pt idx="30725">
                  <c:v>43138.291666666664</c:v>
                </c:pt>
                <c:pt idx="30726">
                  <c:v>43138.302083333336</c:v>
                </c:pt>
                <c:pt idx="30727">
                  <c:v>43138.3125</c:v>
                </c:pt>
                <c:pt idx="30728">
                  <c:v>43138.322916666664</c:v>
                </c:pt>
                <c:pt idx="30729">
                  <c:v>43138.333333333336</c:v>
                </c:pt>
                <c:pt idx="30730">
                  <c:v>43138.34375</c:v>
                </c:pt>
                <c:pt idx="30731">
                  <c:v>43138.354166666664</c:v>
                </c:pt>
                <c:pt idx="30732">
                  <c:v>43138.364583333336</c:v>
                </c:pt>
                <c:pt idx="30733">
                  <c:v>43138.375</c:v>
                </c:pt>
                <c:pt idx="30734">
                  <c:v>43138.385416666664</c:v>
                </c:pt>
                <c:pt idx="30735">
                  <c:v>43138.395833333336</c:v>
                </c:pt>
                <c:pt idx="30736">
                  <c:v>43138.40625</c:v>
                </c:pt>
                <c:pt idx="30737">
                  <c:v>43138.416666666664</c:v>
                </c:pt>
                <c:pt idx="30738">
                  <c:v>43138.427083333336</c:v>
                </c:pt>
                <c:pt idx="30739">
                  <c:v>43138.4375</c:v>
                </c:pt>
                <c:pt idx="30740">
                  <c:v>43138.447916666664</c:v>
                </c:pt>
                <c:pt idx="30741">
                  <c:v>43138.458333333336</c:v>
                </c:pt>
                <c:pt idx="30742">
                  <c:v>43138.46875</c:v>
                </c:pt>
                <c:pt idx="30743">
                  <c:v>43138.479166666664</c:v>
                </c:pt>
                <c:pt idx="30744">
                  <c:v>43138.489583333336</c:v>
                </c:pt>
                <c:pt idx="30745">
                  <c:v>43138.5</c:v>
                </c:pt>
                <c:pt idx="30746">
                  <c:v>43138.510416666664</c:v>
                </c:pt>
                <c:pt idx="30747">
                  <c:v>43138.520833333336</c:v>
                </c:pt>
                <c:pt idx="30748">
                  <c:v>43138.53125</c:v>
                </c:pt>
                <c:pt idx="30749">
                  <c:v>43138.541666666664</c:v>
                </c:pt>
                <c:pt idx="30750">
                  <c:v>43138.552083333336</c:v>
                </c:pt>
                <c:pt idx="30751">
                  <c:v>43138.5625</c:v>
                </c:pt>
                <c:pt idx="30752">
                  <c:v>43138.572916666664</c:v>
                </c:pt>
                <c:pt idx="30753">
                  <c:v>43138.583333333336</c:v>
                </c:pt>
                <c:pt idx="30754">
                  <c:v>43138.59375</c:v>
                </c:pt>
                <c:pt idx="30755">
                  <c:v>43138.604166666664</c:v>
                </c:pt>
                <c:pt idx="30756">
                  <c:v>43138.614583333336</c:v>
                </c:pt>
                <c:pt idx="30757">
                  <c:v>43138.625</c:v>
                </c:pt>
                <c:pt idx="30758">
                  <c:v>43138.635416666664</c:v>
                </c:pt>
                <c:pt idx="30759">
                  <c:v>43138.645833333336</c:v>
                </c:pt>
                <c:pt idx="30760">
                  <c:v>43138.65625</c:v>
                </c:pt>
                <c:pt idx="30761">
                  <c:v>43138.666666666664</c:v>
                </c:pt>
                <c:pt idx="30762">
                  <c:v>43138.677083333336</c:v>
                </c:pt>
                <c:pt idx="30763">
                  <c:v>43138.6875</c:v>
                </c:pt>
                <c:pt idx="30764">
                  <c:v>43138.697916666664</c:v>
                </c:pt>
                <c:pt idx="30765">
                  <c:v>43138.708333333336</c:v>
                </c:pt>
                <c:pt idx="30766">
                  <c:v>43138.71875</c:v>
                </c:pt>
                <c:pt idx="30767">
                  <c:v>43138.729166666664</c:v>
                </c:pt>
                <c:pt idx="30768">
                  <c:v>43138.739583333336</c:v>
                </c:pt>
                <c:pt idx="30769">
                  <c:v>43138.75</c:v>
                </c:pt>
                <c:pt idx="30770">
                  <c:v>43138.760416666664</c:v>
                </c:pt>
                <c:pt idx="30771">
                  <c:v>43138.770833333336</c:v>
                </c:pt>
                <c:pt idx="30772">
                  <c:v>43138.78125</c:v>
                </c:pt>
                <c:pt idx="30773">
                  <c:v>43138.791666666664</c:v>
                </c:pt>
                <c:pt idx="30774">
                  <c:v>43138.802083333336</c:v>
                </c:pt>
                <c:pt idx="30775">
                  <c:v>43138.8125</c:v>
                </c:pt>
                <c:pt idx="30776">
                  <c:v>43138.822916666664</c:v>
                </c:pt>
                <c:pt idx="30777">
                  <c:v>43138.833333333336</c:v>
                </c:pt>
                <c:pt idx="30778">
                  <c:v>43138.84375</c:v>
                </c:pt>
                <c:pt idx="30779">
                  <c:v>43138.854166666664</c:v>
                </c:pt>
                <c:pt idx="30780">
                  <c:v>43138.864583333336</c:v>
                </c:pt>
                <c:pt idx="30781">
                  <c:v>43138.875</c:v>
                </c:pt>
                <c:pt idx="30782">
                  <c:v>43138.885416666664</c:v>
                </c:pt>
                <c:pt idx="30783">
                  <c:v>43138.895833333336</c:v>
                </c:pt>
                <c:pt idx="30784">
                  <c:v>43138.90625</c:v>
                </c:pt>
                <c:pt idx="30785">
                  <c:v>43138.916666666664</c:v>
                </c:pt>
                <c:pt idx="30786">
                  <c:v>43138.927083333336</c:v>
                </c:pt>
                <c:pt idx="30787">
                  <c:v>43138.9375</c:v>
                </c:pt>
                <c:pt idx="30788">
                  <c:v>43138.947916666664</c:v>
                </c:pt>
                <c:pt idx="30789">
                  <c:v>43138.958333333336</c:v>
                </c:pt>
                <c:pt idx="30790">
                  <c:v>43138.96875</c:v>
                </c:pt>
                <c:pt idx="30791">
                  <c:v>43138.979166666664</c:v>
                </c:pt>
                <c:pt idx="30792">
                  <c:v>43138.989583333336</c:v>
                </c:pt>
                <c:pt idx="30793">
                  <c:v>43139</c:v>
                </c:pt>
                <c:pt idx="30794">
                  <c:v>43139.010416666664</c:v>
                </c:pt>
                <c:pt idx="30795">
                  <c:v>43139.020833333336</c:v>
                </c:pt>
                <c:pt idx="30796">
                  <c:v>43139.03125</c:v>
                </c:pt>
                <c:pt idx="30797">
                  <c:v>43139.041666666664</c:v>
                </c:pt>
                <c:pt idx="30798">
                  <c:v>43139.052083333336</c:v>
                </c:pt>
                <c:pt idx="30799">
                  <c:v>43139.0625</c:v>
                </c:pt>
                <c:pt idx="30800">
                  <c:v>43139.072916666664</c:v>
                </c:pt>
                <c:pt idx="30801">
                  <c:v>43139.083333333336</c:v>
                </c:pt>
                <c:pt idx="30802">
                  <c:v>43139.09375</c:v>
                </c:pt>
                <c:pt idx="30803">
                  <c:v>43139.104166666664</c:v>
                </c:pt>
                <c:pt idx="30804">
                  <c:v>43139.114583333336</c:v>
                </c:pt>
                <c:pt idx="30805">
                  <c:v>43139.125</c:v>
                </c:pt>
                <c:pt idx="30806">
                  <c:v>43139.135416666664</c:v>
                </c:pt>
                <c:pt idx="30807">
                  <c:v>43139.145833333336</c:v>
                </c:pt>
                <c:pt idx="30808">
                  <c:v>43139.15625</c:v>
                </c:pt>
                <c:pt idx="30809">
                  <c:v>43139.166666666664</c:v>
                </c:pt>
                <c:pt idx="30810">
                  <c:v>43139.177083333336</c:v>
                </c:pt>
                <c:pt idx="30811">
                  <c:v>43139.1875</c:v>
                </c:pt>
                <c:pt idx="30812">
                  <c:v>43139.197916666664</c:v>
                </c:pt>
                <c:pt idx="30813">
                  <c:v>43139.208333333336</c:v>
                </c:pt>
                <c:pt idx="30814">
                  <c:v>43139.21875</c:v>
                </c:pt>
                <c:pt idx="30815">
                  <c:v>43139.229166666664</c:v>
                </c:pt>
                <c:pt idx="30816">
                  <c:v>43139.239583333336</c:v>
                </c:pt>
                <c:pt idx="30817">
                  <c:v>43139.25</c:v>
                </c:pt>
                <c:pt idx="30818">
                  <c:v>43139.260416666664</c:v>
                </c:pt>
                <c:pt idx="30819">
                  <c:v>43139.270833333336</c:v>
                </c:pt>
                <c:pt idx="30820">
                  <c:v>43139.28125</c:v>
                </c:pt>
                <c:pt idx="30821">
                  <c:v>43139.291666666664</c:v>
                </c:pt>
                <c:pt idx="30822">
                  <c:v>43139.302083333336</c:v>
                </c:pt>
                <c:pt idx="30823">
                  <c:v>43139.3125</c:v>
                </c:pt>
                <c:pt idx="30824">
                  <c:v>43139.322916666664</c:v>
                </c:pt>
                <c:pt idx="30825">
                  <c:v>43139.333333333336</c:v>
                </c:pt>
                <c:pt idx="30826">
                  <c:v>43139.34375</c:v>
                </c:pt>
                <c:pt idx="30827">
                  <c:v>43139.354166666664</c:v>
                </c:pt>
                <c:pt idx="30828">
                  <c:v>43139.364583333336</c:v>
                </c:pt>
                <c:pt idx="30829">
                  <c:v>43139.375</c:v>
                </c:pt>
                <c:pt idx="30830">
                  <c:v>43139.385416666664</c:v>
                </c:pt>
                <c:pt idx="30831">
                  <c:v>43139.395833333336</c:v>
                </c:pt>
                <c:pt idx="30832">
                  <c:v>43139.40625</c:v>
                </c:pt>
                <c:pt idx="30833">
                  <c:v>43139.416666666664</c:v>
                </c:pt>
                <c:pt idx="30834">
                  <c:v>43139.427083333336</c:v>
                </c:pt>
                <c:pt idx="30835">
                  <c:v>43139.4375</c:v>
                </c:pt>
                <c:pt idx="30836">
                  <c:v>43139.447916666664</c:v>
                </c:pt>
                <c:pt idx="30837">
                  <c:v>43139.458333333336</c:v>
                </c:pt>
                <c:pt idx="30838">
                  <c:v>43139.46875</c:v>
                </c:pt>
                <c:pt idx="30839">
                  <c:v>43139.479166666664</c:v>
                </c:pt>
                <c:pt idx="30840">
                  <c:v>43139.489583333336</c:v>
                </c:pt>
                <c:pt idx="30841">
                  <c:v>43139.5</c:v>
                </c:pt>
                <c:pt idx="30842">
                  <c:v>43139.510416666664</c:v>
                </c:pt>
                <c:pt idx="30843">
                  <c:v>43139.520833333336</c:v>
                </c:pt>
                <c:pt idx="30844">
                  <c:v>43139.53125</c:v>
                </c:pt>
                <c:pt idx="30845">
                  <c:v>43139.541666666664</c:v>
                </c:pt>
                <c:pt idx="30846">
                  <c:v>43139.552083333336</c:v>
                </c:pt>
                <c:pt idx="30847">
                  <c:v>43139.5625</c:v>
                </c:pt>
                <c:pt idx="30848">
                  <c:v>43139.572916666664</c:v>
                </c:pt>
                <c:pt idx="30849">
                  <c:v>43139.583333333336</c:v>
                </c:pt>
                <c:pt idx="30850">
                  <c:v>43139.59375</c:v>
                </c:pt>
                <c:pt idx="30851">
                  <c:v>43139.604166666664</c:v>
                </c:pt>
                <c:pt idx="30852">
                  <c:v>43139.614583333336</c:v>
                </c:pt>
                <c:pt idx="30853">
                  <c:v>43139.625</c:v>
                </c:pt>
                <c:pt idx="30854">
                  <c:v>43139.635416666664</c:v>
                </c:pt>
                <c:pt idx="30855">
                  <c:v>43139.645833333336</c:v>
                </c:pt>
                <c:pt idx="30856">
                  <c:v>43139.65625</c:v>
                </c:pt>
                <c:pt idx="30857">
                  <c:v>43139.666666666664</c:v>
                </c:pt>
                <c:pt idx="30858">
                  <c:v>43139.677083333336</c:v>
                </c:pt>
                <c:pt idx="30859">
                  <c:v>43139.6875</c:v>
                </c:pt>
                <c:pt idx="30860">
                  <c:v>43139.697916666664</c:v>
                </c:pt>
                <c:pt idx="30861">
                  <c:v>43139.708333333336</c:v>
                </c:pt>
                <c:pt idx="30862">
                  <c:v>43139.71875</c:v>
                </c:pt>
                <c:pt idx="30863">
                  <c:v>43139.729166666664</c:v>
                </c:pt>
                <c:pt idx="30864">
                  <c:v>43139.739583333336</c:v>
                </c:pt>
                <c:pt idx="30865">
                  <c:v>43139.75</c:v>
                </c:pt>
                <c:pt idx="30866">
                  <c:v>43139.760416666664</c:v>
                </c:pt>
                <c:pt idx="30867">
                  <c:v>43139.770833333336</c:v>
                </c:pt>
                <c:pt idx="30868">
                  <c:v>43139.78125</c:v>
                </c:pt>
                <c:pt idx="30869">
                  <c:v>43139.791666666664</c:v>
                </c:pt>
                <c:pt idx="30870">
                  <c:v>43139.802083333336</c:v>
                </c:pt>
                <c:pt idx="30871">
                  <c:v>43139.8125</c:v>
                </c:pt>
                <c:pt idx="30872">
                  <c:v>43139.822916666664</c:v>
                </c:pt>
                <c:pt idx="30873">
                  <c:v>43139.833333333336</c:v>
                </c:pt>
                <c:pt idx="30874">
                  <c:v>43139.84375</c:v>
                </c:pt>
                <c:pt idx="30875">
                  <c:v>43139.854166666664</c:v>
                </c:pt>
                <c:pt idx="30876">
                  <c:v>43139.864583333336</c:v>
                </c:pt>
                <c:pt idx="30877">
                  <c:v>43139.875</c:v>
                </c:pt>
                <c:pt idx="30878">
                  <c:v>43139.885416666664</c:v>
                </c:pt>
                <c:pt idx="30879">
                  <c:v>43139.895833333336</c:v>
                </c:pt>
                <c:pt idx="30880">
                  <c:v>43139.90625</c:v>
                </c:pt>
                <c:pt idx="30881">
                  <c:v>43139.916666666664</c:v>
                </c:pt>
                <c:pt idx="30882">
                  <c:v>43139.927083333336</c:v>
                </c:pt>
                <c:pt idx="30883">
                  <c:v>43139.9375</c:v>
                </c:pt>
                <c:pt idx="30884">
                  <c:v>43139.947916666664</c:v>
                </c:pt>
                <c:pt idx="30885">
                  <c:v>43139.958333333336</c:v>
                </c:pt>
                <c:pt idx="30886">
                  <c:v>43139.96875</c:v>
                </c:pt>
                <c:pt idx="30887">
                  <c:v>43139.979166666664</c:v>
                </c:pt>
                <c:pt idx="30888">
                  <c:v>43139.989583333336</c:v>
                </c:pt>
                <c:pt idx="30889">
                  <c:v>43140</c:v>
                </c:pt>
                <c:pt idx="30890">
                  <c:v>43140.010416666664</c:v>
                </c:pt>
                <c:pt idx="30891">
                  <c:v>43140.020833333336</c:v>
                </c:pt>
                <c:pt idx="30892">
                  <c:v>43140.03125</c:v>
                </c:pt>
                <c:pt idx="30893">
                  <c:v>43140.041666666664</c:v>
                </c:pt>
                <c:pt idx="30894">
                  <c:v>43140.052083333336</c:v>
                </c:pt>
                <c:pt idx="30895">
                  <c:v>43140.0625</c:v>
                </c:pt>
                <c:pt idx="30896">
                  <c:v>43140.072916666664</c:v>
                </c:pt>
                <c:pt idx="30897">
                  <c:v>43140.083333333336</c:v>
                </c:pt>
                <c:pt idx="30898">
                  <c:v>43140.09375</c:v>
                </c:pt>
                <c:pt idx="30899">
                  <c:v>43140.104166666664</c:v>
                </c:pt>
                <c:pt idx="30900">
                  <c:v>43140.114583333336</c:v>
                </c:pt>
                <c:pt idx="30901">
                  <c:v>43140.125</c:v>
                </c:pt>
                <c:pt idx="30902">
                  <c:v>43140.135416666664</c:v>
                </c:pt>
                <c:pt idx="30903">
                  <c:v>43140.145833333336</c:v>
                </c:pt>
                <c:pt idx="30904">
                  <c:v>43140.15625</c:v>
                </c:pt>
                <c:pt idx="30905">
                  <c:v>43140.166666666664</c:v>
                </c:pt>
                <c:pt idx="30906">
                  <c:v>43140.177083333336</c:v>
                </c:pt>
                <c:pt idx="30907">
                  <c:v>43140.1875</c:v>
                </c:pt>
                <c:pt idx="30908">
                  <c:v>43140.197916666664</c:v>
                </c:pt>
                <c:pt idx="30909">
                  <c:v>43140.208333333336</c:v>
                </c:pt>
                <c:pt idx="30910">
                  <c:v>43140.21875</c:v>
                </c:pt>
                <c:pt idx="30911">
                  <c:v>43140.229166666664</c:v>
                </c:pt>
                <c:pt idx="30912">
                  <c:v>43140.239583333336</c:v>
                </c:pt>
                <c:pt idx="30913">
                  <c:v>43140.25</c:v>
                </c:pt>
                <c:pt idx="30914">
                  <c:v>43140.260416666664</c:v>
                </c:pt>
                <c:pt idx="30915">
                  <c:v>43140.270833333336</c:v>
                </c:pt>
                <c:pt idx="30916">
                  <c:v>43140.28125</c:v>
                </c:pt>
                <c:pt idx="30917">
                  <c:v>43140.291666666664</c:v>
                </c:pt>
                <c:pt idx="30918">
                  <c:v>43140.302083333336</c:v>
                </c:pt>
                <c:pt idx="30919">
                  <c:v>43140.3125</c:v>
                </c:pt>
                <c:pt idx="30920">
                  <c:v>43140.322916666664</c:v>
                </c:pt>
                <c:pt idx="30921">
                  <c:v>43140.333333333336</c:v>
                </c:pt>
                <c:pt idx="30922">
                  <c:v>43140.34375</c:v>
                </c:pt>
                <c:pt idx="30923">
                  <c:v>43140.354166666664</c:v>
                </c:pt>
                <c:pt idx="30924">
                  <c:v>43140.364583333336</c:v>
                </c:pt>
                <c:pt idx="30925">
                  <c:v>43140.375</c:v>
                </c:pt>
                <c:pt idx="30926">
                  <c:v>43140.385416666664</c:v>
                </c:pt>
                <c:pt idx="30927">
                  <c:v>43140.395833333336</c:v>
                </c:pt>
                <c:pt idx="30928">
                  <c:v>43140.40625</c:v>
                </c:pt>
                <c:pt idx="30929">
                  <c:v>43140.416666666664</c:v>
                </c:pt>
                <c:pt idx="30930">
                  <c:v>43140.427083333336</c:v>
                </c:pt>
                <c:pt idx="30931">
                  <c:v>43140.4375</c:v>
                </c:pt>
                <c:pt idx="30932">
                  <c:v>43140.447916666664</c:v>
                </c:pt>
                <c:pt idx="30933">
                  <c:v>43140.458333333336</c:v>
                </c:pt>
                <c:pt idx="30934">
                  <c:v>43140.46875</c:v>
                </c:pt>
                <c:pt idx="30935">
                  <c:v>43140.479166666664</c:v>
                </c:pt>
                <c:pt idx="30936">
                  <c:v>43140.489583333336</c:v>
                </c:pt>
                <c:pt idx="30937">
                  <c:v>43140.5</c:v>
                </c:pt>
                <c:pt idx="30938">
                  <c:v>43140.510416666664</c:v>
                </c:pt>
                <c:pt idx="30939">
                  <c:v>43140.520833333336</c:v>
                </c:pt>
                <c:pt idx="30940">
                  <c:v>43140.53125</c:v>
                </c:pt>
                <c:pt idx="30941">
                  <c:v>43140.541666666664</c:v>
                </c:pt>
                <c:pt idx="30942">
                  <c:v>43140.552083333336</c:v>
                </c:pt>
                <c:pt idx="30943">
                  <c:v>43140.5625</c:v>
                </c:pt>
                <c:pt idx="30944">
                  <c:v>43140.572916666664</c:v>
                </c:pt>
                <c:pt idx="30945">
                  <c:v>43140.583333333336</c:v>
                </c:pt>
                <c:pt idx="30946">
                  <c:v>43140.59375</c:v>
                </c:pt>
                <c:pt idx="30947">
                  <c:v>43140.604166666664</c:v>
                </c:pt>
                <c:pt idx="30948">
                  <c:v>43140.614583333336</c:v>
                </c:pt>
                <c:pt idx="30949">
                  <c:v>43140.625</c:v>
                </c:pt>
                <c:pt idx="30950">
                  <c:v>43140.635416666664</c:v>
                </c:pt>
                <c:pt idx="30951">
                  <c:v>43140.645833333336</c:v>
                </c:pt>
                <c:pt idx="30952">
                  <c:v>43140.65625</c:v>
                </c:pt>
                <c:pt idx="30953">
                  <c:v>43140.666666666664</c:v>
                </c:pt>
                <c:pt idx="30954">
                  <c:v>43140.677083333336</c:v>
                </c:pt>
                <c:pt idx="30955">
                  <c:v>43140.6875</c:v>
                </c:pt>
                <c:pt idx="30956">
                  <c:v>43140.697916666664</c:v>
                </c:pt>
                <c:pt idx="30957">
                  <c:v>43140.708333333336</c:v>
                </c:pt>
                <c:pt idx="30958">
                  <c:v>43140.71875</c:v>
                </c:pt>
                <c:pt idx="30959">
                  <c:v>43140.729166666664</c:v>
                </c:pt>
                <c:pt idx="30960">
                  <c:v>43140.739583333336</c:v>
                </c:pt>
                <c:pt idx="30961">
                  <c:v>43140.75</c:v>
                </c:pt>
                <c:pt idx="30962">
                  <c:v>43140.760416666664</c:v>
                </c:pt>
                <c:pt idx="30963">
                  <c:v>43140.770833333336</c:v>
                </c:pt>
                <c:pt idx="30964">
                  <c:v>43140.78125</c:v>
                </c:pt>
                <c:pt idx="30965">
                  <c:v>43140.791666666664</c:v>
                </c:pt>
                <c:pt idx="30966">
                  <c:v>43140.802083333336</c:v>
                </c:pt>
                <c:pt idx="30967">
                  <c:v>43140.8125</c:v>
                </c:pt>
                <c:pt idx="30968">
                  <c:v>43140.822916666664</c:v>
                </c:pt>
                <c:pt idx="30969">
                  <c:v>43140.833333333336</c:v>
                </c:pt>
                <c:pt idx="30970">
                  <c:v>43140.84375</c:v>
                </c:pt>
                <c:pt idx="30971">
                  <c:v>43140.854166666664</c:v>
                </c:pt>
                <c:pt idx="30972">
                  <c:v>43140.864583333336</c:v>
                </c:pt>
                <c:pt idx="30973">
                  <c:v>43140.875</c:v>
                </c:pt>
                <c:pt idx="30974">
                  <c:v>43140.885416666664</c:v>
                </c:pt>
                <c:pt idx="30975">
                  <c:v>43140.895833333336</c:v>
                </c:pt>
                <c:pt idx="30976">
                  <c:v>43140.90625</c:v>
                </c:pt>
                <c:pt idx="30977">
                  <c:v>43140.916666666664</c:v>
                </c:pt>
                <c:pt idx="30978">
                  <c:v>43140.927083333336</c:v>
                </c:pt>
                <c:pt idx="30979">
                  <c:v>43140.9375</c:v>
                </c:pt>
                <c:pt idx="30980">
                  <c:v>43140.947916666664</c:v>
                </c:pt>
                <c:pt idx="30981">
                  <c:v>43140.958333333336</c:v>
                </c:pt>
                <c:pt idx="30982">
                  <c:v>43140.96875</c:v>
                </c:pt>
                <c:pt idx="30983">
                  <c:v>43140.979166666664</c:v>
                </c:pt>
                <c:pt idx="30984">
                  <c:v>43140.989583333336</c:v>
                </c:pt>
                <c:pt idx="30985">
                  <c:v>43141</c:v>
                </c:pt>
                <c:pt idx="30986">
                  <c:v>43141.010416666664</c:v>
                </c:pt>
                <c:pt idx="30987">
                  <c:v>43141.020833333336</c:v>
                </c:pt>
                <c:pt idx="30988">
                  <c:v>43141.03125</c:v>
                </c:pt>
                <c:pt idx="30989">
                  <c:v>43141.041666666664</c:v>
                </c:pt>
                <c:pt idx="30990">
                  <c:v>43141.052083333336</c:v>
                </c:pt>
                <c:pt idx="30991">
                  <c:v>43141.0625</c:v>
                </c:pt>
                <c:pt idx="30992">
                  <c:v>43141.072916666664</c:v>
                </c:pt>
                <c:pt idx="30993">
                  <c:v>43141.083333333336</c:v>
                </c:pt>
                <c:pt idx="30994">
                  <c:v>43141.09375</c:v>
                </c:pt>
                <c:pt idx="30995">
                  <c:v>43141.104166666664</c:v>
                </c:pt>
                <c:pt idx="30996">
                  <c:v>43141.114583333336</c:v>
                </c:pt>
                <c:pt idx="30997">
                  <c:v>43141.125</c:v>
                </c:pt>
                <c:pt idx="30998">
                  <c:v>43141.135416666664</c:v>
                </c:pt>
                <c:pt idx="30999">
                  <c:v>43141.145833333336</c:v>
                </c:pt>
                <c:pt idx="31000">
                  <c:v>43141.15625</c:v>
                </c:pt>
                <c:pt idx="31001">
                  <c:v>43141.166666666664</c:v>
                </c:pt>
                <c:pt idx="31002">
                  <c:v>43141.177083333336</c:v>
                </c:pt>
                <c:pt idx="31003">
                  <c:v>43141.1875</c:v>
                </c:pt>
                <c:pt idx="31004">
                  <c:v>43141.197916666664</c:v>
                </c:pt>
                <c:pt idx="31005">
                  <c:v>43141.208333333336</c:v>
                </c:pt>
                <c:pt idx="31006">
                  <c:v>43141.21875</c:v>
                </c:pt>
                <c:pt idx="31007">
                  <c:v>43141.229166666664</c:v>
                </c:pt>
                <c:pt idx="31008">
                  <c:v>43141.239583333336</c:v>
                </c:pt>
                <c:pt idx="31009">
                  <c:v>43141.25</c:v>
                </c:pt>
                <c:pt idx="31010">
                  <c:v>43141.260416666664</c:v>
                </c:pt>
                <c:pt idx="31011">
                  <c:v>43141.270833333336</c:v>
                </c:pt>
                <c:pt idx="31012">
                  <c:v>43141.28125</c:v>
                </c:pt>
                <c:pt idx="31013">
                  <c:v>43141.291666666664</c:v>
                </c:pt>
                <c:pt idx="31014">
                  <c:v>43141.302083333336</c:v>
                </c:pt>
                <c:pt idx="31015">
                  <c:v>43141.3125</c:v>
                </c:pt>
                <c:pt idx="31016">
                  <c:v>43141.322916666664</c:v>
                </c:pt>
                <c:pt idx="31017">
                  <c:v>43141.333333333336</c:v>
                </c:pt>
                <c:pt idx="31018">
                  <c:v>43141.34375</c:v>
                </c:pt>
                <c:pt idx="31019">
                  <c:v>43141.354166666664</c:v>
                </c:pt>
                <c:pt idx="31020">
                  <c:v>43141.364583333336</c:v>
                </c:pt>
                <c:pt idx="31021">
                  <c:v>43141.375</c:v>
                </c:pt>
                <c:pt idx="31022">
                  <c:v>43141.385416666664</c:v>
                </c:pt>
                <c:pt idx="31023">
                  <c:v>43141.395833333336</c:v>
                </c:pt>
                <c:pt idx="31024">
                  <c:v>43141.40625</c:v>
                </c:pt>
                <c:pt idx="31025">
                  <c:v>43141.416666666664</c:v>
                </c:pt>
                <c:pt idx="31026">
                  <c:v>43141.427083333336</c:v>
                </c:pt>
                <c:pt idx="31027">
                  <c:v>43141.4375</c:v>
                </c:pt>
                <c:pt idx="31028">
                  <c:v>43141.447916666664</c:v>
                </c:pt>
                <c:pt idx="31029">
                  <c:v>43141.458333333336</c:v>
                </c:pt>
                <c:pt idx="31030">
                  <c:v>43141.46875</c:v>
                </c:pt>
                <c:pt idx="31031">
                  <c:v>43141.479166666664</c:v>
                </c:pt>
                <c:pt idx="31032">
                  <c:v>43141.489583333336</c:v>
                </c:pt>
                <c:pt idx="31033">
                  <c:v>43141.5</c:v>
                </c:pt>
                <c:pt idx="31034">
                  <c:v>43141.510416666664</c:v>
                </c:pt>
                <c:pt idx="31035">
                  <c:v>43141.520833333336</c:v>
                </c:pt>
                <c:pt idx="31036">
                  <c:v>43141.53125</c:v>
                </c:pt>
                <c:pt idx="31037">
                  <c:v>43141.541666666664</c:v>
                </c:pt>
                <c:pt idx="31038">
                  <c:v>43141.552083333336</c:v>
                </c:pt>
                <c:pt idx="31039">
                  <c:v>43141.5625</c:v>
                </c:pt>
                <c:pt idx="31040">
                  <c:v>43141.572916666664</c:v>
                </c:pt>
                <c:pt idx="31041">
                  <c:v>43141.583333333336</c:v>
                </c:pt>
                <c:pt idx="31042">
                  <c:v>43141.59375</c:v>
                </c:pt>
                <c:pt idx="31043">
                  <c:v>43141.604166666664</c:v>
                </c:pt>
                <c:pt idx="31044">
                  <c:v>43141.614583333336</c:v>
                </c:pt>
                <c:pt idx="31045">
                  <c:v>43141.625</c:v>
                </c:pt>
                <c:pt idx="31046">
                  <c:v>43141.635416666664</c:v>
                </c:pt>
                <c:pt idx="31047">
                  <c:v>43141.645833333336</c:v>
                </c:pt>
                <c:pt idx="31048">
                  <c:v>43141.65625</c:v>
                </c:pt>
                <c:pt idx="31049">
                  <c:v>43141.666666666664</c:v>
                </c:pt>
                <c:pt idx="31050">
                  <c:v>43141.677083333336</c:v>
                </c:pt>
                <c:pt idx="31051">
                  <c:v>43141.6875</c:v>
                </c:pt>
                <c:pt idx="31052">
                  <c:v>43141.697916666664</c:v>
                </c:pt>
                <c:pt idx="31053">
                  <c:v>43141.708333333336</c:v>
                </c:pt>
                <c:pt idx="31054">
                  <c:v>43141.71875</c:v>
                </c:pt>
                <c:pt idx="31055">
                  <c:v>43141.729166666664</c:v>
                </c:pt>
                <c:pt idx="31056">
                  <c:v>43141.739583333336</c:v>
                </c:pt>
                <c:pt idx="31057">
                  <c:v>43141.75</c:v>
                </c:pt>
                <c:pt idx="31058">
                  <c:v>43141.760416666664</c:v>
                </c:pt>
                <c:pt idx="31059">
                  <c:v>43141.770833333336</c:v>
                </c:pt>
                <c:pt idx="31060">
                  <c:v>43141.78125</c:v>
                </c:pt>
                <c:pt idx="31061">
                  <c:v>43141.791666666664</c:v>
                </c:pt>
                <c:pt idx="31062">
                  <c:v>43141.802083333336</c:v>
                </c:pt>
                <c:pt idx="31063">
                  <c:v>43141.8125</c:v>
                </c:pt>
                <c:pt idx="31064">
                  <c:v>43141.822916666664</c:v>
                </c:pt>
                <c:pt idx="31065">
                  <c:v>43141.833333333336</c:v>
                </c:pt>
                <c:pt idx="31066">
                  <c:v>43141.84375</c:v>
                </c:pt>
                <c:pt idx="31067">
                  <c:v>43141.854166666664</c:v>
                </c:pt>
                <c:pt idx="31068">
                  <c:v>43141.864583333336</c:v>
                </c:pt>
                <c:pt idx="31069">
                  <c:v>43141.875</c:v>
                </c:pt>
                <c:pt idx="31070">
                  <c:v>43141.885416666664</c:v>
                </c:pt>
                <c:pt idx="31071">
                  <c:v>43141.895833333336</c:v>
                </c:pt>
                <c:pt idx="31072">
                  <c:v>43141.90625</c:v>
                </c:pt>
                <c:pt idx="31073">
                  <c:v>43141.916666666664</c:v>
                </c:pt>
                <c:pt idx="31074">
                  <c:v>43141.927083333336</c:v>
                </c:pt>
                <c:pt idx="31075">
                  <c:v>43141.9375</c:v>
                </c:pt>
                <c:pt idx="31076">
                  <c:v>43141.947916666664</c:v>
                </c:pt>
                <c:pt idx="31077">
                  <c:v>43141.958333333336</c:v>
                </c:pt>
                <c:pt idx="31078">
                  <c:v>43141.96875</c:v>
                </c:pt>
                <c:pt idx="31079">
                  <c:v>43141.979166666664</c:v>
                </c:pt>
                <c:pt idx="31080">
                  <c:v>43141.989583333336</c:v>
                </c:pt>
                <c:pt idx="31081">
                  <c:v>43142</c:v>
                </c:pt>
                <c:pt idx="31082">
                  <c:v>43142.010416666664</c:v>
                </c:pt>
                <c:pt idx="31083">
                  <c:v>43142.020833333336</c:v>
                </c:pt>
                <c:pt idx="31084">
                  <c:v>43142.03125</c:v>
                </c:pt>
                <c:pt idx="31085">
                  <c:v>43142.041666666664</c:v>
                </c:pt>
                <c:pt idx="31086">
                  <c:v>43142.052083333336</c:v>
                </c:pt>
                <c:pt idx="31087">
                  <c:v>43142.0625</c:v>
                </c:pt>
                <c:pt idx="31088">
                  <c:v>43142.072916666664</c:v>
                </c:pt>
                <c:pt idx="31089">
                  <c:v>43142.083333333336</c:v>
                </c:pt>
                <c:pt idx="31090">
                  <c:v>43142.09375</c:v>
                </c:pt>
                <c:pt idx="31091">
                  <c:v>43142.104166666664</c:v>
                </c:pt>
                <c:pt idx="31092">
                  <c:v>43142.114583333336</c:v>
                </c:pt>
                <c:pt idx="31093">
                  <c:v>43142.125</c:v>
                </c:pt>
                <c:pt idx="31094">
                  <c:v>43142.135416666664</c:v>
                </c:pt>
                <c:pt idx="31095">
                  <c:v>43142.145833333336</c:v>
                </c:pt>
                <c:pt idx="31096">
                  <c:v>43142.15625</c:v>
                </c:pt>
                <c:pt idx="31097">
                  <c:v>43142.166666666664</c:v>
                </c:pt>
                <c:pt idx="31098">
                  <c:v>43142.177083333336</c:v>
                </c:pt>
                <c:pt idx="31099">
                  <c:v>43142.1875</c:v>
                </c:pt>
                <c:pt idx="31100">
                  <c:v>43142.197916666664</c:v>
                </c:pt>
                <c:pt idx="31101">
                  <c:v>43142.208333333336</c:v>
                </c:pt>
                <c:pt idx="31102">
                  <c:v>43142.21875</c:v>
                </c:pt>
                <c:pt idx="31103">
                  <c:v>43142.229166666664</c:v>
                </c:pt>
                <c:pt idx="31104">
                  <c:v>43142.239583333336</c:v>
                </c:pt>
                <c:pt idx="31105">
                  <c:v>43142.25</c:v>
                </c:pt>
                <c:pt idx="31106">
                  <c:v>43142.260416666664</c:v>
                </c:pt>
                <c:pt idx="31107">
                  <c:v>43142.270833333336</c:v>
                </c:pt>
                <c:pt idx="31108">
                  <c:v>43142.28125</c:v>
                </c:pt>
                <c:pt idx="31109">
                  <c:v>43142.291666666664</c:v>
                </c:pt>
                <c:pt idx="31110">
                  <c:v>43142.302083333336</c:v>
                </c:pt>
                <c:pt idx="31111">
                  <c:v>43142.3125</c:v>
                </c:pt>
                <c:pt idx="31112">
                  <c:v>43142.322916666664</c:v>
                </c:pt>
                <c:pt idx="31113">
                  <c:v>43142.333333333336</c:v>
                </c:pt>
                <c:pt idx="31114">
                  <c:v>43142.34375</c:v>
                </c:pt>
                <c:pt idx="31115">
                  <c:v>43142.354166666664</c:v>
                </c:pt>
                <c:pt idx="31116">
                  <c:v>43142.364583333336</c:v>
                </c:pt>
                <c:pt idx="31117">
                  <c:v>43142.375</c:v>
                </c:pt>
                <c:pt idx="31118">
                  <c:v>43142.385416666664</c:v>
                </c:pt>
                <c:pt idx="31119">
                  <c:v>43142.395833333336</c:v>
                </c:pt>
                <c:pt idx="31120">
                  <c:v>43142.40625</c:v>
                </c:pt>
                <c:pt idx="31121">
                  <c:v>43142.416666666664</c:v>
                </c:pt>
                <c:pt idx="31122">
                  <c:v>43142.427083333336</c:v>
                </c:pt>
                <c:pt idx="31123">
                  <c:v>43142.4375</c:v>
                </c:pt>
                <c:pt idx="31124">
                  <c:v>43142.447916666664</c:v>
                </c:pt>
                <c:pt idx="31125">
                  <c:v>43142.458333333336</c:v>
                </c:pt>
                <c:pt idx="31126">
                  <c:v>43142.46875</c:v>
                </c:pt>
                <c:pt idx="31127">
                  <c:v>43142.479166666664</c:v>
                </c:pt>
                <c:pt idx="31128">
                  <c:v>43142.489583333336</c:v>
                </c:pt>
                <c:pt idx="31129">
                  <c:v>43142.5</c:v>
                </c:pt>
                <c:pt idx="31130">
                  <c:v>43142.510416666664</c:v>
                </c:pt>
                <c:pt idx="31131">
                  <c:v>43142.520833333336</c:v>
                </c:pt>
                <c:pt idx="31132">
                  <c:v>43142.53125</c:v>
                </c:pt>
                <c:pt idx="31133">
                  <c:v>43142.541666666664</c:v>
                </c:pt>
                <c:pt idx="31134">
                  <c:v>43142.552083333336</c:v>
                </c:pt>
                <c:pt idx="31135">
                  <c:v>43142.5625</c:v>
                </c:pt>
                <c:pt idx="31136">
                  <c:v>43142.572916666664</c:v>
                </c:pt>
                <c:pt idx="31137">
                  <c:v>43142.583333333336</c:v>
                </c:pt>
                <c:pt idx="31138">
                  <c:v>43142.59375</c:v>
                </c:pt>
                <c:pt idx="31139">
                  <c:v>43142.604166666664</c:v>
                </c:pt>
                <c:pt idx="31140">
                  <c:v>43142.614583333336</c:v>
                </c:pt>
                <c:pt idx="31141">
                  <c:v>43142.625</c:v>
                </c:pt>
                <c:pt idx="31142">
                  <c:v>43142.635416666664</c:v>
                </c:pt>
                <c:pt idx="31143">
                  <c:v>43142.645833333336</c:v>
                </c:pt>
                <c:pt idx="31144">
                  <c:v>43142.65625</c:v>
                </c:pt>
                <c:pt idx="31145">
                  <c:v>43142.666666666664</c:v>
                </c:pt>
                <c:pt idx="31146">
                  <c:v>43142.677083333336</c:v>
                </c:pt>
                <c:pt idx="31147">
                  <c:v>43142.6875</c:v>
                </c:pt>
                <c:pt idx="31148">
                  <c:v>43142.697916666664</c:v>
                </c:pt>
                <c:pt idx="31149">
                  <c:v>43142.708333333336</c:v>
                </c:pt>
                <c:pt idx="31150">
                  <c:v>43142.71875</c:v>
                </c:pt>
                <c:pt idx="31151">
                  <c:v>43142.729166666664</c:v>
                </c:pt>
                <c:pt idx="31152">
                  <c:v>43142.739583333336</c:v>
                </c:pt>
                <c:pt idx="31153">
                  <c:v>43142.75</c:v>
                </c:pt>
                <c:pt idx="31154">
                  <c:v>43142.760416666664</c:v>
                </c:pt>
                <c:pt idx="31155">
                  <c:v>43142.770833333336</c:v>
                </c:pt>
                <c:pt idx="31156">
                  <c:v>43142.78125</c:v>
                </c:pt>
                <c:pt idx="31157">
                  <c:v>43142.791666666664</c:v>
                </c:pt>
                <c:pt idx="31158">
                  <c:v>43142.802083333336</c:v>
                </c:pt>
                <c:pt idx="31159">
                  <c:v>43142.8125</c:v>
                </c:pt>
                <c:pt idx="31160">
                  <c:v>43142.822916666664</c:v>
                </c:pt>
                <c:pt idx="31161">
                  <c:v>43142.833333333336</c:v>
                </c:pt>
                <c:pt idx="31162">
                  <c:v>43142.84375</c:v>
                </c:pt>
                <c:pt idx="31163">
                  <c:v>43142.854166666664</c:v>
                </c:pt>
                <c:pt idx="31164">
                  <c:v>43142.864583333336</c:v>
                </c:pt>
                <c:pt idx="31165">
                  <c:v>43142.875</c:v>
                </c:pt>
                <c:pt idx="31166">
                  <c:v>43142.885416666664</c:v>
                </c:pt>
                <c:pt idx="31167">
                  <c:v>43142.895833333336</c:v>
                </c:pt>
                <c:pt idx="31168">
                  <c:v>43142.90625</c:v>
                </c:pt>
                <c:pt idx="31169">
                  <c:v>43142.916666666664</c:v>
                </c:pt>
                <c:pt idx="31170">
                  <c:v>43142.927083333336</c:v>
                </c:pt>
                <c:pt idx="31171">
                  <c:v>43142.9375</c:v>
                </c:pt>
                <c:pt idx="31172">
                  <c:v>43142.947916666664</c:v>
                </c:pt>
                <c:pt idx="31173">
                  <c:v>43142.958333333336</c:v>
                </c:pt>
                <c:pt idx="31174">
                  <c:v>43142.96875</c:v>
                </c:pt>
                <c:pt idx="31175">
                  <c:v>43142.979166666664</c:v>
                </c:pt>
                <c:pt idx="31176">
                  <c:v>43142.989583333336</c:v>
                </c:pt>
                <c:pt idx="31177">
                  <c:v>43143</c:v>
                </c:pt>
                <c:pt idx="31178">
                  <c:v>43143.010416666664</c:v>
                </c:pt>
                <c:pt idx="31179">
                  <c:v>43143.020833333336</c:v>
                </c:pt>
                <c:pt idx="31180">
                  <c:v>43143.03125</c:v>
                </c:pt>
                <c:pt idx="31181">
                  <c:v>43143.041666666664</c:v>
                </c:pt>
                <c:pt idx="31182">
                  <c:v>43143.052083333336</c:v>
                </c:pt>
                <c:pt idx="31183">
                  <c:v>43143.0625</c:v>
                </c:pt>
                <c:pt idx="31184">
                  <c:v>43143.072916666664</c:v>
                </c:pt>
                <c:pt idx="31185">
                  <c:v>43143.083333333336</c:v>
                </c:pt>
                <c:pt idx="31186">
                  <c:v>43143.09375</c:v>
                </c:pt>
                <c:pt idx="31187">
                  <c:v>43143.104166666664</c:v>
                </c:pt>
                <c:pt idx="31188">
                  <c:v>43143.114583333336</c:v>
                </c:pt>
                <c:pt idx="31189">
                  <c:v>43143.125</c:v>
                </c:pt>
                <c:pt idx="31190">
                  <c:v>43143.135416666664</c:v>
                </c:pt>
                <c:pt idx="31191">
                  <c:v>43143.145833333336</c:v>
                </c:pt>
                <c:pt idx="31192">
                  <c:v>43143.15625</c:v>
                </c:pt>
                <c:pt idx="31193">
                  <c:v>43143.166666666664</c:v>
                </c:pt>
                <c:pt idx="31194">
                  <c:v>43143.177083333336</c:v>
                </c:pt>
                <c:pt idx="31195">
                  <c:v>43143.1875</c:v>
                </c:pt>
                <c:pt idx="31196">
                  <c:v>43143.197916666664</c:v>
                </c:pt>
                <c:pt idx="31197">
                  <c:v>43143.208333333336</c:v>
                </c:pt>
                <c:pt idx="31198">
                  <c:v>43143.21875</c:v>
                </c:pt>
                <c:pt idx="31199">
                  <c:v>43143.229166666664</c:v>
                </c:pt>
                <c:pt idx="31200">
                  <c:v>43143.239583333336</c:v>
                </c:pt>
                <c:pt idx="31201">
                  <c:v>43143.25</c:v>
                </c:pt>
                <c:pt idx="31202">
                  <c:v>43143.260416666664</c:v>
                </c:pt>
                <c:pt idx="31203">
                  <c:v>43143.270833333336</c:v>
                </c:pt>
                <c:pt idx="31204">
                  <c:v>43143.28125</c:v>
                </c:pt>
                <c:pt idx="31205">
                  <c:v>43143.291666666664</c:v>
                </c:pt>
                <c:pt idx="31206">
                  <c:v>43143.302083333336</c:v>
                </c:pt>
                <c:pt idx="31207">
                  <c:v>43143.3125</c:v>
                </c:pt>
                <c:pt idx="31208">
                  <c:v>43143.322916666664</c:v>
                </c:pt>
                <c:pt idx="31209">
                  <c:v>43143.333333333336</c:v>
                </c:pt>
                <c:pt idx="31210">
                  <c:v>43143.34375</c:v>
                </c:pt>
                <c:pt idx="31211">
                  <c:v>43143.354166666664</c:v>
                </c:pt>
                <c:pt idx="31212">
                  <c:v>43143.364583333336</c:v>
                </c:pt>
                <c:pt idx="31213">
                  <c:v>43143.375</c:v>
                </c:pt>
                <c:pt idx="31214">
                  <c:v>43143.385416666664</c:v>
                </c:pt>
                <c:pt idx="31215">
                  <c:v>43143.395833333336</c:v>
                </c:pt>
                <c:pt idx="31216">
                  <c:v>43143.40625</c:v>
                </c:pt>
                <c:pt idx="31217">
                  <c:v>43143.416666666664</c:v>
                </c:pt>
                <c:pt idx="31218">
                  <c:v>43143.427083333336</c:v>
                </c:pt>
                <c:pt idx="31219">
                  <c:v>43143.4375</c:v>
                </c:pt>
                <c:pt idx="31220">
                  <c:v>43143.447916666664</c:v>
                </c:pt>
                <c:pt idx="31221">
                  <c:v>43143.458333333336</c:v>
                </c:pt>
                <c:pt idx="31222">
                  <c:v>43143.46875</c:v>
                </c:pt>
                <c:pt idx="31223">
                  <c:v>43143.479166666664</c:v>
                </c:pt>
                <c:pt idx="31224">
                  <c:v>43143.489583333336</c:v>
                </c:pt>
                <c:pt idx="31225">
                  <c:v>43143.5</c:v>
                </c:pt>
                <c:pt idx="31226">
                  <c:v>43143.510416666664</c:v>
                </c:pt>
                <c:pt idx="31227">
                  <c:v>43143.520833333336</c:v>
                </c:pt>
                <c:pt idx="31228">
                  <c:v>43143.53125</c:v>
                </c:pt>
                <c:pt idx="31229">
                  <c:v>43143.541666666664</c:v>
                </c:pt>
                <c:pt idx="31230">
                  <c:v>43143.552083333336</c:v>
                </c:pt>
                <c:pt idx="31231">
                  <c:v>43143.5625</c:v>
                </c:pt>
                <c:pt idx="31232">
                  <c:v>43143.572916666664</c:v>
                </c:pt>
                <c:pt idx="31233">
                  <c:v>43143.583333333336</c:v>
                </c:pt>
                <c:pt idx="31234">
                  <c:v>43143.59375</c:v>
                </c:pt>
                <c:pt idx="31235">
                  <c:v>43143.604166666664</c:v>
                </c:pt>
                <c:pt idx="31236">
                  <c:v>43143.614583333336</c:v>
                </c:pt>
                <c:pt idx="31237">
                  <c:v>43143.625</c:v>
                </c:pt>
                <c:pt idx="31238">
                  <c:v>43143.635416666664</c:v>
                </c:pt>
                <c:pt idx="31239">
                  <c:v>43143.645833333336</c:v>
                </c:pt>
                <c:pt idx="31240">
                  <c:v>43143.65625</c:v>
                </c:pt>
                <c:pt idx="31241">
                  <c:v>43143.666666666664</c:v>
                </c:pt>
                <c:pt idx="31242">
                  <c:v>43143.677083333336</c:v>
                </c:pt>
                <c:pt idx="31243">
                  <c:v>43143.6875</c:v>
                </c:pt>
                <c:pt idx="31244">
                  <c:v>43143.697916666664</c:v>
                </c:pt>
                <c:pt idx="31245">
                  <c:v>43143.708333333336</c:v>
                </c:pt>
                <c:pt idx="31246">
                  <c:v>43143.71875</c:v>
                </c:pt>
                <c:pt idx="31247">
                  <c:v>43143.729166666664</c:v>
                </c:pt>
                <c:pt idx="31248">
                  <c:v>43143.739583333336</c:v>
                </c:pt>
                <c:pt idx="31249">
                  <c:v>43143.75</c:v>
                </c:pt>
                <c:pt idx="31250">
                  <c:v>43143.760416666664</c:v>
                </c:pt>
                <c:pt idx="31251">
                  <c:v>43143.770833333336</c:v>
                </c:pt>
                <c:pt idx="31252">
                  <c:v>43143.78125</c:v>
                </c:pt>
                <c:pt idx="31253">
                  <c:v>43143.791666666664</c:v>
                </c:pt>
                <c:pt idx="31254">
                  <c:v>43143.802083333336</c:v>
                </c:pt>
                <c:pt idx="31255">
                  <c:v>43143.8125</c:v>
                </c:pt>
                <c:pt idx="31256">
                  <c:v>43143.822916666664</c:v>
                </c:pt>
                <c:pt idx="31257">
                  <c:v>43143.833333333336</c:v>
                </c:pt>
                <c:pt idx="31258">
                  <c:v>43143.84375</c:v>
                </c:pt>
                <c:pt idx="31259">
                  <c:v>43143.854166666664</c:v>
                </c:pt>
                <c:pt idx="31260">
                  <c:v>43143.864583333336</c:v>
                </c:pt>
                <c:pt idx="31261">
                  <c:v>43143.875</c:v>
                </c:pt>
                <c:pt idx="31262">
                  <c:v>43143.885416666664</c:v>
                </c:pt>
                <c:pt idx="31263">
                  <c:v>43143.895833333336</c:v>
                </c:pt>
                <c:pt idx="31264">
                  <c:v>43143.90625</c:v>
                </c:pt>
                <c:pt idx="31265">
                  <c:v>43143.916666666664</c:v>
                </c:pt>
                <c:pt idx="31266">
                  <c:v>43143.927083333336</c:v>
                </c:pt>
                <c:pt idx="31267">
                  <c:v>43143.9375</c:v>
                </c:pt>
                <c:pt idx="31268">
                  <c:v>43143.947916666664</c:v>
                </c:pt>
                <c:pt idx="31269">
                  <c:v>43143.958333333336</c:v>
                </c:pt>
                <c:pt idx="31270">
                  <c:v>43143.96875</c:v>
                </c:pt>
                <c:pt idx="31271">
                  <c:v>43143.979166666664</c:v>
                </c:pt>
                <c:pt idx="31272">
                  <c:v>43143.989583333336</c:v>
                </c:pt>
                <c:pt idx="31273">
                  <c:v>43144</c:v>
                </c:pt>
                <c:pt idx="31274">
                  <c:v>43144.010416666664</c:v>
                </c:pt>
                <c:pt idx="31275">
                  <c:v>43144.020833333336</c:v>
                </c:pt>
                <c:pt idx="31276">
                  <c:v>43144.03125</c:v>
                </c:pt>
                <c:pt idx="31277">
                  <c:v>43144.041666666664</c:v>
                </c:pt>
                <c:pt idx="31278">
                  <c:v>43144.052083333336</c:v>
                </c:pt>
                <c:pt idx="31279">
                  <c:v>43144.0625</c:v>
                </c:pt>
                <c:pt idx="31280">
                  <c:v>43144.072916666664</c:v>
                </c:pt>
                <c:pt idx="31281">
                  <c:v>43144.083333333336</c:v>
                </c:pt>
                <c:pt idx="31282">
                  <c:v>43144.09375</c:v>
                </c:pt>
                <c:pt idx="31283">
                  <c:v>43144.104166666664</c:v>
                </c:pt>
                <c:pt idx="31284">
                  <c:v>43144.114583333336</c:v>
                </c:pt>
                <c:pt idx="31285">
                  <c:v>43144.125</c:v>
                </c:pt>
                <c:pt idx="31286">
                  <c:v>43144.135416666664</c:v>
                </c:pt>
                <c:pt idx="31287">
                  <c:v>43144.145833333336</c:v>
                </c:pt>
                <c:pt idx="31288">
                  <c:v>43144.15625</c:v>
                </c:pt>
                <c:pt idx="31289">
                  <c:v>43144.166666666664</c:v>
                </c:pt>
                <c:pt idx="31290">
                  <c:v>43144.177083333336</c:v>
                </c:pt>
                <c:pt idx="31291">
                  <c:v>43144.1875</c:v>
                </c:pt>
                <c:pt idx="31292">
                  <c:v>43144.197916666664</c:v>
                </c:pt>
                <c:pt idx="31293">
                  <c:v>43144.208333333336</c:v>
                </c:pt>
                <c:pt idx="31294">
                  <c:v>43144.21875</c:v>
                </c:pt>
                <c:pt idx="31295">
                  <c:v>43144.229166666664</c:v>
                </c:pt>
                <c:pt idx="31296">
                  <c:v>43144.239583333336</c:v>
                </c:pt>
                <c:pt idx="31297">
                  <c:v>43144.25</c:v>
                </c:pt>
                <c:pt idx="31298">
                  <c:v>43144.260416666664</c:v>
                </c:pt>
                <c:pt idx="31299">
                  <c:v>43144.270833333336</c:v>
                </c:pt>
                <c:pt idx="31300">
                  <c:v>43144.28125</c:v>
                </c:pt>
                <c:pt idx="31301">
                  <c:v>43144.291666666664</c:v>
                </c:pt>
                <c:pt idx="31302">
                  <c:v>43144.302083333336</c:v>
                </c:pt>
                <c:pt idx="31303">
                  <c:v>43144.3125</c:v>
                </c:pt>
                <c:pt idx="31304">
                  <c:v>43144.322916666664</c:v>
                </c:pt>
                <c:pt idx="31305">
                  <c:v>43144.333333333336</c:v>
                </c:pt>
                <c:pt idx="31306">
                  <c:v>43144.34375</c:v>
                </c:pt>
                <c:pt idx="31307">
                  <c:v>43144.354166666664</c:v>
                </c:pt>
                <c:pt idx="31308">
                  <c:v>43144.364583333336</c:v>
                </c:pt>
                <c:pt idx="31309">
                  <c:v>43144.375</c:v>
                </c:pt>
                <c:pt idx="31310">
                  <c:v>43144.385416666664</c:v>
                </c:pt>
                <c:pt idx="31311">
                  <c:v>43144.395833333336</c:v>
                </c:pt>
                <c:pt idx="31312">
                  <c:v>43144.40625</c:v>
                </c:pt>
                <c:pt idx="31313">
                  <c:v>43144.416666666664</c:v>
                </c:pt>
                <c:pt idx="31314">
                  <c:v>43144.427083333336</c:v>
                </c:pt>
                <c:pt idx="31315">
                  <c:v>43144.4375</c:v>
                </c:pt>
                <c:pt idx="31316">
                  <c:v>43144.447916666664</c:v>
                </c:pt>
                <c:pt idx="31317">
                  <c:v>43144.458333333336</c:v>
                </c:pt>
                <c:pt idx="31318">
                  <c:v>43144.46875</c:v>
                </c:pt>
                <c:pt idx="31319">
                  <c:v>43144.479166666664</c:v>
                </c:pt>
                <c:pt idx="31320">
                  <c:v>43144.489583333336</c:v>
                </c:pt>
                <c:pt idx="31321">
                  <c:v>43144.5</c:v>
                </c:pt>
                <c:pt idx="31322">
                  <c:v>43144.510416666664</c:v>
                </c:pt>
                <c:pt idx="31323">
                  <c:v>43144.520833333336</c:v>
                </c:pt>
                <c:pt idx="31324">
                  <c:v>43144.53125</c:v>
                </c:pt>
                <c:pt idx="31325">
                  <c:v>43144.541666666664</c:v>
                </c:pt>
                <c:pt idx="31326">
                  <c:v>43144.552083333336</c:v>
                </c:pt>
                <c:pt idx="31327">
                  <c:v>43144.5625</c:v>
                </c:pt>
                <c:pt idx="31328">
                  <c:v>43144.572916666664</c:v>
                </c:pt>
                <c:pt idx="31329">
                  <c:v>43144.583333333336</c:v>
                </c:pt>
                <c:pt idx="31330">
                  <c:v>43144.59375</c:v>
                </c:pt>
                <c:pt idx="31331">
                  <c:v>43144.604166666664</c:v>
                </c:pt>
                <c:pt idx="31332">
                  <c:v>43144.614583333336</c:v>
                </c:pt>
                <c:pt idx="31333">
                  <c:v>43144.625</c:v>
                </c:pt>
                <c:pt idx="31334">
                  <c:v>43144.635416666664</c:v>
                </c:pt>
                <c:pt idx="31335">
                  <c:v>43144.645833333336</c:v>
                </c:pt>
                <c:pt idx="31336">
                  <c:v>43144.65625</c:v>
                </c:pt>
                <c:pt idx="31337">
                  <c:v>43144.666666666664</c:v>
                </c:pt>
                <c:pt idx="31338">
                  <c:v>43144.677083333336</c:v>
                </c:pt>
                <c:pt idx="31339">
                  <c:v>43144.6875</c:v>
                </c:pt>
                <c:pt idx="31340">
                  <c:v>43144.697916666664</c:v>
                </c:pt>
                <c:pt idx="31341">
                  <c:v>43144.708333333336</c:v>
                </c:pt>
                <c:pt idx="31342">
                  <c:v>43144.71875</c:v>
                </c:pt>
                <c:pt idx="31343">
                  <c:v>43144.729166666664</c:v>
                </c:pt>
                <c:pt idx="31344">
                  <c:v>43144.739583333336</c:v>
                </c:pt>
                <c:pt idx="31345">
                  <c:v>43144.75</c:v>
                </c:pt>
                <c:pt idx="31346">
                  <c:v>43144.760416666664</c:v>
                </c:pt>
                <c:pt idx="31347">
                  <c:v>43144.770833333336</c:v>
                </c:pt>
                <c:pt idx="31348">
                  <c:v>43144.78125</c:v>
                </c:pt>
                <c:pt idx="31349">
                  <c:v>43144.791666666664</c:v>
                </c:pt>
                <c:pt idx="31350">
                  <c:v>43144.802083333336</c:v>
                </c:pt>
                <c:pt idx="31351">
                  <c:v>43144.8125</c:v>
                </c:pt>
                <c:pt idx="31352">
                  <c:v>43144.822916666664</c:v>
                </c:pt>
                <c:pt idx="31353">
                  <c:v>43144.833333333336</c:v>
                </c:pt>
                <c:pt idx="31354">
                  <c:v>43144.84375</c:v>
                </c:pt>
                <c:pt idx="31355">
                  <c:v>43144.854166666664</c:v>
                </c:pt>
                <c:pt idx="31356">
                  <c:v>43144.864583333336</c:v>
                </c:pt>
                <c:pt idx="31357">
                  <c:v>43144.875</c:v>
                </c:pt>
                <c:pt idx="31358">
                  <c:v>43144.885416666664</c:v>
                </c:pt>
                <c:pt idx="31359">
                  <c:v>43144.895833333336</c:v>
                </c:pt>
                <c:pt idx="31360">
                  <c:v>43144.90625</c:v>
                </c:pt>
                <c:pt idx="31361">
                  <c:v>43144.916666666664</c:v>
                </c:pt>
                <c:pt idx="31362">
                  <c:v>43144.927083333336</c:v>
                </c:pt>
                <c:pt idx="31363">
                  <c:v>43144.9375</c:v>
                </c:pt>
                <c:pt idx="31364">
                  <c:v>43144.947916666664</c:v>
                </c:pt>
                <c:pt idx="31365">
                  <c:v>43144.958333333336</c:v>
                </c:pt>
                <c:pt idx="31366">
                  <c:v>43144.96875</c:v>
                </c:pt>
                <c:pt idx="31367">
                  <c:v>43144.979166666664</c:v>
                </c:pt>
                <c:pt idx="31368">
                  <c:v>43144.989583333336</c:v>
                </c:pt>
                <c:pt idx="31369">
                  <c:v>43145</c:v>
                </c:pt>
                <c:pt idx="31370">
                  <c:v>43145.010416666664</c:v>
                </c:pt>
                <c:pt idx="31371">
                  <c:v>43145.020833333336</c:v>
                </c:pt>
                <c:pt idx="31372">
                  <c:v>43145.03125</c:v>
                </c:pt>
                <c:pt idx="31373">
                  <c:v>43145.041666666664</c:v>
                </c:pt>
                <c:pt idx="31374">
                  <c:v>43145.052083333336</c:v>
                </c:pt>
                <c:pt idx="31375">
                  <c:v>43145.0625</c:v>
                </c:pt>
                <c:pt idx="31376">
                  <c:v>43145.072916666664</c:v>
                </c:pt>
                <c:pt idx="31377">
                  <c:v>43145.083333333336</c:v>
                </c:pt>
                <c:pt idx="31378">
                  <c:v>43145.09375</c:v>
                </c:pt>
                <c:pt idx="31379">
                  <c:v>43145.104166666664</c:v>
                </c:pt>
                <c:pt idx="31380">
                  <c:v>43145.114583333336</c:v>
                </c:pt>
                <c:pt idx="31381">
                  <c:v>43145.125</c:v>
                </c:pt>
                <c:pt idx="31382">
                  <c:v>43145.135416666664</c:v>
                </c:pt>
                <c:pt idx="31383">
                  <c:v>43145.145833333336</c:v>
                </c:pt>
                <c:pt idx="31384">
                  <c:v>43145.15625</c:v>
                </c:pt>
                <c:pt idx="31385">
                  <c:v>43145.166666666664</c:v>
                </c:pt>
                <c:pt idx="31386">
                  <c:v>43145.177083333336</c:v>
                </c:pt>
                <c:pt idx="31387">
                  <c:v>43145.1875</c:v>
                </c:pt>
                <c:pt idx="31388">
                  <c:v>43145.197916666664</c:v>
                </c:pt>
                <c:pt idx="31389">
                  <c:v>43145.208333333336</c:v>
                </c:pt>
                <c:pt idx="31390">
                  <c:v>43145.21875</c:v>
                </c:pt>
                <c:pt idx="31391">
                  <c:v>43145.229166666664</c:v>
                </c:pt>
                <c:pt idx="31392">
                  <c:v>43145.239583333336</c:v>
                </c:pt>
                <c:pt idx="31393">
                  <c:v>43145.25</c:v>
                </c:pt>
                <c:pt idx="31394">
                  <c:v>43145.260416666664</c:v>
                </c:pt>
                <c:pt idx="31395">
                  <c:v>43145.270833333336</c:v>
                </c:pt>
                <c:pt idx="31396">
                  <c:v>43145.28125</c:v>
                </c:pt>
                <c:pt idx="31397">
                  <c:v>43145.291666666664</c:v>
                </c:pt>
                <c:pt idx="31398">
                  <c:v>43145.302083333336</c:v>
                </c:pt>
                <c:pt idx="31399">
                  <c:v>43145.3125</c:v>
                </c:pt>
                <c:pt idx="31400">
                  <c:v>43145.322916666664</c:v>
                </c:pt>
                <c:pt idx="31401">
                  <c:v>43145.333333333336</c:v>
                </c:pt>
                <c:pt idx="31402">
                  <c:v>43145.34375</c:v>
                </c:pt>
                <c:pt idx="31403">
                  <c:v>43145.354166666664</c:v>
                </c:pt>
                <c:pt idx="31404">
                  <c:v>43145.364583333336</c:v>
                </c:pt>
                <c:pt idx="31405">
                  <c:v>43145.375</c:v>
                </c:pt>
                <c:pt idx="31406">
                  <c:v>43145.385416666664</c:v>
                </c:pt>
                <c:pt idx="31407">
                  <c:v>43145.395833333336</c:v>
                </c:pt>
                <c:pt idx="31408">
                  <c:v>43145.40625</c:v>
                </c:pt>
                <c:pt idx="31409">
                  <c:v>43145.416666666664</c:v>
                </c:pt>
                <c:pt idx="31410">
                  <c:v>43145.427083333336</c:v>
                </c:pt>
                <c:pt idx="31411">
                  <c:v>43145.4375</c:v>
                </c:pt>
                <c:pt idx="31412">
                  <c:v>43145.447916666664</c:v>
                </c:pt>
                <c:pt idx="31413">
                  <c:v>43145.458333333336</c:v>
                </c:pt>
                <c:pt idx="31414">
                  <c:v>43145.46875</c:v>
                </c:pt>
                <c:pt idx="31415">
                  <c:v>43145.479166666664</c:v>
                </c:pt>
                <c:pt idx="31416">
                  <c:v>43145.489583333336</c:v>
                </c:pt>
                <c:pt idx="31417">
                  <c:v>43145.5</c:v>
                </c:pt>
                <c:pt idx="31418">
                  <c:v>43145.510416666664</c:v>
                </c:pt>
                <c:pt idx="31419">
                  <c:v>43145.520833333336</c:v>
                </c:pt>
                <c:pt idx="31420">
                  <c:v>43145.53125</c:v>
                </c:pt>
                <c:pt idx="31421">
                  <c:v>43145.541666666664</c:v>
                </c:pt>
                <c:pt idx="31422">
                  <c:v>43145.552083333336</c:v>
                </c:pt>
                <c:pt idx="31423">
                  <c:v>43145.5625</c:v>
                </c:pt>
                <c:pt idx="31424">
                  <c:v>43145.572916666664</c:v>
                </c:pt>
                <c:pt idx="31425">
                  <c:v>43145.583333333336</c:v>
                </c:pt>
                <c:pt idx="31426">
                  <c:v>43145.59375</c:v>
                </c:pt>
                <c:pt idx="31427">
                  <c:v>43145.604166666664</c:v>
                </c:pt>
                <c:pt idx="31428">
                  <c:v>43145.614583333336</c:v>
                </c:pt>
                <c:pt idx="31429">
                  <c:v>43145.625</c:v>
                </c:pt>
                <c:pt idx="31430">
                  <c:v>43145.635416666664</c:v>
                </c:pt>
                <c:pt idx="31431">
                  <c:v>43145.645833333336</c:v>
                </c:pt>
                <c:pt idx="31432">
                  <c:v>43145.65625</c:v>
                </c:pt>
                <c:pt idx="31433">
                  <c:v>43145.666666666664</c:v>
                </c:pt>
                <c:pt idx="31434">
                  <c:v>43145.677083333336</c:v>
                </c:pt>
                <c:pt idx="31435">
                  <c:v>43145.6875</c:v>
                </c:pt>
                <c:pt idx="31436">
                  <c:v>43145.697916666664</c:v>
                </c:pt>
                <c:pt idx="31437">
                  <c:v>43145.708333333336</c:v>
                </c:pt>
                <c:pt idx="31438">
                  <c:v>43145.71875</c:v>
                </c:pt>
                <c:pt idx="31439">
                  <c:v>43145.729166666664</c:v>
                </c:pt>
                <c:pt idx="31440">
                  <c:v>43145.739583333336</c:v>
                </c:pt>
                <c:pt idx="31441">
                  <c:v>43145.75</c:v>
                </c:pt>
                <c:pt idx="31442">
                  <c:v>43145.760416666664</c:v>
                </c:pt>
                <c:pt idx="31443">
                  <c:v>43145.770833333336</c:v>
                </c:pt>
                <c:pt idx="31444">
                  <c:v>43145.78125</c:v>
                </c:pt>
                <c:pt idx="31445">
                  <c:v>43145.791666666664</c:v>
                </c:pt>
                <c:pt idx="31446">
                  <c:v>43145.802083333336</c:v>
                </c:pt>
                <c:pt idx="31447">
                  <c:v>43145.8125</c:v>
                </c:pt>
                <c:pt idx="31448">
                  <c:v>43145.822916666664</c:v>
                </c:pt>
                <c:pt idx="31449">
                  <c:v>43145.833333333336</c:v>
                </c:pt>
                <c:pt idx="31450">
                  <c:v>43145.84375</c:v>
                </c:pt>
                <c:pt idx="31451">
                  <c:v>43145.854166666664</c:v>
                </c:pt>
                <c:pt idx="31452">
                  <c:v>43145.864583333336</c:v>
                </c:pt>
                <c:pt idx="31453">
                  <c:v>43145.875</c:v>
                </c:pt>
                <c:pt idx="31454">
                  <c:v>43145.885416666664</c:v>
                </c:pt>
                <c:pt idx="31455">
                  <c:v>43145.895833333336</c:v>
                </c:pt>
                <c:pt idx="31456">
                  <c:v>43145.90625</c:v>
                </c:pt>
                <c:pt idx="31457">
                  <c:v>43145.916666666664</c:v>
                </c:pt>
                <c:pt idx="31458">
                  <c:v>43145.927083333336</c:v>
                </c:pt>
                <c:pt idx="31459">
                  <c:v>43145.9375</c:v>
                </c:pt>
                <c:pt idx="31460">
                  <c:v>43145.947916666664</c:v>
                </c:pt>
                <c:pt idx="31461">
                  <c:v>43145.958333333336</c:v>
                </c:pt>
                <c:pt idx="31462">
                  <c:v>43145.96875</c:v>
                </c:pt>
                <c:pt idx="31463">
                  <c:v>43145.979166666664</c:v>
                </c:pt>
                <c:pt idx="31464">
                  <c:v>43145.989583333336</c:v>
                </c:pt>
                <c:pt idx="31465">
                  <c:v>43146</c:v>
                </c:pt>
                <c:pt idx="31466">
                  <c:v>43146.010416666664</c:v>
                </c:pt>
                <c:pt idx="31467">
                  <c:v>43146.020833333336</c:v>
                </c:pt>
                <c:pt idx="31468">
                  <c:v>43146.03125</c:v>
                </c:pt>
                <c:pt idx="31469">
                  <c:v>43146.041666666664</c:v>
                </c:pt>
                <c:pt idx="31470">
                  <c:v>43146.052083333336</c:v>
                </c:pt>
                <c:pt idx="31471">
                  <c:v>43146.0625</c:v>
                </c:pt>
                <c:pt idx="31472">
                  <c:v>43146.072916666664</c:v>
                </c:pt>
                <c:pt idx="31473">
                  <c:v>43146.083333333336</c:v>
                </c:pt>
                <c:pt idx="31474">
                  <c:v>43146.09375</c:v>
                </c:pt>
                <c:pt idx="31475">
                  <c:v>43146.104166666664</c:v>
                </c:pt>
                <c:pt idx="31476">
                  <c:v>43146.114583333336</c:v>
                </c:pt>
                <c:pt idx="31477">
                  <c:v>43146.125</c:v>
                </c:pt>
                <c:pt idx="31478">
                  <c:v>43146.135416666664</c:v>
                </c:pt>
                <c:pt idx="31479">
                  <c:v>43146.145833333336</c:v>
                </c:pt>
                <c:pt idx="31480">
                  <c:v>43146.15625</c:v>
                </c:pt>
                <c:pt idx="31481">
                  <c:v>43146.166666666664</c:v>
                </c:pt>
                <c:pt idx="31482">
                  <c:v>43146.177083333336</c:v>
                </c:pt>
                <c:pt idx="31483">
                  <c:v>43146.1875</c:v>
                </c:pt>
                <c:pt idx="31484">
                  <c:v>43146.197916666664</c:v>
                </c:pt>
                <c:pt idx="31485">
                  <c:v>43146.208333333336</c:v>
                </c:pt>
                <c:pt idx="31486">
                  <c:v>43146.21875</c:v>
                </c:pt>
                <c:pt idx="31487">
                  <c:v>43146.229166666664</c:v>
                </c:pt>
                <c:pt idx="31488">
                  <c:v>43146.239583333336</c:v>
                </c:pt>
                <c:pt idx="31489">
                  <c:v>43146.25</c:v>
                </c:pt>
                <c:pt idx="31490">
                  <c:v>43146.260416666664</c:v>
                </c:pt>
                <c:pt idx="31491">
                  <c:v>43146.270833333336</c:v>
                </c:pt>
                <c:pt idx="31492">
                  <c:v>43146.28125</c:v>
                </c:pt>
                <c:pt idx="31493">
                  <c:v>43146.291666666664</c:v>
                </c:pt>
                <c:pt idx="31494">
                  <c:v>43146.302083333336</c:v>
                </c:pt>
                <c:pt idx="31495">
                  <c:v>43146.3125</c:v>
                </c:pt>
                <c:pt idx="31496">
                  <c:v>43146.322916666664</c:v>
                </c:pt>
                <c:pt idx="31497">
                  <c:v>43146.333333333336</c:v>
                </c:pt>
                <c:pt idx="31498">
                  <c:v>43146.34375</c:v>
                </c:pt>
                <c:pt idx="31499">
                  <c:v>43146.354166666664</c:v>
                </c:pt>
                <c:pt idx="31500">
                  <c:v>43146.364583333336</c:v>
                </c:pt>
                <c:pt idx="31501">
                  <c:v>43146.375</c:v>
                </c:pt>
                <c:pt idx="31502">
                  <c:v>43146.385416666664</c:v>
                </c:pt>
                <c:pt idx="31503">
                  <c:v>43146.395833333336</c:v>
                </c:pt>
                <c:pt idx="31504">
                  <c:v>43146.40625</c:v>
                </c:pt>
                <c:pt idx="31505">
                  <c:v>43146.416666666664</c:v>
                </c:pt>
                <c:pt idx="31506">
                  <c:v>43146.427083333336</c:v>
                </c:pt>
                <c:pt idx="31507">
                  <c:v>43146.4375</c:v>
                </c:pt>
                <c:pt idx="31508">
                  <c:v>43146.447916666664</c:v>
                </c:pt>
                <c:pt idx="31509">
                  <c:v>43146.458333333336</c:v>
                </c:pt>
                <c:pt idx="31510">
                  <c:v>43146.46875</c:v>
                </c:pt>
                <c:pt idx="31511">
                  <c:v>43146.479166666664</c:v>
                </c:pt>
                <c:pt idx="31512">
                  <c:v>43146.489583333336</c:v>
                </c:pt>
                <c:pt idx="31513">
                  <c:v>43146.5</c:v>
                </c:pt>
                <c:pt idx="31514">
                  <c:v>43146.510416666664</c:v>
                </c:pt>
                <c:pt idx="31515">
                  <c:v>43146.520833333336</c:v>
                </c:pt>
                <c:pt idx="31516">
                  <c:v>43146.53125</c:v>
                </c:pt>
                <c:pt idx="31517">
                  <c:v>43146.541666666664</c:v>
                </c:pt>
                <c:pt idx="31518">
                  <c:v>43146.552083333336</c:v>
                </c:pt>
                <c:pt idx="31519">
                  <c:v>43146.5625</c:v>
                </c:pt>
                <c:pt idx="31520">
                  <c:v>43146.572916666664</c:v>
                </c:pt>
                <c:pt idx="31521">
                  <c:v>43146.583333333336</c:v>
                </c:pt>
                <c:pt idx="31522">
                  <c:v>43146.59375</c:v>
                </c:pt>
                <c:pt idx="31523">
                  <c:v>43146.604166666664</c:v>
                </c:pt>
                <c:pt idx="31524">
                  <c:v>43146.614583333336</c:v>
                </c:pt>
                <c:pt idx="31525">
                  <c:v>43146.625</c:v>
                </c:pt>
                <c:pt idx="31526">
                  <c:v>43146.635416666664</c:v>
                </c:pt>
                <c:pt idx="31527">
                  <c:v>43146.645833333336</c:v>
                </c:pt>
                <c:pt idx="31528">
                  <c:v>43146.65625</c:v>
                </c:pt>
                <c:pt idx="31529">
                  <c:v>43146.666666666664</c:v>
                </c:pt>
                <c:pt idx="31530">
                  <c:v>43146.677083333336</c:v>
                </c:pt>
                <c:pt idx="31531">
                  <c:v>43146.6875</c:v>
                </c:pt>
                <c:pt idx="31532">
                  <c:v>43146.697916666664</c:v>
                </c:pt>
                <c:pt idx="31533">
                  <c:v>43146.708333333336</c:v>
                </c:pt>
                <c:pt idx="31534">
                  <c:v>43146.71875</c:v>
                </c:pt>
                <c:pt idx="31535">
                  <c:v>43146.729166666664</c:v>
                </c:pt>
                <c:pt idx="31536">
                  <c:v>43146.739583333336</c:v>
                </c:pt>
                <c:pt idx="31537">
                  <c:v>43146.75</c:v>
                </c:pt>
                <c:pt idx="31538">
                  <c:v>43146.760416666664</c:v>
                </c:pt>
                <c:pt idx="31539">
                  <c:v>43146.770833333336</c:v>
                </c:pt>
                <c:pt idx="31540">
                  <c:v>43146.78125</c:v>
                </c:pt>
                <c:pt idx="31541">
                  <c:v>43146.791666666664</c:v>
                </c:pt>
                <c:pt idx="31542">
                  <c:v>43146.802083333336</c:v>
                </c:pt>
                <c:pt idx="31543">
                  <c:v>43146.8125</c:v>
                </c:pt>
                <c:pt idx="31544">
                  <c:v>43146.822916666664</c:v>
                </c:pt>
                <c:pt idx="31545">
                  <c:v>43146.833333333336</c:v>
                </c:pt>
                <c:pt idx="31546">
                  <c:v>43146.84375</c:v>
                </c:pt>
                <c:pt idx="31547">
                  <c:v>43146.854166666664</c:v>
                </c:pt>
                <c:pt idx="31548">
                  <c:v>43146.864583333336</c:v>
                </c:pt>
                <c:pt idx="31549">
                  <c:v>43146.875</c:v>
                </c:pt>
                <c:pt idx="31550">
                  <c:v>43146.885416666664</c:v>
                </c:pt>
                <c:pt idx="31551">
                  <c:v>43146.895833333336</c:v>
                </c:pt>
                <c:pt idx="31552">
                  <c:v>43146.90625</c:v>
                </c:pt>
                <c:pt idx="31553">
                  <c:v>43146.916666666664</c:v>
                </c:pt>
                <c:pt idx="31554">
                  <c:v>43146.927083333336</c:v>
                </c:pt>
                <c:pt idx="31555">
                  <c:v>43146.9375</c:v>
                </c:pt>
                <c:pt idx="31556">
                  <c:v>43146.947916666664</c:v>
                </c:pt>
                <c:pt idx="31557">
                  <c:v>43146.958333333336</c:v>
                </c:pt>
                <c:pt idx="31558">
                  <c:v>43146.96875</c:v>
                </c:pt>
                <c:pt idx="31559">
                  <c:v>43146.979166666664</c:v>
                </c:pt>
                <c:pt idx="31560">
                  <c:v>43146.989583333336</c:v>
                </c:pt>
                <c:pt idx="31561">
                  <c:v>43147</c:v>
                </c:pt>
                <c:pt idx="31562">
                  <c:v>43147.010416666664</c:v>
                </c:pt>
                <c:pt idx="31563">
                  <c:v>43147.020833333336</c:v>
                </c:pt>
                <c:pt idx="31564">
                  <c:v>43147.03125</c:v>
                </c:pt>
                <c:pt idx="31565">
                  <c:v>43147.041666666664</c:v>
                </c:pt>
                <c:pt idx="31566">
                  <c:v>43147.052083333336</c:v>
                </c:pt>
                <c:pt idx="31567">
                  <c:v>43147.0625</c:v>
                </c:pt>
                <c:pt idx="31568">
                  <c:v>43147.072916666664</c:v>
                </c:pt>
                <c:pt idx="31569">
                  <c:v>43147.083333333336</c:v>
                </c:pt>
                <c:pt idx="31570">
                  <c:v>43147.09375</c:v>
                </c:pt>
                <c:pt idx="31571">
                  <c:v>43147.104166666664</c:v>
                </c:pt>
                <c:pt idx="31572">
                  <c:v>43147.114583333336</c:v>
                </c:pt>
                <c:pt idx="31573">
                  <c:v>43147.125</c:v>
                </c:pt>
                <c:pt idx="31574">
                  <c:v>43147.135416666664</c:v>
                </c:pt>
                <c:pt idx="31575">
                  <c:v>43147.145833333336</c:v>
                </c:pt>
                <c:pt idx="31576">
                  <c:v>43147.15625</c:v>
                </c:pt>
                <c:pt idx="31577">
                  <c:v>43147.166666666664</c:v>
                </c:pt>
                <c:pt idx="31578">
                  <c:v>43147.177083333336</c:v>
                </c:pt>
                <c:pt idx="31579">
                  <c:v>43147.1875</c:v>
                </c:pt>
                <c:pt idx="31580">
                  <c:v>43147.197916666664</c:v>
                </c:pt>
                <c:pt idx="31581">
                  <c:v>43147.208333333336</c:v>
                </c:pt>
                <c:pt idx="31582">
                  <c:v>43147.21875</c:v>
                </c:pt>
                <c:pt idx="31583">
                  <c:v>43147.229166666664</c:v>
                </c:pt>
                <c:pt idx="31584">
                  <c:v>43147.239583333336</c:v>
                </c:pt>
                <c:pt idx="31585">
                  <c:v>43147.25</c:v>
                </c:pt>
                <c:pt idx="31586">
                  <c:v>43147.260416666664</c:v>
                </c:pt>
                <c:pt idx="31587">
                  <c:v>43147.270833333336</c:v>
                </c:pt>
                <c:pt idx="31588">
                  <c:v>43147.28125</c:v>
                </c:pt>
                <c:pt idx="31589">
                  <c:v>43147.291666666664</c:v>
                </c:pt>
                <c:pt idx="31590">
                  <c:v>43147.302083333336</c:v>
                </c:pt>
                <c:pt idx="31591">
                  <c:v>43147.3125</c:v>
                </c:pt>
                <c:pt idx="31592">
                  <c:v>43147.322916666664</c:v>
                </c:pt>
                <c:pt idx="31593">
                  <c:v>43147.333333333336</c:v>
                </c:pt>
                <c:pt idx="31594">
                  <c:v>43147.34375</c:v>
                </c:pt>
                <c:pt idx="31595">
                  <c:v>43147.354166666664</c:v>
                </c:pt>
                <c:pt idx="31596">
                  <c:v>43147.364583333336</c:v>
                </c:pt>
                <c:pt idx="31597">
                  <c:v>43147.375</c:v>
                </c:pt>
                <c:pt idx="31598">
                  <c:v>43147.385416666664</c:v>
                </c:pt>
                <c:pt idx="31599">
                  <c:v>43147.395833333336</c:v>
                </c:pt>
                <c:pt idx="31600">
                  <c:v>43147.40625</c:v>
                </c:pt>
                <c:pt idx="31601">
                  <c:v>43147.416666666664</c:v>
                </c:pt>
                <c:pt idx="31602">
                  <c:v>43147.427083333336</c:v>
                </c:pt>
                <c:pt idx="31603">
                  <c:v>43147.4375</c:v>
                </c:pt>
                <c:pt idx="31604">
                  <c:v>43147.447916666664</c:v>
                </c:pt>
                <c:pt idx="31605">
                  <c:v>43147.458333333336</c:v>
                </c:pt>
                <c:pt idx="31606">
                  <c:v>43147.46875</c:v>
                </c:pt>
                <c:pt idx="31607">
                  <c:v>43147.479166666664</c:v>
                </c:pt>
                <c:pt idx="31608">
                  <c:v>43147.489583333336</c:v>
                </c:pt>
                <c:pt idx="31609">
                  <c:v>43147.5</c:v>
                </c:pt>
                <c:pt idx="31610">
                  <c:v>43147.510416666664</c:v>
                </c:pt>
                <c:pt idx="31611">
                  <c:v>43147.520833333336</c:v>
                </c:pt>
                <c:pt idx="31612">
                  <c:v>43147.53125</c:v>
                </c:pt>
                <c:pt idx="31613">
                  <c:v>43147.541666666664</c:v>
                </c:pt>
                <c:pt idx="31614">
                  <c:v>43147.552083333336</c:v>
                </c:pt>
                <c:pt idx="31615">
                  <c:v>43147.5625</c:v>
                </c:pt>
                <c:pt idx="31616">
                  <c:v>43147.572916666664</c:v>
                </c:pt>
                <c:pt idx="31617">
                  <c:v>43147.583333333336</c:v>
                </c:pt>
                <c:pt idx="31618">
                  <c:v>43147.59375</c:v>
                </c:pt>
                <c:pt idx="31619">
                  <c:v>43147.604166666664</c:v>
                </c:pt>
                <c:pt idx="31620">
                  <c:v>43147.614583333336</c:v>
                </c:pt>
                <c:pt idx="31621">
                  <c:v>43147.625</c:v>
                </c:pt>
                <c:pt idx="31622">
                  <c:v>43147.635416666664</c:v>
                </c:pt>
                <c:pt idx="31623">
                  <c:v>43147.645833333336</c:v>
                </c:pt>
                <c:pt idx="31624">
                  <c:v>43147.65625</c:v>
                </c:pt>
                <c:pt idx="31625">
                  <c:v>43147.666666666664</c:v>
                </c:pt>
                <c:pt idx="31626">
                  <c:v>43147.677083333336</c:v>
                </c:pt>
                <c:pt idx="31627">
                  <c:v>43147.6875</c:v>
                </c:pt>
                <c:pt idx="31628">
                  <c:v>43147.697916666664</c:v>
                </c:pt>
                <c:pt idx="31629">
                  <c:v>43147.708333333336</c:v>
                </c:pt>
                <c:pt idx="31630">
                  <c:v>43147.71875</c:v>
                </c:pt>
                <c:pt idx="31631">
                  <c:v>43147.729166666664</c:v>
                </c:pt>
                <c:pt idx="31632">
                  <c:v>43147.739583333336</c:v>
                </c:pt>
                <c:pt idx="31633">
                  <c:v>43147.75</c:v>
                </c:pt>
                <c:pt idx="31634">
                  <c:v>43147.760416666664</c:v>
                </c:pt>
                <c:pt idx="31635">
                  <c:v>43147.770833333336</c:v>
                </c:pt>
                <c:pt idx="31636">
                  <c:v>43147.78125</c:v>
                </c:pt>
                <c:pt idx="31637">
                  <c:v>43147.791666666664</c:v>
                </c:pt>
                <c:pt idx="31638">
                  <c:v>43147.802083333336</c:v>
                </c:pt>
                <c:pt idx="31639">
                  <c:v>43147.8125</c:v>
                </c:pt>
                <c:pt idx="31640">
                  <c:v>43147.822916666664</c:v>
                </c:pt>
                <c:pt idx="31641">
                  <c:v>43147.833333333336</c:v>
                </c:pt>
                <c:pt idx="31642">
                  <c:v>43147.84375</c:v>
                </c:pt>
                <c:pt idx="31643">
                  <c:v>43147.854166666664</c:v>
                </c:pt>
                <c:pt idx="31644">
                  <c:v>43147.864583333336</c:v>
                </c:pt>
                <c:pt idx="31645">
                  <c:v>43147.875</c:v>
                </c:pt>
                <c:pt idx="31646">
                  <c:v>43147.885416666664</c:v>
                </c:pt>
                <c:pt idx="31647">
                  <c:v>43147.895833333336</c:v>
                </c:pt>
                <c:pt idx="31648">
                  <c:v>43147.90625</c:v>
                </c:pt>
                <c:pt idx="31649">
                  <c:v>43147.916666666664</c:v>
                </c:pt>
                <c:pt idx="31650">
                  <c:v>43147.927083333336</c:v>
                </c:pt>
                <c:pt idx="31651">
                  <c:v>43147.9375</c:v>
                </c:pt>
                <c:pt idx="31652">
                  <c:v>43147.947916666664</c:v>
                </c:pt>
                <c:pt idx="31653">
                  <c:v>43147.958333333336</c:v>
                </c:pt>
                <c:pt idx="31654">
                  <c:v>43147.96875</c:v>
                </c:pt>
                <c:pt idx="31655">
                  <c:v>43147.979166666664</c:v>
                </c:pt>
                <c:pt idx="31656">
                  <c:v>43147.989583333336</c:v>
                </c:pt>
                <c:pt idx="31657">
                  <c:v>43148</c:v>
                </c:pt>
                <c:pt idx="31658">
                  <c:v>43148.010416666664</c:v>
                </c:pt>
                <c:pt idx="31659">
                  <c:v>43148.020833333336</c:v>
                </c:pt>
                <c:pt idx="31660">
                  <c:v>43148.03125</c:v>
                </c:pt>
                <c:pt idx="31661">
                  <c:v>43148.041666666664</c:v>
                </c:pt>
                <c:pt idx="31662">
                  <c:v>43148.052083333336</c:v>
                </c:pt>
                <c:pt idx="31663">
                  <c:v>43148.0625</c:v>
                </c:pt>
                <c:pt idx="31664">
                  <c:v>43148.072916666664</c:v>
                </c:pt>
                <c:pt idx="31665">
                  <c:v>43148.083333333336</c:v>
                </c:pt>
                <c:pt idx="31666">
                  <c:v>43148.09375</c:v>
                </c:pt>
                <c:pt idx="31667">
                  <c:v>43148.104166666664</c:v>
                </c:pt>
                <c:pt idx="31668">
                  <c:v>43148.114583333336</c:v>
                </c:pt>
                <c:pt idx="31669">
                  <c:v>43148.125</c:v>
                </c:pt>
                <c:pt idx="31670">
                  <c:v>43148.135416666664</c:v>
                </c:pt>
                <c:pt idx="31671">
                  <c:v>43148.145833333336</c:v>
                </c:pt>
                <c:pt idx="31672">
                  <c:v>43148.15625</c:v>
                </c:pt>
                <c:pt idx="31673">
                  <c:v>43148.166666666664</c:v>
                </c:pt>
                <c:pt idx="31674">
                  <c:v>43148.177083333336</c:v>
                </c:pt>
                <c:pt idx="31675">
                  <c:v>43148.1875</c:v>
                </c:pt>
                <c:pt idx="31676">
                  <c:v>43148.197916666664</c:v>
                </c:pt>
                <c:pt idx="31677">
                  <c:v>43148.208333333336</c:v>
                </c:pt>
                <c:pt idx="31678">
                  <c:v>43148.21875</c:v>
                </c:pt>
                <c:pt idx="31679">
                  <c:v>43148.229166666664</c:v>
                </c:pt>
                <c:pt idx="31680">
                  <c:v>43148.239583333336</c:v>
                </c:pt>
                <c:pt idx="31681">
                  <c:v>43148.25</c:v>
                </c:pt>
                <c:pt idx="31682">
                  <c:v>43148.260416666664</c:v>
                </c:pt>
                <c:pt idx="31683">
                  <c:v>43148.270833333336</c:v>
                </c:pt>
                <c:pt idx="31684">
                  <c:v>43148.28125</c:v>
                </c:pt>
                <c:pt idx="31685">
                  <c:v>43148.291666666664</c:v>
                </c:pt>
                <c:pt idx="31686">
                  <c:v>43148.302083333336</c:v>
                </c:pt>
                <c:pt idx="31687">
                  <c:v>43148.3125</c:v>
                </c:pt>
                <c:pt idx="31688">
                  <c:v>43148.322916666664</c:v>
                </c:pt>
                <c:pt idx="31689">
                  <c:v>43148.333333333336</c:v>
                </c:pt>
                <c:pt idx="31690">
                  <c:v>43148.34375</c:v>
                </c:pt>
                <c:pt idx="31691">
                  <c:v>43148.354166666664</c:v>
                </c:pt>
                <c:pt idx="31692">
                  <c:v>43148.364583333336</c:v>
                </c:pt>
                <c:pt idx="31693">
                  <c:v>43148.375</c:v>
                </c:pt>
                <c:pt idx="31694">
                  <c:v>43148.385416666664</c:v>
                </c:pt>
                <c:pt idx="31695">
                  <c:v>43148.395833333336</c:v>
                </c:pt>
                <c:pt idx="31696">
                  <c:v>43148.40625</c:v>
                </c:pt>
                <c:pt idx="31697">
                  <c:v>43148.416666666664</c:v>
                </c:pt>
                <c:pt idx="31698">
                  <c:v>43148.427083333336</c:v>
                </c:pt>
                <c:pt idx="31699">
                  <c:v>43148.4375</c:v>
                </c:pt>
                <c:pt idx="31700">
                  <c:v>43148.447916666664</c:v>
                </c:pt>
                <c:pt idx="31701">
                  <c:v>43148.458333333336</c:v>
                </c:pt>
                <c:pt idx="31702">
                  <c:v>43148.46875</c:v>
                </c:pt>
                <c:pt idx="31703">
                  <c:v>43148.479166666664</c:v>
                </c:pt>
                <c:pt idx="31704">
                  <c:v>43148.489583333336</c:v>
                </c:pt>
                <c:pt idx="31705">
                  <c:v>43148.5</c:v>
                </c:pt>
                <c:pt idx="31706">
                  <c:v>43148.510416666664</c:v>
                </c:pt>
                <c:pt idx="31707">
                  <c:v>43148.520833333336</c:v>
                </c:pt>
                <c:pt idx="31708">
                  <c:v>43148.53125</c:v>
                </c:pt>
                <c:pt idx="31709">
                  <c:v>43148.541666666664</c:v>
                </c:pt>
                <c:pt idx="31710">
                  <c:v>43148.552083333336</c:v>
                </c:pt>
                <c:pt idx="31711">
                  <c:v>43148.5625</c:v>
                </c:pt>
                <c:pt idx="31712">
                  <c:v>43148.572916666664</c:v>
                </c:pt>
                <c:pt idx="31713">
                  <c:v>43148.583333333336</c:v>
                </c:pt>
                <c:pt idx="31714">
                  <c:v>43148.59375</c:v>
                </c:pt>
                <c:pt idx="31715">
                  <c:v>43148.604166666664</c:v>
                </c:pt>
                <c:pt idx="31716">
                  <c:v>43148.614583333336</c:v>
                </c:pt>
                <c:pt idx="31717">
                  <c:v>43148.625</c:v>
                </c:pt>
                <c:pt idx="31718">
                  <c:v>43148.635416666664</c:v>
                </c:pt>
                <c:pt idx="31719">
                  <c:v>43148.645833333336</c:v>
                </c:pt>
                <c:pt idx="31720">
                  <c:v>43148.65625</c:v>
                </c:pt>
                <c:pt idx="31721">
                  <c:v>43148.666666666664</c:v>
                </c:pt>
                <c:pt idx="31722">
                  <c:v>43148.677083333336</c:v>
                </c:pt>
                <c:pt idx="31723">
                  <c:v>43148.6875</c:v>
                </c:pt>
                <c:pt idx="31724">
                  <c:v>43148.697916666664</c:v>
                </c:pt>
                <c:pt idx="31725">
                  <c:v>43148.708333333336</c:v>
                </c:pt>
                <c:pt idx="31726">
                  <c:v>43148.71875</c:v>
                </c:pt>
                <c:pt idx="31727">
                  <c:v>43148.729166666664</c:v>
                </c:pt>
                <c:pt idx="31728">
                  <c:v>43148.739583333336</c:v>
                </c:pt>
                <c:pt idx="31729">
                  <c:v>43148.75</c:v>
                </c:pt>
                <c:pt idx="31730">
                  <c:v>43148.760416666664</c:v>
                </c:pt>
                <c:pt idx="31731">
                  <c:v>43148.770833333336</c:v>
                </c:pt>
                <c:pt idx="31732">
                  <c:v>43148.78125</c:v>
                </c:pt>
                <c:pt idx="31733">
                  <c:v>43148.791666666664</c:v>
                </c:pt>
                <c:pt idx="31734">
                  <c:v>43148.802083333336</c:v>
                </c:pt>
                <c:pt idx="31735">
                  <c:v>43148.8125</c:v>
                </c:pt>
                <c:pt idx="31736">
                  <c:v>43148.822916666664</c:v>
                </c:pt>
                <c:pt idx="31737">
                  <c:v>43148.833333333336</c:v>
                </c:pt>
                <c:pt idx="31738">
                  <c:v>43148.84375</c:v>
                </c:pt>
                <c:pt idx="31739">
                  <c:v>43148.854166666664</c:v>
                </c:pt>
                <c:pt idx="31740">
                  <c:v>43148.864583333336</c:v>
                </c:pt>
                <c:pt idx="31741">
                  <c:v>43148.875</c:v>
                </c:pt>
                <c:pt idx="31742">
                  <c:v>43148.885416666664</c:v>
                </c:pt>
                <c:pt idx="31743">
                  <c:v>43148.895833333336</c:v>
                </c:pt>
                <c:pt idx="31744">
                  <c:v>43148.90625</c:v>
                </c:pt>
                <c:pt idx="31745">
                  <c:v>43148.916666666664</c:v>
                </c:pt>
                <c:pt idx="31746">
                  <c:v>43148.927083333336</c:v>
                </c:pt>
                <c:pt idx="31747">
                  <c:v>43148.9375</c:v>
                </c:pt>
                <c:pt idx="31748">
                  <c:v>43148.947916666664</c:v>
                </c:pt>
                <c:pt idx="31749">
                  <c:v>43148.958333333336</c:v>
                </c:pt>
                <c:pt idx="31750">
                  <c:v>43148.96875</c:v>
                </c:pt>
                <c:pt idx="31751">
                  <c:v>43148.979166666664</c:v>
                </c:pt>
                <c:pt idx="31752">
                  <c:v>43148.989583333336</c:v>
                </c:pt>
                <c:pt idx="31753">
                  <c:v>43149</c:v>
                </c:pt>
                <c:pt idx="31754">
                  <c:v>43149.010416666664</c:v>
                </c:pt>
                <c:pt idx="31755">
                  <c:v>43149.020833333336</c:v>
                </c:pt>
                <c:pt idx="31756">
                  <c:v>43149.03125</c:v>
                </c:pt>
                <c:pt idx="31757">
                  <c:v>43149.041666666664</c:v>
                </c:pt>
                <c:pt idx="31758">
                  <c:v>43149.052083333336</c:v>
                </c:pt>
                <c:pt idx="31759">
                  <c:v>43149.0625</c:v>
                </c:pt>
                <c:pt idx="31760">
                  <c:v>43149.072916666664</c:v>
                </c:pt>
                <c:pt idx="31761">
                  <c:v>43149.083333333336</c:v>
                </c:pt>
                <c:pt idx="31762">
                  <c:v>43149.09375</c:v>
                </c:pt>
                <c:pt idx="31763">
                  <c:v>43149.104166666664</c:v>
                </c:pt>
                <c:pt idx="31764">
                  <c:v>43149.114583333336</c:v>
                </c:pt>
                <c:pt idx="31765">
                  <c:v>43149.125</c:v>
                </c:pt>
                <c:pt idx="31766">
                  <c:v>43149.135416666664</c:v>
                </c:pt>
                <c:pt idx="31767">
                  <c:v>43149.145833333336</c:v>
                </c:pt>
                <c:pt idx="31768">
                  <c:v>43149.15625</c:v>
                </c:pt>
                <c:pt idx="31769">
                  <c:v>43149.166666666664</c:v>
                </c:pt>
                <c:pt idx="31770">
                  <c:v>43149.177083333336</c:v>
                </c:pt>
                <c:pt idx="31771">
                  <c:v>43149.1875</c:v>
                </c:pt>
                <c:pt idx="31772">
                  <c:v>43149.197916666664</c:v>
                </c:pt>
                <c:pt idx="31773">
                  <c:v>43149.208333333336</c:v>
                </c:pt>
                <c:pt idx="31774">
                  <c:v>43149.21875</c:v>
                </c:pt>
                <c:pt idx="31775">
                  <c:v>43149.229166666664</c:v>
                </c:pt>
                <c:pt idx="31776">
                  <c:v>43149.239583333336</c:v>
                </c:pt>
                <c:pt idx="31777">
                  <c:v>43149.25</c:v>
                </c:pt>
                <c:pt idx="31778">
                  <c:v>43149.260416666664</c:v>
                </c:pt>
                <c:pt idx="31779">
                  <c:v>43149.270833333336</c:v>
                </c:pt>
                <c:pt idx="31780">
                  <c:v>43149.28125</c:v>
                </c:pt>
                <c:pt idx="31781">
                  <c:v>43149.291666666664</c:v>
                </c:pt>
                <c:pt idx="31782">
                  <c:v>43149.302083333336</c:v>
                </c:pt>
                <c:pt idx="31783">
                  <c:v>43149.3125</c:v>
                </c:pt>
                <c:pt idx="31784">
                  <c:v>43149.322916666664</c:v>
                </c:pt>
                <c:pt idx="31785">
                  <c:v>43149.333333333336</c:v>
                </c:pt>
                <c:pt idx="31786">
                  <c:v>43149.34375</c:v>
                </c:pt>
                <c:pt idx="31787">
                  <c:v>43149.354166666664</c:v>
                </c:pt>
                <c:pt idx="31788">
                  <c:v>43149.364583333336</c:v>
                </c:pt>
                <c:pt idx="31789">
                  <c:v>43149.375</c:v>
                </c:pt>
                <c:pt idx="31790">
                  <c:v>43149.385416666664</c:v>
                </c:pt>
                <c:pt idx="31791">
                  <c:v>43149.395833333336</c:v>
                </c:pt>
                <c:pt idx="31792">
                  <c:v>43149.40625</c:v>
                </c:pt>
                <c:pt idx="31793">
                  <c:v>43149.416666666664</c:v>
                </c:pt>
                <c:pt idx="31794">
                  <c:v>43149.427083333336</c:v>
                </c:pt>
                <c:pt idx="31795">
                  <c:v>43149.4375</c:v>
                </c:pt>
                <c:pt idx="31796">
                  <c:v>43149.447916666664</c:v>
                </c:pt>
                <c:pt idx="31797">
                  <c:v>43149.458333333336</c:v>
                </c:pt>
                <c:pt idx="31798">
                  <c:v>43149.46875</c:v>
                </c:pt>
                <c:pt idx="31799">
                  <c:v>43149.479166666664</c:v>
                </c:pt>
                <c:pt idx="31800">
                  <c:v>43149.489583333336</c:v>
                </c:pt>
                <c:pt idx="31801">
                  <c:v>43149.5</c:v>
                </c:pt>
                <c:pt idx="31802">
                  <c:v>43149.510416666664</c:v>
                </c:pt>
                <c:pt idx="31803">
                  <c:v>43149.520833333336</c:v>
                </c:pt>
                <c:pt idx="31804">
                  <c:v>43149.53125</c:v>
                </c:pt>
                <c:pt idx="31805">
                  <c:v>43149.541666666664</c:v>
                </c:pt>
                <c:pt idx="31806">
                  <c:v>43149.552083333336</c:v>
                </c:pt>
                <c:pt idx="31807">
                  <c:v>43149.5625</c:v>
                </c:pt>
                <c:pt idx="31808">
                  <c:v>43149.572916666664</c:v>
                </c:pt>
                <c:pt idx="31809">
                  <c:v>43149.583333333336</c:v>
                </c:pt>
                <c:pt idx="31810">
                  <c:v>43149.59375</c:v>
                </c:pt>
                <c:pt idx="31811">
                  <c:v>43149.604166666664</c:v>
                </c:pt>
                <c:pt idx="31812">
                  <c:v>43149.614583333336</c:v>
                </c:pt>
                <c:pt idx="31813">
                  <c:v>43149.625</c:v>
                </c:pt>
                <c:pt idx="31814">
                  <c:v>43149.635416666664</c:v>
                </c:pt>
                <c:pt idx="31815">
                  <c:v>43149.645833333336</c:v>
                </c:pt>
                <c:pt idx="31816">
                  <c:v>43149.65625</c:v>
                </c:pt>
                <c:pt idx="31817">
                  <c:v>43149.666666666664</c:v>
                </c:pt>
                <c:pt idx="31818">
                  <c:v>43149.677083333336</c:v>
                </c:pt>
                <c:pt idx="31819">
                  <c:v>43149.6875</c:v>
                </c:pt>
                <c:pt idx="31820">
                  <c:v>43149.697916666664</c:v>
                </c:pt>
                <c:pt idx="31821">
                  <c:v>43149.708333333336</c:v>
                </c:pt>
                <c:pt idx="31822">
                  <c:v>43149.71875</c:v>
                </c:pt>
                <c:pt idx="31823">
                  <c:v>43149.729166666664</c:v>
                </c:pt>
                <c:pt idx="31824">
                  <c:v>43149.739583333336</c:v>
                </c:pt>
                <c:pt idx="31825">
                  <c:v>43149.75</c:v>
                </c:pt>
                <c:pt idx="31826">
                  <c:v>43149.760416666664</c:v>
                </c:pt>
                <c:pt idx="31827">
                  <c:v>43149.770833333336</c:v>
                </c:pt>
                <c:pt idx="31828">
                  <c:v>43149.78125</c:v>
                </c:pt>
                <c:pt idx="31829">
                  <c:v>43149.791666666664</c:v>
                </c:pt>
                <c:pt idx="31830">
                  <c:v>43149.802083333336</c:v>
                </c:pt>
                <c:pt idx="31831">
                  <c:v>43149.8125</c:v>
                </c:pt>
                <c:pt idx="31832">
                  <c:v>43149.822916666664</c:v>
                </c:pt>
                <c:pt idx="31833">
                  <c:v>43149.833333333336</c:v>
                </c:pt>
                <c:pt idx="31834">
                  <c:v>43149.84375</c:v>
                </c:pt>
                <c:pt idx="31835">
                  <c:v>43149.854166666664</c:v>
                </c:pt>
                <c:pt idx="31836">
                  <c:v>43149.864583333336</c:v>
                </c:pt>
                <c:pt idx="31837">
                  <c:v>43149.875</c:v>
                </c:pt>
                <c:pt idx="31838">
                  <c:v>43149.885416666664</c:v>
                </c:pt>
                <c:pt idx="31839">
                  <c:v>43149.895833333336</c:v>
                </c:pt>
                <c:pt idx="31840">
                  <c:v>43149.90625</c:v>
                </c:pt>
                <c:pt idx="31841">
                  <c:v>43149.916666666664</c:v>
                </c:pt>
                <c:pt idx="31842">
                  <c:v>43149.927083333336</c:v>
                </c:pt>
                <c:pt idx="31843">
                  <c:v>43149.9375</c:v>
                </c:pt>
                <c:pt idx="31844">
                  <c:v>43149.947916666664</c:v>
                </c:pt>
                <c:pt idx="31845">
                  <c:v>43149.958333333336</c:v>
                </c:pt>
                <c:pt idx="31846">
                  <c:v>43149.96875</c:v>
                </c:pt>
                <c:pt idx="31847">
                  <c:v>43149.979166666664</c:v>
                </c:pt>
                <c:pt idx="31848">
                  <c:v>43149.989583333336</c:v>
                </c:pt>
                <c:pt idx="31849">
                  <c:v>43150</c:v>
                </c:pt>
                <c:pt idx="31850">
                  <c:v>43150.010416666664</c:v>
                </c:pt>
                <c:pt idx="31851">
                  <c:v>43150.020833333336</c:v>
                </c:pt>
                <c:pt idx="31852">
                  <c:v>43150.03125</c:v>
                </c:pt>
                <c:pt idx="31853">
                  <c:v>43150.041666666664</c:v>
                </c:pt>
                <c:pt idx="31854">
                  <c:v>43150.052083333336</c:v>
                </c:pt>
                <c:pt idx="31855">
                  <c:v>43150.0625</c:v>
                </c:pt>
                <c:pt idx="31856">
                  <c:v>43150.072916666664</c:v>
                </c:pt>
                <c:pt idx="31857">
                  <c:v>43150.083333333336</c:v>
                </c:pt>
                <c:pt idx="31858">
                  <c:v>43150.09375</c:v>
                </c:pt>
                <c:pt idx="31859">
                  <c:v>43150.104166666664</c:v>
                </c:pt>
                <c:pt idx="31860">
                  <c:v>43150.114583333336</c:v>
                </c:pt>
                <c:pt idx="31861">
                  <c:v>43150.125</c:v>
                </c:pt>
                <c:pt idx="31862">
                  <c:v>43150.135416666664</c:v>
                </c:pt>
                <c:pt idx="31863">
                  <c:v>43150.145833333336</c:v>
                </c:pt>
                <c:pt idx="31864">
                  <c:v>43150.15625</c:v>
                </c:pt>
                <c:pt idx="31865">
                  <c:v>43150.166666666664</c:v>
                </c:pt>
                <c:pt idx="31866">
                  <c:v>43150.177083333336</c:v>
                </c:pt>
                <c:pt idx="31867">
                  <c:v>43150.1875</c:v>
                </c:pt>
                <c:pt idx="31868">
                  <c:v>43150.197916666664</c:v>
                </c:pt>
                <c:pt idx="31869">
                  <c:v>43150.208333333336</c:v>
                </c:pt>
                <c:pt idx="31870">
                  <c:v>43150.21875</c:v>
                </c:pt>
                <c:pt idx="31871">
                  <c:v>43150.229166666664</c:v>
                </c:pt>
                <c:pt idx="31872">
                  <c:v>43150.239583333336</c:v>
                </c:pt>
                <c:pt idx="31873">
                  <c:v>43150.25</c:v>
                </c:pt>
                <c:pt idx="31874">
                  <c:v>43150.260416666664</c:v>
                </c:pt>
                <c:pt idx="31875">
                  <c:v>43150.270833333336</c:v>
                </c:pt>
                <c:pt idx="31876">
                  <c:v>43150.28125</c:v>
                </c:pt>
                <c:pt idx="31877">
                  <c:v>43150.291666666664</c:v>
                </c:pt>
                <c:pt idx="31878">
                  <c:v>43150.302083333336</c:v>
                </c:pt>
                <c:pt idx="31879">
                  <c:v>43150.3125</c:v>
                </c:pt>
                <c:pt idx="31880">
                  <c:v>43150.322916666664</c:v>
                </c:pt>
                <c:pt idx="31881">
                  <c:v>43150.333333333336</c:v>
                </c:pt>
                <c:pt idx="31882">
                  <c:v>43150.34375</c:v>
                </c:pt>
                <c:pt idx="31883">
                  <c:v>43150.354166666664</c:v>
                </c:pt>
                <c:pt idx="31884">
                  <c:v>43150.364583333336</c:v>
                </c:pt>
                <c:pt idx="31885">
                  <c:v>43150.375</c:v>
                </c:pt>
                <c:pt idx="31886">
                  <c:v>43150.385416666664</c:v>
                </c:pt>
                <c:pt idx="31887">
                  <c:v>43150.395833333336</c:v>
                </c:pt>
                <c:pt idx="31888">
                  <c:v>43150.40625</c:v>
                </c:pt>
                <c:pt idx="31889">
                  <c:v>43150.416666666664</c:v>
                </c:pt>
                <c:pt idx="31890">
                  <c:v>43150.427083333336</c:v>
                </c:pt>
                <c:pt idx="31891">
                  <c:v>43150.4375</c:v>
                </c:pt>
                <c:pt idx="31892">
                  <c:v>43150.447916666664</c:v>
                </c:pt>
                <c:pt idx="31893">
                  <c:v>43150.458333333336</c:v>
                </c:pt>
                <c:pt idx="31894">
                  <c:v>43150.46875</c:v>
                </c:pt>
                <c:pt idx="31895">
                  <c:v>43150.479166666664</c:v>
                </c:pt>
                <c:pt idx="31896">
                  <c:v>43150.489583333336</c:v>
                </c:pt>
                <c:pt idx="31897">
                  <c:v>43150.5</c:v>
                </c:pt>
                <c:pt idx="31898">
                  <c:v>43150.510416666664</c:v>
                </c:pt>
                <c:pt idx="31899">
                  <c:v>43150.520833333336</c:v>
                </c:pt>
                <c:pt idx="31900">
                  <c:v>43150.53125</c:v>
                </c:pt>
                <c:pt idx="31901">
                  <c:v>43150.541666666664</c:v>
                </c:pt>
                <c:pt idx="31902">
                  <c:v>43150.552083333336</c:v>
                </c:pt>
                <c:pt idx="31903">
                  <c:v>43150.5625</c:v>
                </c:pt>
                <c:pt idx="31904">
                  <c:v>43150.572916666664</c:v>
                </c:pt>
                <c:pt idx="31905">
                  <c:v>43150.583333333336</c:v>
                </c:pt>
                <c:pt idx="31906">
                  <c:v>43150.59375</c:v>
                </c:pt>
                <c:pt idx="31907">
                  <c:v>43150.604166666664</c:v>
                </c:pt>
                <c:pt idx="31908">
                  <c:v>43150.614583333336</c:v>
                </c:pt>
                <c:pt idx="31909">
                  <c:v>43150.625</c:v>
                </c:pt>
                <c:pt idx="31910">
                  <c:v>43150.635416666664</c:v>
                </c:pt>
                <c:pt idx="31911">
                  <c:v>43150.645833333336</c:v>
                </c:pt>
                <c:pt idx="31912">
                  <c:v>43150.65625</c:v>
                </c:pt>
                <c:pt idx="31913">
                  <c:v>43150.666666666664</c:v>
                </c:pt>
                <c:pt idx="31914">
                  <c:v>43150.677083333336</c:v>
                </c:pt>
                <c:pt idx="31915">
                  <c:v>43150.6875</c:v>
                </c:pt>
                <c:pt idx="31916">
                  <c:v>43150.697916666664</c:v>
                </c:pt>
                <c:pt idx="31917">
                  <c:v>43150.708333333336</c:v>
                </c:pt>
                <c:pt idx="31918">
                  <c:v>43150.71875</c:v>
                </c:pt>
                <c:pt idx="31919">
                  <c:v>43150.729166666664</c:v>
                </c:pt>
                <c:pt idx="31920">
                  <c:v>43150.739583333336</c:v>
                </c:pt>
                <c:pt idx="31921">
                  <c:v>43150.75</c:v>
                </c:pt>
                <c:pt idx="31922">
                  <c:v>43150.760416666664</c:v>
                </c:pt>
                <c:pt idx="31923">
                  <c:v>43150.770833333336</c:v>
                </c:pt>
                <c:pt idx="31924">
                  <c:v>43150.78125</c:v>
                </c:pt>
                <c:pt idx="31925">
                  <c:v>43150.791666666664</c:v>
                </c:pt>
                <c:pt idx="31926">
                  <c:v>43150.802083333336</c:v>
                </c:pt>
                <c:pt idx="31927">
                  <c:v>43150.8125</c:v>
                </c:pt>
                <c:pt idx="31928">
                  <c:v>43150.822916666664</c:v>
                </c:pt>
                <c:pt idx="31929">
                  <c:v>43150.833333333336</c:v>
                </c:pt>
                <c:pt idx="31930">
                  <c:v>43150.84375</c:v>
                </c:pt>
                <c:pt idx="31931">
                  <c:v>43150.854166666664</c:v>
                </c:pt>
                <c:pt idx="31932">
                  <c:v>43150.864583333336</c:v>
                </c:pt>
                <c:pt idx="31933">
                  <c:v>43150.875</c:v>
                </c:pt>
                <c:pt idx="31934">
                  <c:v>43150.885416666664</c:v>
                </c:pt>
                <c:pt idx="31935">
                  <c:v>43150.895833333336</c:v>
                </c:pt>
                <c:pt idx="31936">
                  <c:v>43150.90625</c:v>
                </c:pt>
                <c:pt idx="31937">
                  <c:v>43150.916666666664</c:v>
                </c:pt>
                <c:pt idx="31938">
                  <c:v>43150.927083333336</c:v>
                </c:pt>
                <c:pt idx="31939">
                  <c:v>43150.9375</c:v>
                </c:pt>
                <c:pt idx="31940">
                  <c:v>43150.947916666664</c:v>
                </c:pt>
                <c:pt idx="31941">
                  <c:v>43150.958333333336</c:v>
                </c:pt>
                <c:pt idx="31942">
                  <c:v>43150.96875</c:v>
                </c:pt>
                <c:pt idx="31943">
                  <c:v>43150.979166666664</c:v>
                </c:pt>
                <c:pt idx="31944">
                  <c:v>43150.989583333336</c:v>
                </c:pt>
                <c:pt idx="31945">
                  <c:v>43151</c:v>
                </c:pt>
                <c:pt idx="31946">
                  <c:v>43151.010416666664</c:v>
                </c:pt>
                <c:pt idx="31947">
                  <c:v>43151.020833333336</c:v>
                </c:pt>
                <c:pt idx="31948">
                  <c:v>43151.03125</c:v>
                </c:pt>
                <c:pt idx="31949">
                  <c:v>43151.041666666664</c:v>
                </c:pt>
                <c:pt idx="31950">
                  <c:v>43151.052083333336</c:v>
                </c:pt>
                <c:pt idx="31951">
                  <c:v>43151.0625</c:v>
                </c:pt>
                <c:pt idx="31952">
                  <c:v>43151.072916666664</c:v>
                </c:pt>
                <c:pt idx="31953">
                  <c:v>43151.083333333336</c:v>
                </c:pt>
                <c:pt idx="31954">
                  <c:v>43151.09375</c:v>
                </c:pt>
                <c:pt idx="31955">
                  <c:v>43151.104166666664</c:v>
                </c:pt>
                <c:pt idx="31956">
                  <c:v>43151.114583333336</c:v>
                </c:pt>
                <c:pt idx="31957">
                  <c:v>43151.125</c:v>
                </c:pt>
                <c:pt idx="31958">
                  <c:v>43151.135416666664</c:v>
                </c:pt>
                <c:pt idx="31959">
                  <c:v>43151.145833333336</c:v>
                </c:pt>
                <c:pt idx="31960">
                  <c:v>43151.15625</c:v>
                </c:pt>
                <c:pt idx="31961">
                  <c:v>43151.166666666664</c:v>
                </c:pt>
                <c:pt idx="31962">
                  <c:v>43151.177083333336</c:v>
                </c:pt>
                <c:pt idx="31963">
                  <c:v>43151.1875</c:v>
                </c:pt>
                <c:pt idx="31964">
                  <c:v>43151.197916666664</c:v>
                </c:pt>
                <c:pt idx="31965">
                  <c:v>43151.208333333336</c:v>
                </c:pt>
                <c:pt idx="31966">
                  <c:v>43151.21875</c:v>
                </c:pt>
                <c:pt idx="31967">
                  <c:v>43151.229166666664</c:v>
                </c:pt>
                <c:pt idx="31968">
                  <c:v>43151.239583333336</c:v>
                </c:pt>
                <c:pt idx="31969">
                  <c:v>43151.25</c:v>
                </c:pt>
                <c:pt idx="31970">
                  <c:v>43151.260416666664</c:v>
                </c:pt>
                <c:pt idx="31971">
                  <c:v>43151.270833333336</c:v>
                </c:pt>
                <c:pt idx="31972">
                  <c:v>43151.28125</c:v>
                </c:pt>
                <c:pt idx="31973">
                  <c:v>43151.291666666664</c:v>
                </c:pt>
                <c:pt idx="31974">
                  <c:v>43151.302083333336</c:v>
                </c:pt>
                <c:pt idx="31975">
                  <c:v>43151.3125</c:v>
                </c:pt>
                <c:pt idx="31976">
                  <c:v>43151.322916666664</c:v>
                </c:pt>
                <c:pt idx="31977">
                  <c:v>43151.333333333336</c:v>
                </c:pt>
                <c:pt idx="31978">
                  <c:v>43151.34375</c:v>
                </c:pt>
                <c:pt idx="31979">
                  <c:v>43151.354166666664</c:v>
                </c:pt>
                <c:pt idx="31980">
                  <c:v>43151.364583333336</c:v>
                </c:pt>
                <c:pt idx="31981">
                  <c:v>43151.375</c:v>
                </c:pt>
                <c:pt idx="31982">
                  <c:v>43151.385416666664</c:v>
                </c:pt>
                <c:pt idx="31983">
                  <c:v>43151.395833333336</c:v>
                </c:pt>
                <c:pt idx="31984">
                  <c:v>43151.40625</c:v>
                </c:pt>
                <c:pt idx="31985">
                  <c:v>43151.416666666664</c:v>
                </c:pt>
                <c:pt idx="31986">
                  <c:v>43151.427083333336</c:v>
                </c:pt>
                <c:pt idx="31987">
                  <c:v>43151.4375</c:v>
                </c:pt>
                <c:pt idx="31988">
                  <c:v>43151.447916666664</c:v>
                </c:pt>
                <c:pt idx="31989">
                  <c:v>43151.458333333336</c:v>
                </c:pt>
                <c:pt idx="31990">
                  <c:v>43151.46875</c:v>
                </c:pt>
                <c:pt idx="31991">
                  <c:v>43151.479166666664</c:v>
                </c:pt>
                <c:pt idx="31992">
                  <c:v>43151.489583333336</c:v>
                </c:pt>
                <c:pt idx="31993">
                  <c:v>43151.5</c:v>
                </c:pt>
                <c:pt idx="31994">
                  <c:v>43151.510416666664</c:v>
                </c:pt>
                <c:pt idx="31995">
                  <c:v>43151.520833333336</c:v>
                </c:pt>
                <c:pt idx="31996">
                  <c:v>43151.53125</c:v>
                </c:pt>
                <c:pt idx="31997">
                  <c:v>43151.541666666664</c:v>
                </c:pt>
                <c:pt idx="31998">
                  <c:v>43151.552083333336</c:v>
                </c:pt>
                <c:pt idx="31999">
                  <c:v>43151.5625</c:v>
                </c:pt>
                <c:pt idx="32000">
                  <c:v>43151.572916666664</c:v>
                </c:pt>
                <c:pt idx="32001">
                  <c:v>43151.583333333336</c:v>
                </c:pt>
                <c:pt idx="32002">
                  <c:v>43151.59375</c:v>
                </c:pt>
                <c:pt idx="32003">
                  <c:v>43151.604166666664</c:v>
                </c:pt>
                <c:pt idx="32004">
                  <c:v>43151.614583333336</c:v>
                </c:pt>
                <c:pt idx="32005">
                  <c:v>43151.625</c:v>
                </c:pt>
                <c:pt idx="32006">
                  <c:v>43151.635416666664</c:v>
                </c:pt>
                <c:pt idx="32007">
                  <c:v>43151.645833333336</c:v>
                </c:pt>
                <c:pt idx="32008">
                  <c:v>43151.65625</c:v>
                </c:pt>
                <c:pt idx="32009">
                  <c:v>43151.666666666664</c:v>
                </c:pt>
                <c:pt idx="32010">
                  <c:v>43151.677083333336</c:v>
                </c:pt>
                <c:pt idx="32011">
                  <c:v>43151.6875</c:v>
                </c:pt>
                <c:pt idx="32012">
                  <c:v>43151.697916666664</c:v>
                </c:pt>
                <c:pt idx="32013">
                  <c:v>43151.708333333336</c:v>
                </c:pt>
                <c:pt idx="32014">
                  <c:v>43151.71875</c:v>
                </c:pt>
                <c:pt idx="32015">
                  <c:v>43151.729166666664</c:v>
                </c:pt>
                <c:pt idx="32016">
                  <c:v>43151.739583333336</c:v>
                </c:pt>
                <c:pt idx="32017">
                  <c:v>43151.75</c:v>
                </c:pt>
                <c:pt idx="32018">
                  <c:v>43151.760416666664</c:v>
                </c:pt>
                <c:pt idx="32019">
                  <c:v>43151.770833333336</c:v>
                </c:pt>
                <c:pt idx="32020">
                  <c:v>43151.78125</c:v>
                </c:pt>
                <c:pt idx="32021">
                  <c:v>43151.791666666664</c:v>
                </c:pt>
                <c:pt idx="32022">
                  <c:v>43151.802083333336</c:v>
                </c:pt>
                <c:pt idx="32023">
                  <c:v>43151.8125</c:v>
                </c:pt>
                <c:pt idx="32024">
                  <c:v>43151.822916666664</c:v>
                </c:pt>
                <c:pt idx="32025">
                  <c:v>43151.833333333336</c:v>
                </c:pt>
                <c:pt idx="32026">
                  <c:v>43151.84375</c:v>
                </c:pt>
                <c:pt idx="32027">
                  <c:v>43151.854166666664</c:v>
                </c:pt>
                <c:pt idx="32028">
                  <c:v>43151.864583333336</c:v>
                </c:pt>
                <c:pt idx="32029">
                  <c:v>43151.875</c:v>
                </c:pt>
                <c:pt idx="32030">
                  <c:v>43151.885416666664</c:v>
                </c:pt>
                <c:pt idx="32031">
                  <c:v>43151.895833333336</c:v>
                </c:pt>
                <c:pt idx="32032">
                  <c:v>43151.90625</c:v>
                </c:pt>
                <c:pt idx="32033">
                  <c:v>43151.916666666664</c:v>
                </c:pt>
                <c:pt idx="32034">
                  <c:v>43151.927083333336</c:v>
                </c:pt>
                <c:pt idx="32035">
                  <c:v>43151.9375</c:v>
                </c:pt>
                <c:pt idx="32036">
                  <c:v>43151.947916666664</c:v>
                </c:pt>
                <c:pt idx="32037">
                  <c:v>43151.958333333336</c:v>
                </c:pt>
                <c:pt idx="32038">
                  <c:v>43151.96875</c:v>
                </c:pt>
                <c:pt idx="32039">
                  <c:v>43151.979166666664</c:v>
                </c:pt>
                <c:pt idx="32040">
                  <c:v>43151.989583333336</c:v>
                </c:pt>
                <c:pt idx="32041">
                  <c:v>43152</c:v>
                </c:pt>
                <c:pt idx="32042">
                  <c:v>43152.010416666664</c:v>
                </c:pt>
                <c:pt idx="32043">
                  <c:v>43152.020833333336</c:v>
                </c:pt>
                <c:pt idx="32044">
                  <c:v>43152.03125</c:v>
                </c:pt>
                <c:pt idx="32045">
                  <c:v>43152.041666666664</c:v>
                </c:pt>
                <c:pt idx="32046">
                  <c:v>43152.052083333336</c:v>
                </c:pt>
                <c:pt idx="32047">
                  <c:v>43152.0625</c:v>
                </c:pt>
                <c:pt idx="32048">
                  <c:v>43152.072916666664</c:v>
                </c:pt>
                <c:pt idx="32049">
                  <c:v>43152.083333333336</c:v>
                </c:pt>
                <c:pt idx="32050">
                  <c:v>43152.09375</c:v>
                </c:pt>
                <c:pt idx="32051">
                  <c:v>43152.104166666664</c:v>
                </c:pt>
                <c:pt idx="32052">
                  <c:v>43152.114583333336</c:v>
                </c:pt>
                <c:pt idx="32053">
                  <c:v>43152.125</c:v>
                </c:pt>
                <c:pt idx="32054">
                  <c:v>43152.135416666664</c:v>
                </c:pt>
                <c:pt idx="32055">
                  <c:v>43152.145833333336</c:v>
                </c:pt>
                <c:pt idx="32056">
                  <c:v>43152.15625</c:v>
                </c:pt>
                <c:pt idx="32057">
                  <c:v>43152.166666666664</c:v>
                </c:pt>
                <c:pt idx="32058">
                  <c:v>43152.177083333336</c:v>
                </c:pt>
                <c:pt idx="32059">
                  <c:v>43152.1875</c:v>
                </c:pt>
                <c:pt idx="32060">
                  <c:v>43152.197916666664</c:v>
                </c:pt>
                <c:pt idx="32061">
                  <c:v>43152.208333333336</c:v>
                </c:pt>
                <c:pt idx="32062">
                  <c:v>43152.21875</c:v>
                </c:pt>
                <c:pt idx="32063">
                  <c:v>43152.229166666664</c:v>
                </c:pt>
                <c:pt idx="32064">
                  <c:v>43152.239583333336</c:v>
                </c:pt>
                <c:pt idx="32065">
                  <c:v>43152.25</c:v>
                </c:pt>
                <c:pt idx="32066">
                  <c:v>43152.260416666664</c:v>
                </c:pt>
                <c:pt idx="32067">
                  <c:v>43152.270833333336</c:v>
                </c:pt>
                <c:pt idx="32068">
                  <c:v>43152.28125</c:v>
                </c:pt>
                <c:pt idx="32069">
                  <c:v>43152.291666666664</c:v>
                </c:pt>
                <c:pt idx="32070">
                  <c:v>43152.302083333336</c:v>
                </c:pt>
                <c:pt idx="32071">
                  <c:v>43152.3125</c:v>
                </c:pt>
                <c:pt idx="32072">
                  <c:v>43152.322916666664</c:v>
                </c:pt>
                <c:pt idx="32073">
                  <c:v>43152.333333333336</c:v>
                </c:pt>
                <c:pt idx="32074">
                  <c:v>43152.34375</c:v>
                </c:pt>
                <c:pt idx="32075">
                  <c:v>43152.354166666664</c:v>
                </c:pt>
                <c:pt idx="32076">
                  <c:v>43152.364583333336</c:v>
                </c:pt>
                <c:pt idx="32077">
                  <c:v>43152.375</c:v>
                </c:pt>
                <c:pt idx="32078">
                  <c:v>43152.385416666664</c:v>
                </c:pt>
                <c:pt idx="32079">
                  <c:v>43152.395833333336</c:v>
                </c:pt>
                <c:pt idx="32080">
                  <c:v>43152.40625</c:v>
                </c:pt>
                <c:pt idx="32081">
                  <c:v>43152.416666666664</c:v>
                </c:pt>
                <c:pt idx="32082">
                  <c:v>43152.427083333336</c:v>
                </c:pt>
                <c:pt idx="32083">
                  <c:v>43152.4375</c:v>
                </c:pt>
                <c:pt idx="32084">
                  <c:v>43152.447916666664</c:v>
                </c:pt>
                <c:pt idx="32085">
                  <c:v>43152.458333333336</c:v>
                </c:pt>
                <c:pt idx="32086">
                  <c:v>43152.46875</c:v>
                </c:pt>
                <c:pt idx="32087">
                  <c:v>43152.479166666664</c:v>
                </c:pt>
                <c:pt idx="32088">
                  <c:v>43152.489583333336</c:v>
                </c:pt>
                <c:pt idx="32089">
                  <c:v>43152.5</c:v>
                </c:pt>
                <c:pt idx="32090">
                  <c:v>43152.510416666664</c:v>
                </c:pt>
                <c:pt idx="32091">
                  <c:v>43152.520833333336</c:v>
                </c:pt>
                <c:pt idx="32092">
                  <c:v>43152.53125</c:v>
                </c:pt>
                <c:pt idx="32093">
                  <c:v>43152.541666666664</c:v>
                </c:pt>
                <c:pt idx="32094">
                  <c:v>43152.552083333336</c:v>
                </c:pt>
                <c:pt idx="32095">
                  <c:v>43152.5625</c:v>
                </c:pt>
                <c:pt idx="32096">
                  <c:v>43152.572916666664</c:v>
                </c:pt>
                <c:pt idx="32097">
                  <c:v>43152.583333333336</c:v>
                </c:pt>
                <c:pt idx="32098">
                  <c:v>43152.59375</c:v>
                </c:pt>
                <c:pt idx="32099">
                  <c:v>43152.604166666664</c:v>
                </c:pt>
                <c:pt idx="32100">
                  <c:v>43152.614583333336</c:v>
                </c:pt>
                <c:pt idx="32101">
                  <c:v>43152.625</c:v>
                </c:pt>
                <c:pt idx="32102">
                  <c:v>43152.635416666664</c:v>
                </c:pt>
                <c:pt idx="32103">
                  <c:v>43152.645833333336</c:v>
                </c:pt>
                <c:pt idx="32104">
                  <c:v>43152.65625</c:v>
                </c:pt>
                <c:pt idx="32105">
                  <c:v>43152.666666666664</c:v>
                </c:pt>
                <c:pt idx="32106">
                  <c:v>43152.677083333336</c:v>
                </c:pt>
                <c:pt idx="32107">
                  <c:v>43152.6875</c:v>
                </c:pt>
                <c:pt idx="32108">
                  <c:v>43152.697916666664</c:v>
                </c:pt>
                <c:pt idx="32109">
                  <c:v>43152.708333333336</c:v>
                </c:pt>
                <c:pt idx="32110">
                  <c:v>43152.71875</c:v>
                </c:pt>
                <c:pt idx="32111">
                  <c:v>43152.729166666664</c:v>
                </c:pt>
                <c:pt idx="32112">
                  <c:v>43152.739583333336</c:v>
                </c:pt>
                <c:pt idx="32113">
                  <c:v>43152.75</c:v>
                </c:pt>
                <c:pt idx="32114">
                  <c:v>43152.760416666664</c:v>
                </c:pt>
                <c:pt idx="32115">
                  <c:v>43152.770833333336</c:v>
                </c:pt>
                <c:pt idx="32116">
                  <c:v>43152.78125</c:v>
                </c:pt>
                <c:pt idx="32117">
                  <c:v>43152.791666666664</c:v>
                </c:pt>
                <c:pt idx="32118">
                  <c:v>43152.802083333336</c:v>
                </c:pt>
                <c:pt idx="32119">
                  <c:v>43152.8125</c:v>
                </c:pt>
                <c:pt idx="32120">
                  <c:v>43152.822916666664</c:v>
                </c:pt>
                <c:pt idx="32121">
                  <c:v>43152.833333333336</c:v>
                </c:pt>
                <c:pt idx="32122">
                  <c:v>43152.84375</c:v>
                </c:pt>
                <c:pt idx="32123">
                  <c:v>43152.854166666664</c:v>
                </c:pt>
                <c:pt idx="32124">
                  <c:v>43152.864583333336</c:v>
                </c:pt>
                <c:pt idx="32125">
                  <c:v>43152.875</c:v>
                </c:pt>
                <c:pt idx="32126">
                  <c:v>43152.885416666664</c:v>
                </c:pt>
                <c:pt idx="32127">
                  <c:v>43152.895833333336</c:v>
                </c:pt>
                <c:pt idx="32128">
                  <c:v>43152.90625</c:v>
                </c:pt>
                <c:pt idx="32129">
                  <c:v>43152.916666666664</c:v>
                </c:pt>
                <c:pt idx="32130">
                  <c:v>43152.927083333336</c:v>
                </c:pt>
                <c:pt idx="32131">
                  <c:v>43152.9375</c:v>
                </c:pt>
                <c:pt idx="32132">
                  <c:v>43152.947916666664</c:v>
                </c:pt>
                <c:pt idx="32133">
                  <c:v>43152.958333333336</c:v>
                </c:pt>
                <c:pt idx="32134">
                  <c:v>43152.96875</c:v>
                </c:pt>
                <c:pt idx="32135">
                  <c:v>43152.979166666664</c:v>
                </c:pt>
                <c:pt idx="32136">
                  <c:v>43152.989583333336</c:v>
                </c:pt>
                <c:pt idx="32137">
                  <c:v>43153</c:v>
                </c:pt>
                <c:pt idx="32138">
                  <c:v>43153.010416666664</c:v>
                </c:pt>
                <c:pt idx="32139">
                  <c:v>43153.020833333336</c:v>
                </c:pt>
                <c:pt idx="32140">
                  <c:v>43153.03125</c:v>
                </c:pt>
                <c:pt idx="32141">
                  <c:v>43153.041666666664</c:v>
                </c:pt>
                <c:pt idx="32142">
                  <c:v>43153.052083333336</c:v>
                </c:pt>
                <c:pt idx="32143">
                  <c:v>43153.0625</c:v>
                </c:pt>
                <c:pt idx="32144">
                  <c:v>43153.072916666664</c:v>
                </c:pt>
                <c:pt idx="32145">
                  <c:v>43153.083333333336</c:v>
                </c:pt>
                <c:pt idx="32146">
                  <c:v>43153.09375</c:v>
                </c:pt>
                <c:pt idx="32147">
                  <c:v>43153.104166666664</c:v>
                </c:pt>
                <c:pt idx="32148">
                  <c:v>43153.114583333336</c:v>
                </c:pt>
                <c:pt idx="32149">
                  <c:v>43153.125</c:v>
                </c:pt>
                <c:pt idx="32150">
                  <c:v>43153.135416666664</c:v>
                </c:pt>
                <c:pt idx="32151">
                  <c:v>43153.145833333336</c:v>
                </c:pt>
                <c:pt idx="32152">
                  <c:v>43153.15625</c:v>
                </c:pt>
                <c:pt idx="32153">
                  <c:v>43153.166666666664</c:v>
                </c:pt>
                <c:pt idx="32154">
                  <c:v>43153.177083333336</c:v>
                </c:pt>
                <c:pt idx="32155">
                  <c:v>43153.1875</c:v>
                </c:pt>
                <c:pt idx="32156">
                  <c:v>43153.197916666664</c:v>
                </c:pt>
                <c:pt idx="32157">
                  <c:v>43153.208333333336</c:v>
                </c:pt>
                <c:pt idx="32158">
                  <c:v>43153.21875</c:v>
                </c:pt>
                <c:pt idx="32159">
                  <c:v>43153.229166666664</c:v>
                </c:pt>
                <c:pt idx="32160">
                  <c:v>43153.239583333336</c:v>
                </c:pt>
                <c:pt idx="32161">
                  <c:v>43153.25</c:v>
                </c:pt>
                <c:pt idx="32162">
                  <c:v>43153.260416666664</c:v>
                </c:pt>
                <c:pt idx="32163">
                  <c:v>43153.270833333336</c:v>
                </c:pt>
                <c:pt idx="32164">
                  <c:v>43153.28125</c:v>
                </c:pt>
                <c:pt idx="32165">
                  <c:v>43153.291666666664</c:v>
                </c:pt>
                <c:pt idx="32166">
                  <c:v>43153.302083333336</c:v>
                </c:pt>
                <c:pt idx="32167">
                  <c:v>43153.3125</c:v>
                </c:pt>
                <c:pt idx="32168">
                  <c:v>43153.322916666664</c:v>
                </c:pt>
                <c:pt idx="32169">
                  <c:v>43153.333333333336</c:v>
                </c:pt>
                <c:pt idx="32170">
                  <c:v>43153.34375</c:v>
                </c:pt>
                <c:pt idx="32171">
                  <c:v>43153.354166666664</c:v>
                </c:pt>
                <c:pt idx="32172">
                  <c:v>43153.364583333336</c:v>
                </c:pt>
                <c:pt idx="32173">
                  <c:v>43153.375</c:v>
                </c:pt>
                <c:pt idx="32174">
                  <c:v>43153.385416666664</c:v>
                </c:pt>
                <c:pt idx="32175">
                  <c:v>43153.395833333336</c:v>
                </c:pt>
                <c:pt idx="32176">
                  <c:v>43153.40625</c:v>
                </c:pt>
                <c:pt idx="32177">
                  <c:v>43153.416666666664</c:v>
                </c:pt>
                <c:pt idx="32178">
                  <c:v>43153.427083333336</c:v>
                </c:pt>
                <c:pt idx="32179">
                  <c:v>43153.4375</c:v>
                </c:pt>
                <c:pt idx="32180">
                  <c:v>43153.447916666664</c:v>
                </c:pt>
                <c:pt idx="32181">
                  <c:v>43153.458333333336</c:v>
                </c:pt>
                <c:pt idx="32182">
                  <c:v>43153.46875</c:v>
                </c:pt>
                <c:pt idx="32183">
                  <c:v>43153.479166666664</c:v>
                </c:pt>
                <c:pt idx="32184">
                  <c:v>43153.489583333336</c:v>
                </c:pt>
                <c:pt idx="32185">
                  <c:v>43153.5</c:v>
                </c:pt>
                <c:pt idx="32186">
                  <c:v>43153.510416666664</c:v>
                </c:pt>
                <c:pt idx="32187">
                  <c:v>43153.520833333336</c:v>
                </c:pt>
                <c:pt idx="32188">
                  <c:v>43153.53125</c:v>
                </c:pt>
                <c:pt idx="32189">
                  <c:v>43153.541666666664</c:v>
                </c:pt>
                <c:pt idx="32190">
                  <c:v>43153.552083333336</c:v>
                </c:pt>
                <c:pt idx="32191">
                  <c:v>43153.5625</c:v>
                </c:pt>
                <c:pt idx="32192">
                  <c:v>43153.572916666664</c:v>
                </c:pt>
                <c:pt idx="32193">
                  <c:v>43153.583333333336</c:v>
                </c:pt>
                <c:pt idx="32194">
                  <c:v>43153.59375</c:v>
                </c:pt>
                <c:pt idx="32195">
                  <c:v>43153.604166666664</c:v>
                </c:pt>
                <c:pt idx="32196">
                  <c:v>43153.614583333336</c:v>
                </c:pt>
                <c:pt idx="32197">
                  <c:v>43153.625</c:v>
                </c:pt>
                <c:pt idx="32198">
                  <c:v>43153.635416666664</c:v>
                </c:pt>
                <c:pt idx="32199">
                  <c:v>43153.645833333336</c:v>
                </c:pt>
                <c:pt idx="32200">
                  <c:v>43153.65625</c:v>
                </c:pt>
                <c:pt idx="32201">
                  <c:v>43153.666666666664</c:v>
                </c:pt>
                <c:pt idx="32202">
                  <c:v>43153.677083333336</c:v>
                </c:pt>
                <c:pt idx="32203">
                  <c:v>43153.6875</c:v>
                </c:pt>
                <c:pt idx="32204">
                  <c:v>43153.697916666664</c:v>
                </c:pt>
                <c:pt idx="32205">
                  <c:v>43153.708333333336</c:v>
                </c:pt>
                <c:pt idx="32206">
                  <c:v>43153.71875</c:v>
                </c:pt>
                <c:pt idx="32207">
                  <c:v>43153.729166666664</c:v>
                </c:pt>
                <c:pt idx="32208">
                  <c:v>43153.739583333336</c:v>
                </c:pt>
                <c:pt idx="32209">
                  <c:v>43153.75</c:v>
                </c:pt>
                <c:pt idx="32210">
                  <c:v>43153.760416666664</c:v>
                </c:pt>
                <c:pt idx="32211">
                  <c:v>43153.770833333336</c:v>
                </c:pt>
                <c:pt idx="32212">
                  <c:v>43153.78125</c:v>
                </c:pt>
                <c:pt idx="32213">
                  <c:v>43153.791666666664</c:v>
                </c:pt>
                <c:pt idx="32214">
                  <c:v>43153.802083333336</c:v>
                </c:pt>
                <c:pt idx="32215">
                  <c:v>43153.8125</c:v>
                </c:pt>
                <c:pt idx="32216">
                  <c:v>43153.822916666664</c:v>
                </c:pt>
                <c:pt idx="32217">
                  <c:v>43153.833333333336</c:v>
                </c:pt>
                <c:pt idx="32218">
                  <c:v>43153.84375</c:v>
                </c:pt>
                <c:pt idx="32219">
                  <c:v>43153.854166666664</c:v>
                </c:pt>
                <c:pt idx="32220">
                  <c:v>43153.864583333336</c:v>
                </c:pt>
                <c:pt idx="32221">
                  <c:v>43153.875</c:v>
                </c:pt>
                <c:pt idx="32222">
                  <c:v>43153.885416666664</c:v>
                </c:pt>
                <c:pt idx="32223">
                  <c:v>43153.895833333336</c:v>
                </c:pt>
                <c:pt idx="32224">
                  <c:v>43153.90625</c:v>
                </c:pt>
                <c:pt idx="32225">
                  <c:v>43153.916666666664</c:v>
                </c:pt>
                <c:pt idx="32226">
                  <c:v>43153.927083333336</c:v>
                </c:pt>
                <c:pt idx="32227">
                  <c:v>43153.9375</c:v>
                </c:pt>
                <c:pt idx="32228">
                  <c:v>43153.947916666664</c:v>
                </c:pt>
                <c:pt idx="32229">
                  <c:v>43153.958333333336</c:v>
                </c:pt>
                <c:pt idx="32230">
                  <c:v>43153.96875</c:v>
                </c:pt>
                <c:pt idx="32231">
                  <c:v>43153.979166666664</c:v>
                </c:pt>
                <c:pt idx="32232">
                  <c:v>43153.989583333336</c:v>
                </c:pt>
                <c:pt idx="32233">
                  <c:v>43154</c:v>
                </c:pt>
                <c:pt idx="32234">
                  <c:v>43154.010416666664</c:v>
                </c:pt>
                <c:pt idx="32235">
                  <c:v>43154.020833333336</c:v>
                </c:pt>
                <c:pt idx="32236">
                  <c:v>43154.03125</c:v>
                </c:pt>
                <c:pt idx="32237">
                  <c:v>43154.041666666664</c:v>
                </c:pt>
                <c:pt idx="32238">
                  <c:v>43154.052083333336</c:v>
                </c:pt>
                <c:pt idx="32239">
                  <c:v>43154.0625</c:v>
                </c:pt>
                <c:pt idx="32240">
                  <c:v>43154.072916666664</c:v>
                </c:pt>
                <c:pt idx="32241">
                  <c:v>43154.083333333336</c:v>
                </c:pt>
                <c:pt idx="32242">
                  <c:v>43154.09375</c:v>
                </c:pt>
                <c:pt idx="32243">
                  <c:v>43154.104166666664</c:v>
                </c:pt>
                <c:pt idx="32244">
                  <c:v>43154.114583333336</c:v>
                </c:pt>
                <c:pt idx="32245">
                  <c:v>43154.125</c:v>
                </c:pt>
                <c:pt idx="32246">
                  <c:v>43154.135416666664</c:v>
                </c:pt>
                <c:pt idx="32247">
                  <c:v>43154.145833333336</c:v>
                </c:pt>
                <c:pt idx="32248">
                  <c:v>43154.15625</c:v>
                </c:pt>
                <c:pt idx="32249">
                  <c:v>43154.166666666664</c:v>
                </c:pt>
                <c:pt idx="32250">
                  <c:v>43154.177083333336</c:v>
                </c:pt>
                <c:pt idx="32251">
                  <c:v>43154.1875</c:v>
                </c:pt>
                <c:pt idx="32252">
                  <c:v>43154.197916666664</c:v>
                </c:pt>
                <c:pt idx="32253">
                  <c:v>43154.208333333336</c:v>
                </c:pt>
                <c:pt idx="32254">
                  <c:v>43154.21875</c:v>
                </c:pt>
                <c:pt idx="32255">
                  <c:v>43154.229166666664</c:v>
                </c:pt>
                <c:pt idx="32256">
                  <c:v>43154.239583333336</c:v>
                </c:pt>
                <c:pt idx="32257">
                  <c:v>43154.25</c:v>
                </c:pt>
                <c:pt idx="32258">
                  <c:v>43154.260416666664</c:v>
                </c:pt>
                <c:pt idx="32259">
                  <c:v>43154.270833333336</c:v>
                </c:pt>
                <c:pt idx="32260">
                  <c:v>43154.28125</c:v>
                </c:pt>
                <c:pt idx="32261">
                  <c:v>43154.291666666664</c:v>
                </c:pt>
                <c:pt idx="32262">
                  <c:v>43154.302083333336</c:v>
                </c:pt>
                <c:pt idx="32263">
                  <c:v>43154.3125</c:v>
                </c:pt>
                <c:pt idx="32264">
                  <c:v>43154.322916666664</c:v>
                </c:pt>
                <c:pt idx="32265">
                  <c:v>43154.333333333336</c:v>
                </c:pt>
                <c:pt idx="32266">
                  <c:v>43154.34375</c:v>
                </c:pt>
                <c:pt idx="32267">
                  <c:v>43154.354166666664</c:v>
                </c:pt>
                <c:pt idx="32268">
                  <c:v>43154.364583333336</c:v>
                </c:pt>
                <c:pt idx="32269">
                  <c:v>43154.375</c:v>
                </c:pt>
                <c:pt idx="32270">
                  <c:v>43154.385416666664</c:v>
                </c:pt>
                <c:pt idx="32271">
                  <c:v>43154.395833333336</c:v>
                </c:pt>
                <c:pt idx="32272">
                  <c:v>43154.40625</c:v>
                </c:pt>
                <c:pt idx="32273">
                  <c:v>43154.416666666664</c:v>
                </c:pt>
                <c:pt idx="32274">
                  <c:v>43154.427083333336</c:v>
                </c:pt>
                <c:pt idx="32275">
                  <c:v>43154.4375</c:v>
                </c:pt>
                <c:pt idx="32276">
                  <c:v>43154.447916666664</c:v>
                </c:pt>
                <c:pt idx="32277">
                  <c:v>43154.458333333336</c:v>
                </c:pt>
                <c:pt idx="32278">
                  <c:v>43154.46875</c:v>
                </c:pt>
                <c:pt idx="32279">
                  <c:v>43154.479166666664</c:v>
                </c:pt>
                <c:pt idx="32280">
                  <c:v>43154.489583333336</c:v>
                </c:pt>
                <c:pt idx="32281">
                  <c:v>43154.5</c:v>
                </c:pt>
                <c:pt idx="32282">
                  <c:v>43154.510416666664</c:v>
                </c:pt>
                <c:pt idx="32283">
                  <c:v>43154.520833333336</c:v>
                </c:pt>
                <c:pt idx="32284">
                  <c:v>43154.53125</c:v>
                </c:pt>
                <c:pt idx="32285">
                  <c:v>43154.541666666664</c:v>
                </c:pt>
                <c:pt idx="32286">
                  <c:v>43154.552083333336</c:v>
                </c:pt>
                <c:pt idx="32287">
                  <c:v>43154.5625</c:v>
                </c:pt>
                <c:pt idx="32288">
                  <c:v>43154.572916666664</c:v>
                </c:pt>
                <c:pt idx="32289">
                  <c:v>43154.583333333336</c:v>
                </c:pt>
                <c:pt idx="32290">
                  <c:v>43154.59375</c:v>
                </c:pt>
                <c:pt idx="32291">
                  <c:v>43154.604166666664</c:v>
                </c:pt>
                <c:pt idx="32292">
                  <c:v>43154.614583333336</c:v>
                </c:pt>
                <c:pt idx="32293">
                  <c:v>43154.625</c:v>
                </c:pt>
                <c:pt idx="32294">
                  <c:v>43154.635416666664</c:v>
                </c:pt>
                <c:pt idx="32295">
                  <c:v>43154.645833333336</c:v>
                </c:pt>
                <c:pt idx="32296">
                  <c:v>43154.65625</c:v>
                </c:pt>
                <c:pt idx="32297">
                  <c:v>43154.666666666664</c:v>
                </c:pt>
                <c:pt idx="32298">
                  <c:v>43154.677083333336</c:v>
                </c:pt>
                <c:pt idx="32299">
                  <c:v>43154.6875</c:v>
                </c:pt>
                <c:pt idx="32300">
                  <c:v>43154.697916666664</c:v>
                </c:pt>
                <c:pt idx="32301">
                  <c:v>43154.708333333336</c:v>
                </c:pt>
                <c:pt idx="32302">
                  <c:v>43154.71875</c:v>
                </c:pt>
                <c:pt idx="32303">
                  <c:v>43154.729166666664</c:v>
                </c:pt>
                <c:pt idx="32304">
                  <c:v>43154.739583333336</c:v>
                </c:pt>
                <c:pt idx="32305">
                  <c:v>43154.75</c:v>
                </c:pt>
                <c:pt idx="32306">
                  <c:v>43154.760416666664</c:v>
                </c:pt>
                <c:pt idx="32307">
                  <c:v>43154.770833333336</c:v>
                </c:pt>
                <c:pt idx="32308">
                  <c:v>43154.78125</c:v>
                </c:pt>
                <c:pt idx="32309">
                  <c:v>43154.791666666664</c:v>
                </c:pt>
                <c:pt idx="32310">
                  <c:v>43154.802083333336</c:v>
                </c:pt>
                <c:pt idx="32311">
                  <c:v>43154.8125</c:v>
                </c:pt>
                <c:pt idx="32312">
                  <c:v>43154.822916666664</c:v>
                </c:pt>
                <c:pt idx="32313">
                  <c:v>43154.833333333336</c:v>
                </c:pt>
                <c:pt idx="32314">
                  <c:v>43154.84375</c:v>
                </c:pt>
                <c:pt idx="32315">
                  <c:v>43154.854166666664</c:v>
                </c:pt>
                <c:pt idx="32316">
                  <c:v>43154.864583333336</c:v>
                </c:pt>
                <c:pt idx="32317">
                  <c:v>43154.875</c:v>
                </c:pt>
                <c:pt idx="32318">
                  <c:v>43154.885416666664</c:v>
                </c:pt>
                <c:pt idx="32319">
                  <c:v>43154.895833333336</c:v>
                </c:pt>
                <c:pt idx="32320">
                  <c:v>43154.90625</c:v>
                </c:pt>
                <c:pt idx="32321">
                  <c:v>43154.916666666664</c:v>
                </c:pt>
                <c:pt idx="32322">
                  <c:v>43154.927083333336</c:v>
                </c:pt>
                <c:pt idx="32323">
                  <c:v>43154.9375</c:v>
                </c:pt>
                <c:pt idx="32324">
                  <c:v>43154.947916666664</c:v>
                </c:pt>
                <c:pt idx="32325">
                  <c:v>43154.958333333336</c:v>
                </c:pt>
                <c:pt idx="32326">
                  <c:v>43154.96875</c:v>
                </c:pt>
                <c:pt idx="32327">
                  <c:v>43154.979166666664</c:v>
                </c:pt>
                <c:pt idx="32328">
                  <c:v>43154.989583333336</c:v>
                </c:pt>
                <c:pt idx="32329">
                  <c:v>43155</c:v>
                </c:pt>
                <c:pt idx="32330">
                  <c:v>43155.010416666664</c:v>
                </c:pt>
                <c:pt idx="32331">
                  <c:v>43155.020833333336</c:v>
                </c:pt>
                <c:pt idx="32332">
                  <c:v>43155.03125</c:v>
                </c:pt>
                <c:pt idx="32333">
                  <c:v>43155.041666666664</c:v>
                </c:pt>
                <c:pt idx="32334">
                  <c:v>43155.052083333336</c:v>
                </c:pt>
                <c:pt idx="32335">
                  <c:v>43155.0625</c:v>
                </c:pt>
                <c:pt idx="32336">
                  <c:v>43155.072916666664</c:v>
                </c:pt>
                <c:pt idx="32337">
                  <c:v>43155.083333333336</c:v>
                </c:pt>
                <c:pt idx="32338">
                  <c:v>43155.09375</c:v>
                </c:pt>
                <c:pt idx="32339">
                  <c:v>43155.104166666664</c:v>
                </c:pt>
                <c:pt idx="32340">
                  <c:v>43155.114583333336</c:v>
                </c:pt>
                <c:pt idx="32341">
                  <c:v>43155.125</c:v>
                </c:pt>
                <c:pt idx="32342">
                  <c:v>43155.135416666664</c:v>
                </c:pt>
                <c:pt idx="32343">
                  <c:v>43155.145833333336</c:v>
                </c:pt>
                <c:pt idx="32344">
                  <c:v>43155.15625</c:v>
                </c:pt>
                <c:pt idx="32345">
                  <c:v>43155.166666666664</c:v>
                </c:pt>
                <c:pt idx="32346">
                  <c:v>43155.177083333336</c:v>
                </c:pt>
                <c:pt idx="32347">
                  <c:v>43155.1875</c:v>
                </c:pt>
                <c:pt idx="32348">
                  <c:v>43155.197916666664</c:v>
                </c:pt>
                <c:pt idx="32349">
                  <c:v>43155.208333333336</c:v>
                </c:pt>
                <c:pt idx="32350">
                  <c:v>43155.21875</c:v>
                </c:pt>
                <c:pt idx="32351">
                  <c:v>43155.229166666664</c:v>
                </c:pt>
                <c:pt idx="32352">
                  <c:v>43155.239583333336</c:v>
                </c:pt>
                <c:pt idx="32353">
                  <c:v>43155.25</c:v>
                </c:pt>
                <c:pt idx="32354">
                  <c:v>43155.260416666664</c:v>
                </c:pt>
                <c:pt idx="32355">
                  <c:v>43155.270833333336</c:v>
                </c:pt>
                <c:pt idx="32356">
                  <c:v>43155.28125</c:v>
                </c:pt>
                <c:pt idx="32357">
                  <c:v>43155.291666666664</c:v>
                </c:pt>
                <c:pt idx="32358">
                  <c:v>43155.302083333336</c:v>
                </c:pt>
                <c:pt idx="32359">
                  <c:v>43155.3125</c:v>
                </c:pt>
                <c:pt idx="32360">
                  <c:v>43155.322916666664</c:v>
                </c:pt>
                <c:pt idx="32361">
                  <c:v>43155.333333333336</c:v>
                </c:pt>
                <c:pt idx="32362">
                  <c:v>43155.34375</c:v>
                </c:pt>
                <c:pt idx="32363">
                  <c:v>43155.354166666664</c:v>
                </c:pt>
                <c:pt idx="32364">
                  <c:v>43155.364583333336</c:v>
                </c:pt>
                <c:pt idx="32365">
                  <c:v>43155.375</c:v>
                </c:pt>
                <c:pt idx="32366">
                  <c:v>43155.385416666664</c:v>
                </c:pt>
                <c:pt idx="32367">
                  <c:v>43155.395833333336</c:v>
                </c:pt>
                <c:pt idx="32368">
                  <c:v>43155.40625</c:v>
                </c:pt>
                <c:pt idx="32369">
                  <c:v>43155.416666666664</c:v>
                </c:pt>
                <c:pt idx="32370">
                  <c:v>43155.427083333336</c:v>
                </c:pt>
                <c:pt idx="32371">
                  <c:v>43155.4375</c:v>
                </c:pt>
                <c:pt idx="32372">
                  <c:v>43155.447916666664</c:v>
                </c:pt>
                <c:pt idx="32373">
                  <c:v>43155.458333333336</c:v>
                </c:pt>
                <c:pt idx="32374">
                  <c:v>43155.46875</c:v>
                </c:pt>
                <c:pt idx="32375">
                  <c:v>43155.479166666664</c:v>
                </c:pt>
                <c:pt idx="32376">
                  <c:v>43155.489583333336</c:v>
                </c:pt>
                <c:pt idx="32377">
                  <c:v>43155.5</c:v>
                </c:pt>
                <c:pt idx="32378">
                  <c:v>43155.510416666664</c:v>
                </c:pt>
                <c:pt idx="32379">
                  <c:v>43155.520833333336</c:v>
                </c:pt>
                <c:pt idx="32380">
                  <c:v>43155.53125</c:v>
                </c:pt>
                <c:pt idx="32381">
                  <c:v>43155.541666666664</c:v>
                </c:pt>
                <c:pt idx="32382">
                  <c:v>43155.552083333336</c:v>
                </c:pt>
                <c:pt idx="32383">
                  <c:v>43155.5625</c:v>
                </c:pt>
                <c:pt idx="32384">
                  <c:v>43155.572916666664</c:v>
                </c:pt>
                <c:pt idx="32385">
                  <c:v>43155.583333333336</c:v>
                </c:pt>
                <c:pt idx="32386">
                  <c:v>43155.59375</c:v>
                </c:pt>
                <c:pt idx="32387">
                  <c:v>43155.604166666664</c:v>
                </c:pt>
                <c:pt idx="32388">
                  <c:v>43155.614583333336</c:v>
                </c:pt>
                <c:pt idx="32389">
                  <c:v>43155.625</c:v>
                </c:pt>
                <c:pt idx="32390">
                  <c:v>43155.635416666664</c:v>
                </c:pt>
                <c:pt idx="32391">
                  <c:v>43155.645833333336</c:v>
                </c:pt>
                <c:pt idx="32392">
                  <c:v>43155.65625</c:v>
                </c:pt>
                <c:pt idx="32393">
                  <c:v>43155.666666666664</c:v>
                </c:pt>
                <c:pt idx="32394">
                  <c:v>43155.677083333336</c:v>
                </c:pt>
                <c:pt idx="32395">
                  <c:v>43155.6875</c:v>
                </c:pt>
                <c:pt idx="32396">
                  <c:v>43155.697916666664</c:v>
                </c:pt>
                <c:pt idx="32397">
                  <c:v>43155.708333333336</c:v>
                </c:pt>
                <c:pt idx="32398">
                  <c:v>43155.71875</c:v>
                </c:pt>
                <c:pt idx="32399">
                  <c:v>43155.729166666664</c:v>
                </c:pt>
                <c:pt idx="32400">
                  <c:v>43155.739583333336</c:v>
                </c:pt>
                <c:pt idx="32401">
                  <c:v>43155.75</c:v>
                </c:pt>
                <c:pt idx="32402">
                  <c:v>43155.760416666664</c:v>
                </c:pt>
                <c:pt idx="32403">
                  <c:v>43155.770833333336</c:v>
                </c:pt>
                <c:pt idx="32404">
                  <c:v>43155.78125</c:v>
                </c:pt>
                <c:pt idx="32405">
                  <c:v>43155.791666666664</c:v>
                </c:pt>
                <c:pt idx="32406">
                  <c:v>43155.802083333336</c:v>
                </c:pt>
                <c:pt idx="32407">
                  <c:v>43155.8125</c:v>
                </c:pt>
                <c:pt idx="32408">
                  <c:v>43155.822916666664</c:v>
                </c:pt>
                <c:pt idx="32409">
                  <c:v>43155.833333333336</c:v>
                </c:pt>
                <c:pt idx="32410">
                  <c:v>43155.84375</c:v>
                </c:pt>
                <c:pt idx="32411">
                  <c:v>43155.854166666664</c:v>
                </c:pt>
                <c:pt idx="32412">
                  <c:v>43155.864583333336</c:v>
                </c:pt>
                <c:pt idx="32413">
                  <c:v>43155.875</c:v>
                </c:pt>
                <c:pt idx="32414">
                  <c:v>43155.885416666664</c:v>
                </c:pt>
                <c:pt idx="32415">
                  <c:v>43155.895833333336</c:v>
                </c:pt>
                <c:pt idx="32416">
                  <c:v>43155.90625</c:v>
                </c:pt>
                <c:pt idx="32417">
                  <c:v>43155.916666666664</c:v>
                </c:pt>
                <c:pt idx="32418">
                  <c:v>43155.927083333336</c:v>
                </c:pt>
                <c:pt idx="32419">
                  <c:v>43155.9375</c:v>
                </c:pt>
                <c:pt idx="32420">
                  <c:v>43155.947916666664</c:v>
                </c:pt>
                <c:pt idx="32421">
                  <c:v>43155.958333333336</c:v>
                </c:pt>
                <c:pt idx="32422">
                  <c:v>43155.96875</c:v>
                </c:pt>
                <c:pt idx="32423">
                  <c:v>43155.979166666664</c:v>
                </c:pt>
                <c:pt idx="32424">
                  <c:v>43155.989583333336</c:v>
                </c:pt>
                <c:pt idx="32425">
                  <c:v>43156</c:v>
                </c:pt>
                <c:pt idx="32426">
                  <c:v>43156.010416666664</c:v>
                </c:pt>
                <c:pt idx="32427">
                  <c:v>43156.020833333336</c:v>
                </c:pt>
                <c:pt idx="32428">
                  <c:v>43156.03125</c:v>
                </c:pt>
                <c:pt idx="32429">
                  <c:v>43156.041666666664</c:v>
                </c:pt>
                <c:pt idx="32430">
                  <c:v>43156.052083333336</c:v>
                </c:pt>
                <c:pt idx="32431">
                  <c:v>43156.0625</c:v>
                </c:pt>
                <c:pt idx="32432">
                  <c:v>43156.072916666664</c:v>
                </c:pt>
                <c:pt idx="32433">
                  <c:v>43156.083333333336</c:v>
                </c:pt>
                <c:pt idx="32434">
                  <c:v>43156.09375</c:v>
                </c:pt>
                <c:pt idx="32435">
                  <c:v>43156.104166666664</c:v>
                </c:pt>
                <c:pt idx="32436">
                  <c:v>43156.114583333336</c:v>
                </c:pt>
                <c:pt idx="32437">
                  <c:v>43156.125</c:v>
                </c:pt>
                <c:pt idx="32438">
                  <c:v>43156.135416666664</c:v>
                </c:pt>
                <c:pt idx="32439">
                  <c:v>43156.145833333336</c:v>
                </c:pt>
                <c:pt idx="32440">
                  <c:v>43156.15625</c:v>
                </c:pt>
                <c:pt idx="32441">
                  <c:v>43156.166666666664</c:v>
                </c:pt>
                <c:pt idx="32442">
                  <c:v>43156.177083333336</c:v>
                </c:pt>
                <c:pt idx="32443">
                  <c:v>43156.1875</c:v>
                </c:pt>
                <c:pt idx="32444">
                  <c:v>43156.197916666664</c:v>
                </c:pt>
                <c:pt idx="32445">
                  <c:v>43156.208333333336</c:v>
                </c:pt>
                <c:pt idx="32446">
                  <c:v>43156.21875</c:v>
                </c:pt>
                <c:pt idx="32447">
                  <c:v>43156.229166666664</c:v>
                </c:pt>
                <c:pt idx="32448">
                  <c:v>43156.239583333336</c:v>
                </c:pt>
                <c:pt idx="32449">
                  <c:v>43156.25</c:v>
                </c:pt>
                <c:pt idx="32450">
                  <c:v>43156.260416666664</c:v>
                </c:pt>
                <c:pt idx="32451">
                  <c:v>43156.270833333336</c:v>
                </c:pt>
                <c:pt idx="32452">
                  <c:v>43156.28125</c:v>
                </c:pt>
                <c:pt idx="32453">
                  <c:v>43156.291666666664</c:v>
                </c:pt>
                <c:pt idx="32454">
                  <c:v>43156.302083333336</c:v>
                </c:pt>
                <c:pt idx="32455">
                  <c:v>43156.3125</c:v>
                </c:pt>
                <c:pt idx="32456">
                  <c:v>43156.322916666664</c:v>
                </c:pt>
                <c:pt idx="32457">
                  <c:v>43156.333333333336</c:v>
                </c:pt>
                <c:pt idx="32458">
                  <c:v>43156.34375</c:v>
                </c:pt>
                <c:pt idx="32459">
                  <c:v>43156.354166666664</c:v>
                </c:pt>
                <c:pt idx="32460">
                  <c:v>43156.364583333336</c:v>
                </c:pt>
                <c:pt idx="32461">
                  <c:v>43156.375</c:v>
                </c:pt>
                <c:pt idx="32462">
                  <c:v>43156.385416666664</c:v>
                </c:pt>
                <c:pt idx="32463">
                  <c:v>43156.395833333336</c:v>
                </c:pt>
                <c:pt idx="32464">
                  <c:v>43156.40625</c:v>
                </c:pt>
                <c:pt idx="32465">
                  <c:v>43156.416666666664</c:v>
                </c:pt>
                <c:pt idx="32466">
                  <c:v>43156.427083333336</c:v>
                </c:pt>
                <c:pt idx="32467">
                  <c:v>43156.4375</c:v>
                </c:pt>
                <c:pt idx="32468">
                  <c:v>43156.447916666664</c:v>
                </c:pt>
                <c:pt idx="32469">
                  <c:v>43156.458333333336</c:v>
                </c:pt>
                <c:pt idx="32470">
                  <c:v>43156.46875</c:v>
                </c:pt>
                <c:pt idx="32471">
                  <c:v>43156.479166666664</c:v>
                </c:pt>
                <c:pt idx="32472">
                  <c:v>43156.489583333336</c:v>
                </c:pt>
                <c:pt idx="32473">
                  <c:v>43156.5</c:v>
                </c:pt>
                <c:pt idx="32474">
                  <c:v>43156.510416666664</c:v>
                </c:pt>
                <c:pt idx="32475">
                  <c:v>43156.520833333336</c:v>
                </c:pt>
                <c:pt idx="32476">
                  <c:v>43156.53125</c:v>
                </c:pt>
                <c:pt idx="32477">
                  <c:v>43156.541666666664</c:v>
                </c:pt>
                <c:pt idx="32478">
                  <c:v>43156.552083333336</c:v>
                </c:pt>
                <c:pt idx="32479">
                  <c:v>43156.5625</c:v>
                </c:pt>
                <c:pt idx="32480">
                  <c:v>43156.572916666664</c:v>
                </c:pt>
                <c:pt idx="32481">
                  <c:v>43156.583333333336</c:v>
                </c:pt>
                <c:pt idx="32482">
                  <c:v>43156.59375</c:v>
                </c:pt>
                <c:pt idx="32483">
                  <c:v>43156.604166666664</c:v>
                </c:pt>
                <c:pt idx="32484">
                  <c:v>43156.614583333336</c:v>
                </c:pt>
                <c:pt idx="32485">
                  <c:v>43156.625</c:v>
                </c:pt>
                <c:pt idx="32486">
                  <c:v>43156.635416666664</c:v>
                </c:pt>
                <c:pt idx="32487">
                  <c:v>43156.645833333336</c:v>
                </c:pt>
                <c:pt idx="32488">
                  <c:v>43156.65625</c:v>
                </c:pt>
                <c:pt idx="32489">
                  <c:v>43156.666666666664</c:v>
                </c:pt>
                <c:pt idx="32490">
                  <c:v>43156.677083333336</c:v>
                </c:pt>
                <c:pt idx="32491">
                  <c:v>43156.6875</c:v>
                </c:pt>
                <c:pt idx="32492">
                  <c:v>43156.697916666664</c:v>
                </c:pt>
                <c:pt idx="32493">
                  <c:v>43156.708333333336</c:v>
                </c:pt>
                <c:pt idx="32494">
                  <c:v>43156.71875</c:v>
                </c:pt>
                <c:pt idx="32495">
                  <c:v>43156.729166666664</c:v>
                </c:pt>
                <c:pt idx="32496">
                  <c:v>43156.739583333336</c:v>
                </c:pt>
                <c:pt idx="32497">
                  <c:v>43156.75</c:v>
                </c:pt>
                <c:pt idx="32498">
                  <c:v>43156.760416666664</c:v>
                </c:pt>
                <c:pt idx="32499">
                  <c:v>43156.770833333336</c:v>
                </c:pt>
                <c:pt idx="32500">
                  <c:v>43156.78125</c:v>
                </c:pt>
                <c:pt idx="32501">
                  <c:v>43156.791666666664</c:v>
                </c:pt>
                <c:pt idx="32502">
                  <c:v>43156.802083333336</c:v>
                </c:pt>
                <c:pt idx="32503">
                  <c:v>43156.8125</c:v>
                </c:pt>
                <c:pt idx="32504">
                  <c:v>43156.822916666664</c:v>
                </c:pt>
                <c:pt idx="32505">
                  <c:v>43156.833333333336</c:v>
                </c:pt>
                <c:pt idx="32506">
                  <c:v>43156.84375</c:v>
                </c:pt>
                <c:pt idx="32507">
                  <c:v>43156.854166666664</c:v>
                </c:pt>
                <c:pt idx="32508">
                  <c:v>43156.864583333336</c:v>
                </c:pt>
                <c:pt idx="32509">
                  <c:v>43156.875</c:v>
                </c:pt>
                <c:pt idx="32510">
                  <c:v>43156.885416666664</c:v>
                </c:pt>
                <c:pt idx="32511">
                  <c:v>43156.895833333336</c:v>
                </c:pt>
                <c:pt idx="32512">
                  <c:v>43156.90625</c:v>
                </c:pt>
                <c:pt idx="32513">
                  <c:v>43156.916666666664</c:v>
                </c:pt>
                <c:pt idx="32514">
                  <c:v>43156.927083333336</c:v>
                </c:pt>
                <c:pt idx="32515">
                  <c:v>43156.9375</c:v>
                </c:pt>
                <c:pt idx="32516">
                  <c:v>43156.947916666664</c:v>
                </c:pt>
                <c:pt idx="32517">
                  <c:v>43156.958333333336</c:v>
                </c:pt>
                <c:pt idx="32518">
                  <c:v>43156.96875</c:v>
                </c:pt>
                <c:pt idx="32519">
                  <c:v>43156.979166666664</c:v>
                </c:pt>
                <c:pt idx="32520">
                  <c:v>43156.989583333336</c:v>
                </c:pt>
                <c:pt idx="32521">
                  <c:v>43157</c:v>
                </c:pt>
                <c:pt idx="32522">
                  <c:v>43157.010416666664</c:v>
                </c:pt>
                <c:pt idx="32523">
                  <c:v>43157.020833333336</c:v>
                </c:pt>
                <c:pt idx="32524">
                  <c:v>43157.03125</c:v>
                </c:pt>
                <c:pt idx="32525">
                  <c:v>43157.041666666664</c:v>
                </c:pt>
                <c:pt idx="32526">
                  <c:v>43157.052083333336</c:v>
                </c:pt>
                <c:pt idx="32527">
                  <c:v>43157.0625</c:v>
                </c:pt>
                <c:pt idx="32528">
                  <c:v>43157.072916666664</c:v>
                </c:pt>
                <c:pt idx="32529">
                  <c:v>43157.083333333336</c:v>
                </c:pt>
                <c:pt idx="32530">
                  <c:v>43157.09375</c:v>
                </c:pt>
                <c:pt idx="32531">
                  <c:v>43157.104166666664</c:v>
                </c:pt>
                <c:pt idx="32532">
                  <c:v>43157.114583333336</c:v>
                </c:pt>
                <c:pt idx="32533">
                  <c:v>43157.125</c:v>
                </c:pt>
                <c:pt idx="32534">
                  <c:v>43157.135416666664</c:v>
                </c:pt>
                <c:pt idx="32535">
                  <c:v>43157.145833333336</c:v>
                </c:pt>
                <c:pt idx="32536">
                  <c:v>43157.15625</c:v>
                </c:pt>
                <c:pt idx="32537">
                  <c:v>43157.166666666664</c:v>
                </c:pt>
                <c:pt idx="32538">
                  <c:v>43157.177083333336</c:v>
                </c:pt>
                <c:pt idx="32539">
                  <c:v>43157.1875</c:v>
                </c:pt>
                <c:pt idx="32540">
                  <c:v>43157.197916666664</c:v>
                </c:pt>
                <c:pt idx="32541">
                  <c:v>43157.208333333336</c:v>
                </c:pt>
                <c:pt idx="32542">
                  <c:v>43157.21875</c:v>
                </c:pt>
                <c:pt idx="32543">
                  <c:v>43157.229166666664</c:v>
                </c:pt>
                <c:pt idx="32544">
                  <c:v>43157.239583333336</c:v>
                </c:pt>
                <c:pt idx="32545">
                  <c:v>43157.25</c:v>
                </c:pt>
                <c:pt idx="32546">
                  <c:v>43157.260416666664</c:v>
                </c:pt>
                <c:pt idx="32547">
                  <c:v>43157.270833333336</c:v>
                </c:pt>
                <c:pt idx="32548">
                  <c:v>43157.28125</c:v>
                </c:pt>
                <c:pt idx="32549">
                  <c:v>43157.291666666664</c:v>
                </c:pt>
                <c:pt idx="32550">
                  <c:v>43157.302083333336</c:v>
                </c:pt>
                <c:pt idx="32551">
                  <c:v>43157.3125</c:v>
                </c:pt>
                <c:pt idx="32552">
                  <c:v>43157.322916666664</c:v>
                </c:pt>
                <c:pt idx="32553">
                  <c:v>43157.333333333336</c:v>
                </c:pt>
                <c:pt idx="32554">
                  <c:v>43157.34375</c:v>
                </c:pt>
                <c:pt idx="32555">
                  <c:v>43157.354166666664</c:v>
                </c:pt>
                <c:pt idx="32556">
                  <c:v>43157.364583333336</c:v>
                </c:pt>
                <c:pt idx="32557">
                  <c:v>43157.375</c:v>
                </c:pt>
                <c:pt idx="32558">
                  <c:v>43157.385416666664</c:v>
                </c:pt>
                <c:pt idx="32559">
                  <c:v>43157.395833333336</c:v>
                </c:pt>
                <c:pt idx="32560">
                  <c:v>43157.40625</c:v>
                </c:pt>
                <c:pt idx="32561">
                  <c:v>43157.416666666664</c:v>
                </c:pt>
                <c:pt idx="32562">
                  <c:v>43157.427083333336</c:v>
                </c:pt>
                <c:pt idx="32563">
                  <c:v>43157.4375</c:v>
                </c:pt>
                <c:pt idx="32564">
                  <c:v>43157.447916666664</c:v>
                </c:pt>
                <c:pt idx="32565">
                  <c:v>43157.458333333336</c:v>
                </c:pt>
                <c:pt idx="32566">
                  <c:v>43157.46875</c:v>
                </c:pt>
                <c:pt idx="32567">
                  <c:v>43157.479166666664</c:v>
                </c:pt>
                <c:pt idx="32568">
                  <c:v>43157.489583333336</c:v>
                </c:pt>
                <c:pt idx="32569">
                  <c:v>43157.5</c:v>
                </c:pt>
                <c:pt idx="32570">
                  <c:v>43157.510416666664</c:v>
                </c:pt>
                <c:pt idx="32571">
                  <c:v>43157.520833333336</c:v>
                </c:pt>
                <c:pt idx="32572">
                  <c:v>43157.53125</c:v>
                </c:pt>
                <c:pt idx="32573">
                  <c:v>43157.541666666664</c:v>
                </c:pt>
                <c:pt idx="32574">
                  <c:v>43157.552083333336</c:v>
                </c:pt>
                <c:pt idx="32575">
                  <c:v>43157.5625</c:v>
                </c:pt>
                <c:pt idx="32576">
                  <c:v>43157.572916666664</c:v>
                </c:pt>
                <c:pt idx="32577">
                  <c:v>43157.583333333336</c:v>
                </c:pt>
                <c:pt idx="32578">
                  <c:v>43157.59375</c:v>
                </c:pt>
                <c:pt idx="32579">
                  <c:v>43157.604166666664</c:v>
                </c:pt>
                <c:pt idx="32580">
                  <c:v>43157.614583333336</c:v>
                </c:pt>
                <c:pt idx="32581">
                  <c:v>43157.625</c:v>
                </c:pt>
                <c:pt idx="32582">
                  <c:v>43157.635416666664</c:v>
                </c:pt>
                <c:pt idx="32583">
                  <c:v>43157.645833333336</c:v>
                </c:pt>
                <c:pt idx="32584">
                  <c:v>43157.65625</c:v>
                </c:pt>
                <c:pt idx="32585">
                  <c:v>43157.666666666664</c:v>
                </c:pt>
                <c:pt idx="32586">
                  <c:v>43157.677083333336</c:v>
                </c:pt>
                <c:pt idx="32587">
                  <c:v>43157.6875</c:v>
                </c:pt>
                <c:pt idx="32588">
                  <c:v>43157.697916666664</c:v>
                </c:pt>
                <c:pt idx="32589">
                  <c:v>43157.708333333336</c:v>
                </c:pt>
                <c:pt idx="32590">
                  <c:v>43157.71875</c:v>
                </c:pt>
                <c:pt idx="32591">
                  <c:v>43157.729166666664</c:v>
                </c:pt>
                <c:pt idx="32592">
                  <c:v>43157.739583333336</c:v>
                </c:pt>
                <c:pt idx="32593">
                  <c:v>43157.75</c:v>
                </c:pt>
                <c:pt idx="32594">
                  <c:v>43157.760416666664</c:v>
                </c:pt>
                <c:pt idx="32595">
                  <c:v>43157.770833333336</c:v>
                </c:pt>
                <c:pt idx="32596">
                  <c:v>43157.78125</c:v>
                </c:pt>
                <c:pt idx="32597">
                  <c:v>43157.791666666664</c:v>
                </c:pt>
                <c:pt idx="32598">
                  <c:v>43157.802083333336</c:v>
                </c:pt>
                <c:pt idx="32599">
                  <c:v>43157.8125</c:v>
                </c:pt>
                <c:pt idx="32600">
                  <c:v>43157.822916666664</c:v>
                </c:pt>
                <c:pt idx="32601">
                  <c:v>43157.833333333336</c:v>
                </c:pt>
                <c:pt idx="32602">
                  <c:v>43157.84375</c:v>
                </c:pt>
                <c:pt idx="32603">
                  <c:v>43157.854166666664</c:v>
                </c:pt>
                <c:pt idx="32604">
                  <c:v>43157.864583333336</c:v>
                </c:pt>
                <c:pt idx="32605">
                  <c:v>43157.875</c:v>
                </c:pt>
                <c:pt idx="32606">
                  <c:v>43157.885416666664</c:v>
                </c:pt>
                <c:pt idx="32607">
                  <c:v>43157.895833333336</c:v>
                </c:pt>
                <c:pt idx="32608">
                  <c:v>43157.90625</c:v>
                </c:pt>
                <c:pt idx="32609">
                  <c:v>43157.916666666664</c:v>
                </c:pt>
                <c:pt idx="32610">
                  <c:v>43157.927083333336</c:v>
                </c:pt>
                <c:pt idx="32611">
                  <c:v>43157.9375</c:v>
                </c:pt>
                <c:pt idx="32612">
                  <c:v>43157.947916666664</c:v>
                </c:pt>
                <c:pt idx="32613">
                  <c:v>43157.958333333336</c:v>
                </c:pt>
                <c:pt idx="32614">
                  <c:v>43157.96875</c:v>
                </c:pt>
                <c:pt idx="32615">
                  <c:v>43157.979166666664</c:v>
                </c:pt>
                <c:pt idx="32616">
                  <c:v>43157.989583333336</c:v>
                </c:pt>
                <c:pt idx="32617">
                  <c:v>43158</c:v>
                </c:pt>
                <c:pt idx="32618">
                  <c:v>43158.010416666664</c:v>
                </c:pt>
                <c:pt idx="32619">
                  <c:v>43158.020833333336</c:v>
                </c:pt>
                <c:pt idx="32620">
                  <c:v>43158.03125</c:v>
                </c:pt>
                <c:pt idx="32621">
                  <c:v>43158.041666666664</c:v>
                </c:pt>
                <c:pt idx="32622">
                  <c:v>43158.052083333336</c:v>
                </c:pt>
                <c:pt idx="32623">
                  <c:v>43158.0625</c:v>
                </c:pt>
                <c:pt idx="32624">
                  <c:v>43158.072916666664</c:v>
                </c:pt>
                <c:pt idx="32625">
                  <c:v>43158.083333333336</c:v>
                </c:pt>
                <c:pt idx="32626">
                  <c:v>43158.09375</c:v>
                </c:pt>
                <c:pt idx="32627">
                  <c:v>43158.104166666664</c:v>
                </c:pt>
                <c:pt idx="32628">
                  <c:v>43158.114583333336</c:v>
                </c:pt>
                <c:pt idx="32629">
                  <c:v>43158.125</c:v>
                </c:pt>
                <c:pt idx="32630">
                  <c:v>43158.135416666664</c:v>
                </c:pt>
                <c:pt idx="32631">
                  <c:v>43158.145833333336</c:v>
                </c:pt>
                <c:pt idx="32632">
                  <c:v>43158.15625</c:v>
                </c:pt>
                <c:pt idx="32633">
                  <c:v>43158.166666666664</c:v>
                </c:pt>
                <c:pt idx="32634">
                  <c:v>43158.177083333336</c:v>
                </c:pt>
                <c:pt idx="32635">
                  <c:v>43158.1875</c:v>
                </c:pt>
                <c:pt idx="32636">
                  <c:v>43158.197916666664</c:v>
                </c:pt>
                <c:pt idx="32637">
                  <c:v>43158.208333333336</c:v>
                </c:pt>
                <c:pt idx="32638">
                  <c:v>43158.21875</c:v>
                </c:pt>
                <c:pt idx="32639">
                  <c:v>43158.229166666664</c:v>
                </c:pt>
                <c:pt idx="32640">
                  <c:v>43158.239583333336</c:v>
                </c:pt>
                <c:pt idx="32641">
                  <c:v>43158.25</c:v>
                </c:pt>
                <c:pt idx="32642">
                  <c:v>43158.260416666664</c:v>
                </c:pt>
                <c:pt idx="32643">
                  <c:v>43158.270833333336</c:v>
                </c:pt>
                <c:pt idx="32644">
                  <c:v>43158.28125</c:v>
                </c:pt>
                <c:pt idx="32645">
                  <c:v>43158.291666666664</c:v>
                </c:pt>
                <c:pt idx="32646">
                  <c:v>43158.302083333336</c:v>
                </c:pt>
                <c:pt idx="32647">
                  <c:v>43158.3125</c:v>
                </c:pt>
                <c:pt idx="32648">
                  <c:v>43158.322916666664</c:v>
                </c:pt>
                <c:pt idx="32649">
                  <c:v>43158.333333333336</c:v>
                </c:pt>
                <c:pt idx="32650">
                  <c:v>43158.34375</c:v>
                </c:pt>
                <c:pt idx="32651">
                  <c:v>43158.354166666664</c:v>
                </c:pt>
                <c:pt idx="32652">
                  <c:v>43158.364583333336</c:v>
                </c:pt>
                <c:pt idx="32653">
                  <c:v>43158.375</c:v>
                </c:pt>
                <c:pt idx="32654">
                  <c:v>43158.385416666664</c:v>
                </c:pt>
                <c:pt idx="32655">
                  <c:v>43158.395833333336</c:v>
                </c:pt>
                <c:pt idx="32656">
                  <c:v>43158.40625</c:v>
                </c:pt>
                <c:pt idx="32657">
                  <c:v>43158.416666666664</c:v>
                </c:pt>
                <c:pt idx="32658">
                  <c:v>43158.427083333336</c:v>
                </c:pt>
                <c:pt idx="32659">
                  <c:v>43158.4375</c:v>
                </c:pt>
                <c:pt idx="32660">
                  <c:v>43158.447916666664</c:v>
                </c:pt>
                <c:pt idx="32661">
                  <c:v>43158.458333333336</c:v>
                </c:pt>
                <c:pt idx="32662">
                  <c:v>43158.46875</c:v>
                </c:pt>
                <c:pt idx="32663">
                  <c:v>43158.479166666664</c:v>
                </c:pt>
                <c:pt idx="32664">
                  <c:v>43158.489583333336</c:v>
                </c:pt>
                <c:pt idx="32665">
                  <c:v>43158.5</c:v>
                </c:pt>
                <c:pt idx="32666">
                  <c:v>43158.510416666664</c:v>
                </c:pt>
                <c:pt idx="32667">
                  <c:v>43158.520833333336</c:v>
                </c:pt>
                <c:pt idx="32668">
                  <c:v>43158.53125</c:v>
                </c:pt>
                <c:pt idx="32669">
                  <c:v>43158.541666666664</c:v>
                </c:pt>
                <c:pt idx="32670">
                  <c:v>43158.552083333336</c:v>
                </c:pt>
                <c:pt idx="32671">
                  <c:v>43158.5625</c:v>
                </c:pt>
                <c:pt idx="32672">
                  <c:v>43158.572916666664</c:v>
                </c:pt>
                <c:pt idx="32673">
                  <c:v>43158.583333333336</c:v>
                </c:pt>
                <c:pt idx="32674">
                  <c:v>43158.59375</c:v>
                </c:pt>
                <c:pt idx="32675">
                  <c:v>43158.604166666664</c:v>
                </c:pt>
                <c:pt idx="32676">
                  <c:v>43158.614583333336</c:v>
                </c:pt>
                <c:pt idx="32677">
                  <c:v>43158.625</c:v>
                </c:pt>
                <c:pt idx="32678">
                  <c:v>43158.635416666664</c:v>
                </c:pt>
                <c:pt idx="32679">
                  <c:v>43158.645833333336</c:v>
                </c:pt>
                <c:pt idx="32680">
                  <c:v>43158.65625</c:v>
                </c:pt>
                <c:pt idx="32681">
                  <c:v>43158.666666666664</c:v>
                </c:pt>
                <c:pt idx="32682">
                  <c:v>43158.677083333336</c:v>
                </c:pt>
                <c:pt idx="32683">
                  <c:v>43158.6875</c:v>
                </c:pt>
                <c:pt idx="32684">
                  <c:v>43158.697916666664</c:v>
                </c:pt>
                <c:pt idx="32685">
                  <c:v>43158.708333333336</c:v>
                </c:pt>
                <c:pt idx="32686">
                  <c:v>43158.71875</c:v>
                </c:pt>
                <c:pt idx="32687">
                  <c:v>43158.729166666664</c:v>
                </c:pt>
                <c:pt idx="32688">
                  <c:v>43158.739583333336</c:v>
                </c:pt>
                <c:pt idx="32689">
                  <c:v>43158.75</c:v>
                </c:pt>
                <c:pt idx="32690">
                  <c:v>43158.760416666664</c:v>
                </c:pt>
                <c:pt idx="32691">
                  <c:v>43158.770833333336</c:v>
                </c:pt>
                <c:pt idx="32692">
                  <c:v>43158.78125</c:v>
                </c:pt>
                <c:pt idx="32693">
                  <c:v>43158.791666666664</c:v>
                </c:pt>
                <c:pt idx="32694">
                  <c:v>43158.802083333336</c:v>
                </c:pt>
                <c:pt idx="32695">
                  <c:v>43158.8125</c:v>
                </c:pt>
                <c:pt idx="32696">
                  <c:v>43158.822916666664</c:v>
                </c:pt>
                <c:pt idx="32697">
                  <c:v>43158.833333333336</c:v>
                </c:pt>
                <c:pt idx="32698">
                  <c:v>43158.84375</c:v>
                </c:pt>
                <c:pt idx="32699">
                  <c:v>43158.854166666664</c:v>
                </c:pt>
                <c:pt idx="32700">
                  <c:v>43158.864583333336</c:v>
                </c:pt>
                <c:pt idx="32701">
                  <c:v>43158.875</c:v>
                </c:pt>
                <c:pt idx="32702">
                  <c:v>43158.885416666664</c:v>
                </c:pt>
                <c:pt idx="32703">
                  <c:v>43158.895833333336</c:v>
                </c:pt>
                <c:pt idx="32704">
                  <c:v>43158.90625</c:v>
                </c:pt>
                <c:pt idx="32705">
                  <c:v>43158.916666666664</c:v>
                </c:pt>
                <c:pt idx="32706">
                  <c:v>43158.927083333336</c:v>
                </c:pt>
                <c:pt idx="32707">
                  <c:v>43158.9375</c:v>
                </c:pt>
                <c:pt idx="32708">
                  <c:v>43158.947916666664</c:v>
                </c:pt>
                <c:pt idx="32709">
                  <c:v>43158.958333333336</c:v>
                </c:pt>
                <c:pt idx="32710">
                  <c:v>43158.96875</c:v>
                </c:pt>
                <c:pt idx="32711">
                  <c:v>43158.979166666664</c:v>
                </c:pt>
                <c:pt idx="32712">
                  <c:v>43158.989583333336</c:v>
                </c:pt>
                <c:pt idx="32713">
                  <c:v>43159</c:v>
                </c:pt>
                <c:pt idx="32714">
                  <c:v>43159.010416666664</c:v>
                </c:pt>
                <c:pt idx="32715">
                  <c:v>43159.020833333336</c:v>
                </c:pt>
                <c:pt idx="32716">
                  <c:v>43159.03125</c:v>
                </c:pt>
                <c:pt idx="32717">
                  <c:v>43159.041666666664</c:v>
                </c:pt>
                <c:pt idx="32718">
                  <c:v>43159.052083333336</c:v>
                </c:pt>
                <c:pt idx="32719">
                  <c:v>43159.0625</c:v>
                </c:pt>
                <c:pt idx="32720">
                  <c:v>43159.072916666664</c:v>
                </c:pt>
                <c:pt idx="32721">
                  <c:v>43159.083333333336</c:v>
                </c:pt>
                <c:pt idx="32722">
                  <c:v>43159.09375</c:v>
                </c:pt>
                <c:pt idx="32723">
                  <c:v>43159.104166666664</c:v>
                </c:pt>
                <c:pt idx="32724">
                  <c:v>43159.114583333336</c:v>
                </c:pt>
                <c:pt idx="32725">
                  <c:v>43159.125</c:v>
                </c:pt>
                <c:pt idx="32726">
                  <c:v>43159.135416666664</c:v>
                </c:pt>
                <c:pt idx="32727">
                  <c:v>43159.145833333336</c:v>
                </c:pt>
                <c:pt idx="32728">
                  <c:v>43159.15625</c:v>
                </c:pt>
                <c:pt idx="32729">
                  <c:v>43159.166666666664</c:v>
                </c:pt>
                <c:pt idx="32730">
                  <c:v>43159.177083333336</c:v>
                </c:pt>
                <c:pt idx="32731">
                  <c:v>43159.1875</c:v>
                </c:pt>
                <c:pt idx="32732">
                  <c:v>43159.197916666664</c:v>
                </c:pt>
                <c:pt idx="32733">
                  <c:v>43159.208333333336</c:v>
                </c:pt>
                <c:pt idx="32734">
                  <c:v>43159.21875</c:v>
                </c:pt>
                <c:pt idx="32735">
                  <c:v>43159.229166666664</c:v>
                </c:pt>
                <c:pt idx="32736">
                  <c:v>43159.239583333336</c:v>
                </c:pt>
                <c:pt idx="32737">
                  <c:v>43159.25</c:v>
                </c:pt>
                <c:pt idx="32738">
                  <c:v>43159.260416666664</c:v>
                </c:pt>
                <c:pt idx="32739">
                  <c:v>43159.270833333336</c:v>
                </c:pt>
                <c:pt idx="32740">
                  <c:v>43159.28125</c:v>
                </c:pt>
                <c:pt idx="32741">
                  <c:v>43159.291666666664</c:v>
                </c:pt>
                <c:pt idx="32742">
                  <c:v>43159.302083333336</c:v>
                </c:pt>
                <c:pt idx="32743">
                  <c:v>43159.3125</c:v>
                </c:pt>
                <c:pt idx="32744">
                  <c:v>43159.322916666664</c:v>
                </c:pt>
                <c:pt idx="32745">
                  <c:v>43159.333333333336</c:v>
                </c:pt>
                <c:pt idx="32746">
                  <c:v>43159.34375</c:v>
                </c:pt>
                <c:pt idx="32747">
                  <c:v>43159.354166666664</c:v>
                </c:pt>
                <c:pt idx="32748">
                  <c:v>43159.364583333336</c:v>
                </c:pt>
                <c:pt idx="32749">
                  <c:v>43159.375</c:v>
                </c:pt>
                <c:pt idx="32750">
                  <c:v>43159.385416666664</c:v>
                </c:pt>
                <c:pt idx="32751">
                  <c:v>43159.395833333336</c:v>
                </c:pt>
                <c:pt idx="32752">
                  <c:v>43159.40625</c:v>
                </c:pt>
                <c:pt idx="32753">
                  <c:v>43159.416666666664</c:v>
                </c:pt>
                <c:pt idx="32754">
                  <c:v>43159.427083333336</c:v>
                </c:pt>
                <c:pt idx="32755">
                  <c:v>43159.4375</c:v>
                </c:pt>
                <c:pt idx="32756">
                  <c:v>43159.447916666664</c:v>
                </c:pt>
                <c:pt idx="32757">
                  <c:v>43159.458333333336</c:v>
                </c:pt>
                <c:pt idx="32758">
                  <c:v>43159.46875</c:v>
                </c:pt>
                <c:pt idx="32759">
                  <c:v>43159.479166666664</c:v>
                </c:pt>
                <c:pt idx="32760">
                  <c:v>43159.489583333336</c:v>
                </c:pt>
                <c:pt idx="32761">
                  <c:v>43159.5</c:v>
                </c:pt>
                <c:pt idx="32762">
                  <c:v>43159.510416666664</c:v>
                </c:pt>
                <c:pt idx="32763">
                  <c:v>43159.520833333336</c:v>
                </c:pt>
                <c:pt idx="32764">
                  <c:v>43159.53125</c:v>
                </c:pt>
                <c:pt idx="32765">
                  <c:v>43159.541666666664</c:v>
                </c:pt>
                <c:pt idx="32766">
                  <c:v>43159.552083333336</c:v>
                </c:pt>
                <c:pt idx="32767">
                  <c:v>43159.5625</c:v>
                </c:pt>
                <c:pt idx="32768">
                  <c:v>43159.572916666664</c:v>
                </c:pt>
                <c:pt idx="32769">
                  <c:v>43159.583333333336</c:v>
                </c:pt>
                <c:pt idx="32770">
                  <c:v>43159.59375</c:v>
                </c:pt>
                <c:pt idx="32771">
                  <c:v>43159.604166666664</c:v>
                </c:pt>
                <c:pt idx="32772">
                  <c:v>43159.614583333336</c:v>
                </c:pt>
                <c:pt idx="32773">
                  <c:v>43159.625</c:v>
                </c:pt>
                <c:pt idx="32774">
                  <c:v>43159.635416666664</c:v>
                </c:pt>
                <c:pt idx="32775">
                  <c:v>43159.645833333336</c:v>
                </c:pt>
                <c:pt idx="32776">
                  <c:v>43159.65625</c:v>
                </c:pt>
                <c:pt idx="32777">
                  <c:v>43159.666666666664</c:v>
                </c:pt>
                <c:pt idx="32778">
                  <c:v>43159.677083333336</c:v>
                </c:pt>
                <c:pt idx="32779">
                  <c:v>43159.6875</c:v>
                </c:pt>
                <c:pt idx="32780">
                  <c:v>43159.697916666664</c:v>
                </c:pt>
                <c:pt idx="32781">
                  <c:v>43159.708333333336</c:v>
                </c:pt>
                <c:pt idx="32782">
                  <c:v>43159.71875</c:v>
                </c:pt>
                <c:pt idx="32783">
                  <c:v>43159.729166666664</c:v>
                </c:pt>
                <c:pt idx="32784">
                  <c:v>43159.739583333336</c:v>
                </c:pt>
                <c:pt idx="32785">
                  <c:v>43159.75</c:v>
                </c:pt>
                <c:pt idx="32786">
                  <c:v>43159.760416666664</c:v>
                </c:pt>
                <c:pt idx="32787">
                  <c:v>43159.770833333336</c:v>
                </c:pt>
                <c:pt idx="32788">
                  <c:v>43159.78125</c:v>
                </c:pt>
                <c:pt idx="32789">
                  <c:v>43159.791666666664</c:v>
                </c:pt>
                <c:pt idx="32790">
                  <c:v>43159.802083333336</c:v>
                </c:pt>
                <c:pt idx="32791">
                  <c:v>43159.8125</c:v>
                </c:pt>
                <c:pt idx="32792">
                  <c:v>43159.822916666664</c:v>
                </c:pt>
                <c:pt idx="32793">
                  <c:v>43159.833333333336</c:v>
                </c:pt>
                <c:pt idx="32794">
                  <c:v>43159.84375</c:v>
                </c:pt>
                <c:pt idx="32795">
                  <c:v>43159.854166666664</c:v>
                </c:pt>
                <c:pt idx="32796">
                  <c:v>43159.864583333336</c:v>
                </c:pt>
                <c:pt idx="32797">
                  <c:v>43159.875</c:v>
                </c:pt>
                <c:pt idx="32798">
                  <c:v>43159.885416666664</c:v>
                </c:pt>
                <c:pt idx="32799">
                  <c:v>43159.895833333336</c:v>
                </c:pt>
                <c:pt idx="32800">
                  <c:v>43159.90625</c:v>
                </c:pt>
                <c:pt idx="32801">
                  <c:v>43159.916666666664</c:v>
                </c:pt>
                <c:pt idx="32802">
                  <c:v>43159.927083333336</c:v>
                </c:pt>
                <c:pt idx="32803">
                  <c:v>43159.9375</c:v>
                </c:pt>
                <c:pt idx="32804">
                  <c:v>43159.947916666664</c:v>
                </c:pt>
                <c:pt idx="32805">
                  <c:v>43159.958333333336</c:v>
                </c:pt>
                <c:pt idx="32806">
                  <c:v>43159.96875</c:v>
                </c:pt>
                <c:pt idx="32807">
                  <c:v>43159.979166666664</c:v>
                </c:pt>
                <c:pt idx="32808">
                  <c:v>43159.989583333336</c:v>
                </c:pt>
              </c:numCache>
            </c:numRef>
          </c:cat>
          <c:val>
            <c:numRef>
              <c:f>JBT01_1!$G$2:$G$32810</c:f>
              <c:numCache>
                <c:formatCode>0.0</c:formatCode>
                <c:ptCount val="32809"/>
                <c:pt idx="0">
                  <c:v>13.333333966632667</c:v>
                </c:pt>
                <c:pt idx="1">
                  <c:v>13.333333966632667</c:v>
                </c:pt>
                <c:pt idx="2">
                  <c:v>13.333333966632667</c:v>
                </c:pt>
                <c:pt idx="3">
                  <c:v>6.6666669833163335</c:v>
                </c:pt>
                <c:pt idx="4">
                  <c:v>13.333333966632667</c:v>
                </c:pt>
                <c:pt idx="5">
                  <c:v>13.333333966632667</c:v>
                </c:pt>
                <c:pt idx="6">
                  <c:v>13.333333966632667</c:v>
                </c:pt>
                <c:pt idx="7">
                  <c:v>13.333333966632667</c:v>
                </c:pt>
                <c:pt idx="8">
                  <c:v>13.333333966632667</c:v>
                </c:pt>
                <c:pt idx="9">
                  <c:v>13.333333966632667</c:v>
                </c:pt>
                <c:pt idx="10">
                  <c:v>13.333333966632667</c:v>
                </c:pt>
                <c:pt idx="11">
                  <c:v>13.333333966632667</c:v>
                </c:pt>
                <c:pt idx="12">
                  <c:v>13.333333966632667</c:v>
                </c:pt>
                <c:pt idx="13">
                  <c:v>13.333333966632667</c:v>
                </c:pt>
                <c:pt idx="14">
                  <c:v>13.333333966632667</c:v>
                </c:pt>
                <c:pt idx="15">
                  <c:v>13.333333966632667</c:v>
                </c:pt>
                <c:pt idx="16">
                  <c:v>13.333333966632667</c:v>
                </c:pt>
                <c:pt idx="17">
                  <c:v>13.333333966632667</c:v>
                </c:pt>
                <c:pt idx="18">
                  <c:v>13.333333966632667</c:v>
                </c:pt>
                <c:pt idx="19">
                  <c:v>13.333333966632667</c:v>
                </c:pt>
                <c:pt idx="20">
                  <c:v>13.333333966632667</c:v>
                </c:pt>
                <c:pt idx="21">
                  <c:v>20.000000173846864</c:v>
                </c:pt>
                <c:pt idx="22">
                  <c:v>13.333333966632667</c:v>
                </c:pt>
                <c:pt idx="23">
                  <c:v>13.333333966632667</c:v>
                </c:pt>
                <c:pt idx="24">
                  <c:v>13.333333966632667</c:v>
                </c:pt>
                <c:pt idx="25">
                  <c:v>13.333333966632667</c:v>
                </c:pt>
                <c:pt idx="26">
                  <c:v>6.6666669833163335</c:v>
                </c:pt>
                <c:pt idx="27">
                  <c:v>13.333333966632667</c:v>
                </c:pt>
                <c:pt idx="28">
                  <c:v>20.000000173846864</c:v>
                </c:pt>
                <c:pt idx="29">
                  <c:v>13.333333966632667</c:v>
                </c:pt>
                <c:pt idx="30">
                  <c:v>13.333333966632667</c:v>
                </c:pt>
                <c:pt idx="31">
                  <c:v>13.333333966632667</c:v>
                </c:pt>
                <c:pt idx="32">
                  <c:v>13.333333966632667</c:v>
                </c:pt>
                <c:pt idx="33">
                  <c:v>13.333333966632667</c:v>
                </c:pt>
                <c:pt idx="34">
                  <c:v>13.333333966632667</c:v>
                </c:pt>
                <c:pt idx="35">
                  <c:v>13.333333966632667</c:v>
                </c:pt>
                <c:pt idx="36">
                  <c:v>13.333333966632667</c:v>
                </c:pt>
                <c:pt idx="37">
                  <c:v>13.333333966632667</c:v>
                </c:pt>
                <c:pt idx="38">
                  <c:v>13.333333966632667</c:v>
                </c:pt>
                <c:pt idx="39">
                  <c:v>13.333333966632667</c:v>
                </c:pt>
                <c:pt idx="40">
                  <c:v>20.000000173846864</c:v>
                </c:pt>
                <c:pt idx="41">
                  <c:v>13.333333966632667</c:v>
                </c:pt>
                <c:pt idx="42">
                  <c:v>13.333333966632667</c:v>
                </c:pt>
                <c:pt idx="43">
                  <c:v>13.333333966632667</c:v>
                </c:pt>
                <c:pt idx="44">
                  <c:v>13.333333966632667</c:v>
                </c:pt>
                <c:pt idx="45">
                  <c:v>20.000000173846864</c:v>
                </c:pt>
                <c:pt idx="46">
                  <c:v>13.333333966632667</c:v>
                </c:pt>
                <c:pt idx="47">
                  <c:v>13.333333966632667</c:v>
                </c:pt>
                <c:pt idx="48">
                  <c:v>20.000000173846864</c:v>
                </c:pt>
                <c:pt idx="49">
                  <c:v>13.333333966632667</c:v>
                </c:pt>
                <c:pt idx="50">
                  <c:v>13.333333966632667</c:v>
                </c:pt>
                <c:pt idx="51">
                  <c:v>20.000000173846864</c:v>
                </c:pt>
                <c:pt idx="52">
                  <c:v>13.333333966632667</c:v>
                </c:pt>
                <c:pt idx="53">
                  <c:v>13.333333966632667</c:v>
                </c:pt>
                <c:pt idx="54">
                  <c:v>20.000000173846864</c:v>
                </c:pt>
                <c:pt idx="55">
                  <c:v>13.333333966632667</c:v>
                </c:pt>
                <c:pt idx="56">
                  <c:v>20.000000173846864</c:v>
                </c:pt>
                <c:pt idx="57">
                  <c:v>13.333333966632667</c:v>
                </c:pt>
                <c:pt idx="58">
                  <c:v>20.000000173846864</c:v>
                </c:pt>
                <c:pt idx="59">
                  <c:v>13.333333966632667</c:v>
                </c:pt>
                <c:pt idx="60">
                  <c:v>20.000000173846864</c:v>
                </c:pt>
                <c:pt idx="61">
                  <c:v>13.333333966632667</c:v>
                </c:pt>
                <c:pt idx="62">
                  <c:v>20.000000173846864</c:v>
                </c:pt>
                <c:pt idx="63">
                  <c:v>13.333333966632667</c:v>
                </c:pt>
                <c:pt idx="64">
                  <c:v>20.000000173846864</c:v>
                </c:pt>
                <c:pt idx="65">
                  <c:v>20.000000173846864</c:v>
                </c:pt>
                <c:pt idx="66">
                  <c:v>13.333333966632667</c:v>
                </c:pt>
                <c:pt idx="67">
                  <c:v>20.000000173846864</c:v>
                </c:pt>
                <c:pt idx="68">
                  <c:v>13.333333966632667</c:v>
                </c:pt>
                <c:pt idx="69">
                  <c:v>20.000000173846864</c:v>
                </c:pt>
                <c:pt idx="70">
                  <c:v>13.333333966632667</c:v>
                </c:pt>
                <c:pt idx="71">
                  <c:v>20.000000173846864</c:v>
                </c:pt>
                <c:pt idx="72">
                  <c:v>20.000000173846864</c:v>
                </c:pt>
                <c:pt idx="73">
                  <c:v>13.333333966632667</c:v>
                </c:pt>
                <c:pt idx="74">
                  <c:v>20.000000173846864</c:v>
                </c:pt>
                <c:pt idx="75">
                  <c:v>13.333333966632667</c:v>
                </c:pt>
                <c:pt idx="76">
                  <c:v>20.000000173846864</c:v>
                </c:pt>
                <c:pt idx="77">
                  <c:v>20.000000173846864</c:v>
                </c:pt>
                <c:pt idx="78">
                  <c:v>13.333333966632667</c:v>
                </c:pt>
                <c:pt idx="79">
                  <c:v>20.000000173846864</c:v>
                </c:pt>
                <c:pt idx="80">
                  <c:v>20.000000173846864</c:v>
                </c:pt>
                <c:pt idx="81">
                  <c:v>20.000000173846864</c:v>
                </c:pt>
                <c:pt idx="82">
                  <c:v>13.333333966632667</c:v>
                </c:pt>
                <c:pt idx="83">
                  <c:v>20.000000173846864</c:v>
                </c:pt>
                <c:pt idx="84">
                  <c:v>20.000000173846864</c:v>
                </c:pt>
                <c:pt idx="85">
                  <c:v>20.000000173846864</c:v>
                </c:pt>
                <c:pt idx="86">
                  <c:v>20.000000173846864</c:v>
                </c:pt>
                <c:pt idx="87">
                  <c:v>20.000000173846864</c:v>
                </c:pt>
                <c:pt idx="88">
                  <c:v>20.000000173846864</c:v>
                </c:pt>
                <c:pt idx="89">
                  <c:v>20.000000173846864</c:v>
                </c:pt>
                <c:pt idx="90">
                  <c:v>20.000000173846864</c:v>
                </c:pt>
                <c:pt idx="91">
                  <c:v>20.000000173846864</c:v>
                </c:pt>
                <c:pt idx="92">
                  <c:v>20.000000173846864</c:v>
                </c:pt>
                <c:pt idx="93">
                  <c:v>20.000000173846864</c:v>
                </c:pt>
                <c:pt idx="94">
                  <c:v>20.000000173846864</c:v>
                </c:pt>
                <c:pt idx="95">
                  <c:v>20.000000173846864</c:v>
                </c:pt>
                <c:pt idx="96">
                  <c:v>20.000000173846864</c:v>
                </c:pt>
                <c:pt idx="97">
                  <c:v>20.000000173846864</c:v>
                </c:pt>
                <c:pt idx="98">
                  <c:v>26.666667933265401</c:v>
                </c:pt>
                <c:pt idx="99">
                  <c:v>20.000000173846864</c:v>
                </c:pt>
                <c:pt idx="100">
                  <c:v>20.000000173846864</c:v>
                </c:pt>
                <c:pt idx="101">
                  <c:v>20.000000173846864</c:v>
                </c:pt>
                <c:pt idx="102">
                  <c:v>26.666667933265401</c:v>
                </c:pt>
                <c:pt idx="103">
                  <c:v>20.000000173846864</c:v>
                </c:pt>
                <c:pt idx="104">
                  <c:v>20.000000173846864</c:v>
                </c:pt>
                <c:pt idx="105">
                  <c:v>26.666667933265401</c:v>
                </c:pt>
                <c:pt idx="106">
                  <c:v>20.000000173846864</c:v>
                </c:pt>
                <c:pt idx="107">
                  <c:v>20.000000173846864</c:v>
                </c:pt>
                <c:pt idx="108">
                  <c:v>26.666667933265401</c:v>
                </c:pt>
                <c:pt idx="109">
                  <c:v>20.000000173846864</c:v>
                </c:pt>
                <c:pt idx="110">
                  <c:v>20.000000173846864</c:v>
                </c:pt>
                <c:pt idx="111">
                  <c:v>26.666667933265401</c:v>
                </c:pt>
                <c:pt idx="112">
                  <c:v>20.000000173846864</c:v>
                </c:pt>
                <c:pt idx="113">
                  <c:v>20.000000173846864</c:v>
                </c:pt>
                <c:pt idx="114">
                  <c:v>26.666667933265401</c:v>
                </c:pt>
                <c:pt idx="115">
                  <c:v>20.000000173846864</c:v>
                </c:pt>
                <c:pt idx="116">
                  <c:v>20.000000173846864</c:v>
                </c:pt>
                <c:pt idx="117">
                  <c:v>20.000000173846864</c:v>
                </c:pt>
                <c:pt idx="118">
                  <c:v>20.000000173846864</c:v>
                </c:pt>
                <c:pt idx="119">
                  <c:v>20.000000173846864</c:v>
                </c:pt>
                <c:pt idx="120">
                  <c:v>26.666667933265401</c:v>
                </c:pt>
                <c:pt idx="121">
                  <c:v>20.000000173846864</c:v>
                </c:pt>
                <c:pt idx="122">
                  <c:v>20.000000173846864</c:v>
                </c:pt>
                <c:pt idx="123">
                  <c:v>20.000000173846864</c:v>
                </c:pt>
                <c:pt idx="124">
                  <c:v>20.000000173846864</c:v>
                </c:pt>
                <c:pt idx="125">
                  <c:v>20.000000173846864</c:v>
                </c:pt>
                <c:pt idx="126">
                  <c:v>13.333333966632667</c:v>
                </c:pt>
                <c:pt idx="127">
                  <c:v>20.000000173846864</c:v>
                </c:pt>
                <c:pt idx="128">
                  <c:v>20.000000173846864</c:v>
                </c:pt>
                <c:pt idx="129">
                  <c:v>20.000000173846864</c:v>
                </c:pt>
                <c:pt idx="130">
                  <c:v>20.000000173846864</c:v>
                </c:pt>
                <c:pt idx="131">
                  <c:v>13.333333966632667</c:v>
                </c:pt>
                <c:pt idx="132">
                  <c:v>20.000000173846864</c:v>
                </c:pt>
                <c:pt idx="133">
                  <c:v>20.000000173846864</c:v>
                </c:pt>
                <c:pt idx="134">
                  <c:v>20.000000173846864</c:v>
                </c:pt>
                <c:pt idx="135">
                  <c:v>13.333333966632667</c:v>
                </c:pt>
                <c:pt idx="136">
                  <c:v>20.000000173846864</c:v>
                </c:pt>
                <c:pt idx="137">
                  <c:v>20.000000173846864</c:v>
                </c:pt>
                <c:pt idx="138">
                  <c:v>13.333333966632667</c:v>
                </c:pt>
                <c:pt idx="139">
                  <c:v>20.000000173846864</c:v>
                </c:pt>
                <c:pt idx="140">
                  <c:v>13.333333966632667</c:v>
                </c:pt>
                <c:pt idx="141">
                  <c:v>20.000000173846864</c:v>
                </c:pt>
                <c:pt idx="142">
                  <c:v>20.000000173846864</c:v>
                </c:pt>
                <c:pt idx="143">
                  <c:v>13.333333966632667</c:v>
                </c:pt>
                <c:pt idx="144">
                  <c:v>20.000000173846864</c:v>
                </c:pt>
                <c:pt idx="145">
                  <c:v>13.333333966632667</c:v>
                </c:pt>
                <c:pt idx="146">
                  <c:v>20.000000173846864</c:v>
                </c:pt>
                <c:pt idx="147">
                  <c:v>13.333333966632667</c:v>
                </c:pt>
                <c:pt idx="148">
                  <c:v>20.000000173846864</c:v>
                </c:pt>
                <c:pt idx="149">
                  <c:v>13.333333966632667</c:v>
                </c:pt>
                <c:pt idx="150">
                  <c:v>13.333333966632667</c:v>
                </c:pt>
                <c:pt idx="151">
                  <c:v>20.000000173846864</c:v>
                </c:pt>
                <c:pt idx="152">
                  <c:v>13.333333966632667</c:v>
                </c:pt>
                <c:pt idx="153">
                  <c:v>20.000000173846864</c:v>
                </c:pt>
                <c:pt idx="154">
                  <c:v>13.333333966632667</c:v>
                </c:pt>
                <c:pt idx="155">
                  <c:v>13.333333966632667</c:v>
                </c:pt>
                <c:pt idx="156">
                  <c:v>20.000000173846864</c:v>
                </c:pt>
                <c:pt idx="157">
                  <c:v>13.333333966632667</c:v>
                </c:pt>
                <c:pt idx="158">
                  <c:v>13.333333966632667</c:v>
                </c:pt>
                <c:pt idx="159">
                  <c:v>20.000000173846864</c:v>
                </c:pt>
                <c:pt idx="160">
                  <c:v>13.333333966632667</c:v>
                </c:pt>
                <c:pt idx="161">
                  <c:v>13.333333966632667</c:v>
                </c:pt>
                <c:pt idx="162">
                  <c:v>13.333333966632667</c:v>
                </c:pt>
                <c:pt idx="163">
                  <c:v>20.000000173846864</c:v>
                </c:pt>
                <c:pt idx="164">
                  <c:v>13.333333966632667</c:v>
                </c:pt>
                <c:pt idx="165">
                  <c:v>13.333333966632667</c:v>
                </c:pt>
                <c:pt idx="166">
                  <c:v>13.333333966632667</c:v>
                </c:pt>
                <c:pt idx="167">
                  <c:v>13.333333966632667</c:v>
                </c:pt>
                <c:pt idx="168">
                  <c:v>13.333333966632667</c:v>
                </c:pt>
                <c:pt idx="169">
                  <c:v>13.333333966632667</c:v>
                </c:pt>
                <c:pt idx="170">
                  <c:v>13.333333966632667</c:v>
                </c:pt>
                <c:pt idx="171">
                  <c:v>13.333333966632667</c:v>
                </c:pt>
                <c:pt idx="172">
                  <c:v>13.333333966632667</c:v>
                </c:pt>
                <c:pt idx="173">
                  <c:v>13.333333966632667</c:v>
                </c:pt>
                <c:pt idx="174">
                  <c:v>13.333333966632667</c:v>
                </c:pt>
                <c:pt idx="175">
                  <c:v>13.333333966632667</c:v>
                </c:pt>
                <c:pt idx="176">
                  <c:v>13.333333966632667</c:v>
                </c:pt>
                <c:pt idx="177">
                  <c:v>13.333333966632667</c:v>
                </c:pt>
                <c:pt idx="178">
                  <c:v>13.333333966632667</c:v>
                </c:pt>
                <c:pt idx="179">
                  <c:v>13.333333966632667</c:v>
                </c:pt>
                <c:pt idx="180">
                  <c:v>13.333333966632667</c:v>
                </c:pt>
                <c:pt idx="181">
                  <c:v>13.333333966632667</c:v>
                </c:pt>
                <c:pt idx="182">
                  <c:v>13.333333966632667</c:v>
                </c:pt>
                <c:pt idx="183">
                  <c:v>13.333333966632667</c:v>
                </c:pt>
                <c:pt idx="184">
                  <c:v>13.333333966632667</c:v>
                </c:pt>
                <c:pt idx="185">
                  <c:v>13.333333966632667</c:v>
                </c:pt>
                <c:pt idx="186">
                  <c:v>13.333333966632667</c:v>
                </c:pt>
                <c:pt idx="187">
                  <c:v>6.6666669833163335</c:v>
                </c:pt>
                <c:pt idx="188">
                  <c:v>13.333333966632667</c:v>
                </c:pt>
                <c:pt idx="189">
                  <c:v>13.333333966632667</c:v>
                </c:pt>
                <c:pt idx="190">
                  <c:v>13.333333966632667</c:v>
                </c:pt>
                <c:pt idx="191">
                  <c:v>13.333333966632667</c:v>
                </c:pt>
                <c:pt idx="192">
                  <c:v>13.333333966632667</c:v>
                </c:pt>
                <c:pt idx="193">
                  <c:v>6.6666669833163335</c:v>
                </c:pt>
                <c:pt idx="194">
                  <c:v>13.333333966632667</c:v>
                </c:pt>
                <c:pt idx="195">
                  <c:v>13.333333966632667</c:v>
                </c:pt>
                <c:pt idx="196">
                  <c:v>13.333333966632667</c:v>
                </c:pt>
                <c:pt idx="197">
                  <c:v>13.333333966632667</c:v>
                </c:pt>
                <c:pt idx="198">
                  <c:v>6.6666669833163335</c:v>
                </c:pt>
                <c:pt idx="199">
                  <c:v>13.333333966632667</c:v>
                </c:pt>
                <c:pt idx="200">
                  <c:v>13.333333966632667</c:v>
                </c:pt>
                <c:pt idx="201">
                  <c:v>13.333333966632667</c:v>
                </c:pt>
                <c:pt idx="202">
                  <c:v>13.333333966632667</c:v>
                </c:pt>
                <c:pt idx="203">
                  <c:v>6.6666669833163335</c:v>
                </c:pt>
                <c:pt idx="204">
                  <c:v>13.333333966632667</c:v>
                </c:pt>
                <c:pt idx="205">
                  <c:v>13.333333966632667</c:v>
                </c:pt>
                <c:pt idx="206">
                  <c:v>13.333333966632667</c:v>
                </c:pt>
                <c:pt idx="207">
                  <c:v>6.6666669833163335</c:v>
                </c:pt>
                <c:pt idx="208">
                  <c:v>13.333333966632667</c:v>
                </c:pt>
                <c:pt idx="209">
                  <c:v>13.333333966632667</c:v>
                </c:pt>
                <c:pt idx="210">
                  <c:v>13.333333966632667</c:v>
                </c:pt>
                <c:pt idx="211">
                  <c:v>6.6666669833163335</c:v>
                </c:pt>
                <c:pt idx="212">
                  <c:v>13.333333966632667</c:v>
                </c:pt>
                <c:pt idx="213">
                  <c:v>13.333333966632667</c:v>
                </c:pt>
                <c:pt idx="214">
                  <c:v>6.6666669833163335</c:v>
                </c:pt>
                <c:pt idx="215">
                  <c:v>13.333333966632667</c:v>
                </c:pt>
                <c:pt idx="216">
                  <c:v>13.333333966632667</c:v>
                </c:pt>
                <c:pt idx="217">
                  <c:v>6.6666669833163335</c:v>
                </c:pt>
                <c:pt idx="218">
                  <c:v>13.333333966632667</c:v>
                </c:pt>
                <c:pt idx="219">
                  <c:v>13.333333966632667</c:v>
                </c:pt>
                <c:pt idx="220">
                  <c:v>6.6666669833163335</c:v>
                </c:pt>
                <c:pt idx="221">
                  <c:v>13.333333966632667</c:v>
                </c:pt>
                <c:pt idx="222">
                  <c:v>13.333333966632667</c:v>
                </c:pt>
                <c:pt idx="223">
                  <c:v>6.6666669833163335</c:v>
                </c:pt>
                <c:pt idx="224">
                  <c:v>13.333333966632667</c:v>
                </c:pt>
                <c:pt idx="225">
                  <c:v>13.333333966632667</c:v>
                </c:pt>
                <c:pt idx="226">
                  <c:v>6.6666669833163335</c:v>
                </c:pt>
                <c:pt idx="227">
                  <c:v>13.333333966632667</c:v>
                </c:pt>
                <c:pt idx="228">
                  <c:v>13.333333966632667</c:v>
                </c:pt>
                <c:pt idx="229">
                  <c:v>6.6666669833163335</c:v>
                </c:pt>
                <c:pt idx="230">
                  <c:v>13.333333966632667</c:v>
                </c:pt>
                <c:pt idx="231">
                  <c:v>13.333333966632667</c:v>
                </c:pt>
                <c:pt idx="232">
                  <c:v>6.6666669833163335</c:v>
                </c:pt>
                <c:pt idx="233">
                  <c:v>13.333333966632667</c:v>
                </c:pt>
                <c:pt idx="234">
                  <c:v>13.333333966632667</c:v>
                </c:pt>
                <c:pt idx="235">
                  <c:v>6.6666669833163335</c:v>
                </c:pt>
                <c:pt idx="236">
                  <c:v>13.333333966632667</c:v>
                </c:pt>
                <c:pt idx="237">
                  <c:v>13.333333966632667</c:v>
                </c:pt>
                <c:pt idx="238">
                  <c:v>13.333333966632667</c:v>
                </c:pt>
                <c:pt idx="239">
                  <c:v>6.6666669833163335</c:v>
                </c:pt>
                <c:pt idx="240">
                  <c:v>13.333333966632667</c:v>
                </c:pt>
                <c:pt idx="241">
                  <c:v>13.333333966632667</c:v>
                </c:pt>
                <c:pt idx="242">
                  <c:v>13.333333966632667</c:v>
                </c:pt>
                <c:pt idx="243">
                  <c:v>6.6666669833163335</c:v>
                </c:pt>
                <c:pt idx="244">
                  <c:v>13.333333966632667</c:v>
                </c:pt>
                <c:pt idx="245">
                  <c:v>13.333333966632667</c:v>
                </c:pt>
                <c:pt idx="246">
                  <c:v>6.6666669833163335</c:v>
                </c:pt>
                <c:pt idx="247">
                  <c:v>13.333333966632667</c:v>
                </c:pt>
                <c:pt idx="248">
                  <c:v>13.333333966632667</c:v>
                </c:pt>
                <c:pt idx="249">
                  <c:v>13.333333966632667</c:v>
                </c:pt>
                <c:pt idx="250">
                  <c:v>6.6666669833163335</c:v>
                </c:pt>
                <c:pt idx="251">
                  <c:v>13.333333966632667</c:v>
                </c:pt>
                <c:pt idx="252">
                  <c:v>13.333333966632667</c:v>
                </c:pt>
                <c:pt idx="253">
                  <c:v>13.333333966632667</c:v>
                </c:pt>
                <c:pt idx="254">
                  <c:v>6.6666669833163335</c:v>
                </c:pt>
                <c:pt idx="255">
                  <c:v>13.333333966632667</c:v>
                </c:pt>
                <c:pt idx="256">
                  <c:v>13.333333966632667</c:v>
                </c:pt>
                <c:pt idx="257">
                  <c:v>13.333333966632667</c:v>
                </c:pt>
                <c:pt idx="258">
                  <c:v>6.6666669833163335</c:v>
                </c:pt>
                <c:pt idx="259">
                  <c:v>13.333333966632667</c:v>
                </c:pt>
                <c:pt idx="260">
                  <c:v>13.333333966632667</c:v>
                </c:pt>
                <c:pt idx="261">
                  <c:v>13.333333966632667</c:v>
                </c:pt>
                <c:pt idx="262">
                  <c:v>6.6666669833163335</c:v>
                </c:pt>
                <c:pt idx="263">
                  <c:v>13.333333966632667</c:v>
                </c:pt>
                <c:pt idx="264">
                  <c:v>13.333333966632667</c:v>
                </c:pt>
                <c:pt idx="265">
                  <c:v>13.333333966632667</c:v>
                </c:pt>
                <c:pt idx="266">
                  <c:v>13.333333966632667</c:v>
                </c:pt>
                <c:pt idx="267">
                  <c:v>6.6666669833163335</c:v>
                </c:pt>
                <c:pt idx="268">
                  <c:v>13.333333966632667</c:v>
                </c:pt>
                <c:pt idx="269">
                  <c:v>13.333333966632667</c:v>
                </c:pt>
                <c:pt idx="270">
                  <c:v>6.6666669833163335</c:v>
                </c:pt>
                <c:pt idx="271">
                  <c:v>13.333333966632667</c:v>
                </c:pt>
                <c:pt idx="272">
                  <c:v>13.333333966632667</c:v>
                </c:pt>
                <c:pt idx="273">
                  <c:v>13.333333966632667</c:v>
                </c:pt>
                <c:pt idx="274">
                  <c:v>13.333333966632667</c:v>
                </c:pt>
                <c:pt idx="275">
                  <c:v>6.6666669833163335</c:v>
                </c:pt>
                <c:pt idx="276">
                  <c:v>13.333333966632667</c:v>
                </c:pt>
                <c:pt idx="277">
                  <c:v>13.333333966632667</c:v>
                </c:pt>
                <c:pt idx="278">
                  <c:v>13.333333966632667</c:v>
                </c:pt>
                <c:pt idx="279">
                  <c:v>13.333333966632667</c:v>
                </c:pt>
                <c:pt idx="280">
                  <c:v>13.333333966632667</c:v>
                </c:pt>
                <c:pt idx="281">
                  <c:v>13.333333966632667</c:v>
                </c:pt>
                <c:pt idx="282">
                  <c:v>13.333333966632667</c:v>
                </c:pt>
                <c:pt idx="283">
                  <c:v>13.333333966632667</c:v>
                </c:pt>
                <c:pt idx="284">
                  <c:v>13.333333966632667</c:v>
                </c:pt>
                <c:pt idx="285">
                  <c:v>13.333333966632667</c:v>
                </c:pt>
                <c:pt idx="286">
                  <c:v>13.333333966632667</c:v>
                </c:pt>
                <c:pt idx="287">
                  <c:v>13.333333966632667</c:v>
                </c:pt>
                <c:pt idx="288">
                  <c:v>13.333333966632667</c:v>
                </c:pt>
                <c:pt idx="289">
                  <c:v>20.000000173846864</c:v>
                </c:pt>
                <c:pt idx="290">
                  <c:v>13.333333966632667</c:v>
                </c:pt>
                <c:pt idx="291">
                  <c:v>13.333333966632667</c:v>
                </c:pt>
                <c:pt idx="292">
                  <c:v>13.333333966632667</c:v>
                </c:pt>
                <c:pt idx="293">
                  <c:v>20.000000173846864</c:v>
                </c:pt>
                <c:pt idx="294">
                  <c:v>13.333333966632667</c:v>
                </c:pt>
                <c:pt idx="295">
                  <c:v>13.333333966632667</c:v>
                </c:pt>
                <c:pt idx="296">
                  <c:v>13.333333966632667</c:v>
                </c:pt>
                <c:pt idx="297">
                  <c:v>20.000000173846864</c:v>
                </c:pt>
                <c:pt idx="298">
                  <c:v>13.333333966632667</c:v>
                </c:pt>
                <c:pt idx="299">
                  <c:v>13.333333966632667</c:v>
                </c:pt>
                <c:pt idx="300">
                  <c:v>20.000000173846864</c:v>
                </c:pt>
                <c:pt idx="301">
                  <c:v>13.333333966632667</c:v>
                </c:pt>
                <c:pt idx="302">
                  <c:v>20.000000173846864</c:v>
                </c:pt>
                <c:pt idx="303">
                  <c:v>13.333333966632667</c:v>
                </c:pt>
                <c:pt idx="304">
                  <c:v>20.000000173846864</c:v>
                </c:pt>
                <c:pt idx="305">
                  <c:v>13.333333966632667</c:v>
                </c:pt>
                <c:pt idx="306">
                  <c:v>20.000000173846864</c:v>
                </c:pt>
                <c:pt idx="307">
                  <c:v>13.333333966632667</c:v>
                </c:pt>
                <c:pt idx="308">
                  <c:v>13.333333966632667</c:v>
                </c:pt>
                <c:pt idx="309">
                  <c:v>20.000000173846864</c:v>
                </c:pt>
                <c:pt idx="310">
                  <c:v>13.333333966632667</c:v>
                </c:pt>
                <c:pt idx="311">
                  <c:v>20.000000173846864</c:v>
                </c:pt>
                <c:pt idx="312">
                  <c:v>13.333333966632667</c:v>
                </c:pt>
                <c:pt idx="313">
                  <c:v>20.000000173846864</c:v>
                </c:pt>
                <c:pt idx="314">
                  <c:v>20.000000173846864</c:v>
                </c:pt>
                <c:pt idx="315">
                  <c:v>13.333333966632667</c:v>
                </c:pt>
                <c:pt idx="316">
                  <c:v>20.000000173846864</c:v>
                </c:pt>
                <c:pt idx="317">
                  <c:v>13.333333966632667</c:v>
                </c:pt>
                <c:pt idx="318">
                  <c:v>20.000000173846864</c:v>
                </c:pt>
                <c:pt idx="319">
                  <c:v>20.000000173846864</c:v>
                </c:pt>
                <c:pt idx="320">
                  <c:v>13.333333966632667</c:v>
                </c:pt>
                <c:pt idx="321">
                  <c:v>20.000000173846864</c:v>
                </c:pt>
                <c:pt idx="322">
                  <c:v>20.000000173846864</c:v>
                </c:pt>
                <c:pt idx="323">
                  <c:v>13.333333966632667</c:v>
                </c:pt>
                <c:pt idx="324">
                  <c:v>20.000000173846864</c:v>
                </c:pt>
                <c:pt idx="325">
                  <c:v>20.000000173846864</c:v>
                </c:pt>
                <c:pt idx="326">
                  <c:v>13.333333966632667</c:v>
                </c:pt>
                <c:pt idx="327">
                  <c:v>20.000000173846864</c:v>
                </c:pt>
                <c:pt idx="328">
                  <c:v>20.000000173846864</c:v>
                </c:pt>
                <c:pt idx="329">
                  <c:v>20.000000173846864</c:v>
                </c:pt>
                <c:pt idx="330">
                  <c:v>13.333333966632667</c:v>
                </c:pt>
                <c:pt idx="331">
                  <c:v>20.000000173846864</c:v>
                </c:pt>
                <c:pt idx="332">
                  <c:v>20.000000173846864</c:v>
                </c:pt>
                <c:pt idx="333">
                  <c:v>20.000000173846864</c:v>
                </c:pt>
                <c:pt idx="334">
                  <c:v>20.000000173846864</c:v>
                </c:pt>
                <c:pt idx="335">
                  <c:v>13.333333966632667</c:v>
                </c:pt>
                <c:pt idx="336">
                  <c:v>20.000000173846864</c:v>
                </c:pt>
                <c:pt idx="337">
                  <c:v>20.000000173846864</c:v>
                </c:pt>
                <c:pt idx="338">
                  <c:v>20.000000173846864</c:v>
                </c:pt>
                <c:pt idx="339">
                  <c:v>20.000000173846864</c:v>
                </c:pt>
                <c:pt idx="340">
                  <c:v>20.000000173846864</c:v>
                </c:pt>
                <c:pt idx="341">
                  <c:v>20.000000173846864</c:v>
                </c:pt>
                <c:pt idx="342">
                  <c:v>20.000000173846864</c:v>
                </c:pt>
                <c:pt idx="343">
                  <c:v>20.000000173846864</c:v>
                </c:pt>
                <c:pt idx="344">
                  <c:v>20.000000173846864</c:v>
                </c:pt>
                <c:pt idx="345">
                  <c:v>20.000000173846864</c:v>
                </c:pt>
                <c:pt idx="346">
                  <c:v>20.000000173846864</c:v>
                </c:pt>
                <c:pt idx="347">
                  <c:v>20.000000173846864</c:v>
                </c:pt>
                <c:pt idx="348">
                  <c:v>20.000000173846864</c:v>
                </c:pt>
                <c:pt idx="349">
                  <c:v>20.000000173846864</c:v>
                </c:pt>
                <c:pt idx="350">
                  <c:v>20.000000173846864</c:v>
                </c:pt>
                <c:pt idx="351">
                  <c:v>20.000000173846864</c:v>
                </c:pt>
                <c:pt idx="352">
                  <c:v>20.000000173846864</c:v>
                </c:pt>
                <c:pt idx="353">
                  <c:v>20.000000173846864</c:v>
                </c:pt>
                <c:pt idx="354">
                  <c:v>20.000000173846864</c:v>
                </c:pt>
                <c:pt idx="355">
                  <c:v>20.000000173846864</c:v>
                </c:pt>
                <c:pt idx="356">
                  <c:v>26.666667933265401</c:v>
                </c:pt>
                <c:pt idx="357">
                  <c:v>20.000000173846864</c:v>
                </c:pt>
                <c:pt idx="358">
                  <c:v>20.000000173846864</c:v>
                </c:pt>
                <c:pt idx="359">
                  <c:v>20.000000173846864</c:v>
                </c:pt>
                <c:pt idx="360">
                  <c:v>20.000000173846864</c:v>
                </c:pt>
                <c:pt idx="361">
                  <c:v>20.000000173846864</c:v>
                </c:pt>
                <c:pt idx="362">
                  <c:v>20.000000173846864</c:v>
                </c:pt>
                <c:pt idx="363">
                  <c:v>20.000000173846864</c:v>
                </c:pt>
                <c:pt idx="364">
                  <c:v>20.000000173846864</c:v>
                </c:pt>
                <c:pt idx="365">
                  <c:v>26.666667933265401</c:v>
                </c:pt>
                <c:pt idx="366">
                  <c:v>20.000000173846864</c:v>
                </c:pt>
                <c:pt idx="367">
                  <c:v>20.000000173846864</c:v>
                </c:pt>
                <c:pt idx="368">
                  <c:v>20.000000173846864</c:v>
                </c:pt>
                <c:pt idx="369">
                  <c:v>20.000000173846864</c:v>
                </c:pt>
                <c:pt idx="370">
                  <c:v>20.000000173846864</c:v>
                </c:pt>
                <c:pt idx="371">
                  <c:v>26.666667933265401</c:v>
                </c:pt>
                <c:pt idx="372">
                  <c:v>20.000000173846864</c:v>
                </c:pt>
                <c:pt idx="373">
                  <c:v>20.000000173846864</c:v>
                </c:pt>
                <c:pt idx="374">
                  <c:v>26.666667933265401</c:v>
                </c:pt>
                <c:pt idx="375">
                  <c:v>20.000000173846864</c:v>
                </c:pt>
                <c:pt idx="376">
                  <c:v>20.000000173846864</c:v>
                </c:pt>
                <c:pt idx="377">
                  <c:v>26.666667933265401</c:v>
                </c:pt>
                <c:pt idx="378">
                  <c:v>26.666667933265401</c:v>
                </c:pt>
                <c:pt idx="379">
                  <c:v>20.000000173846864</c:v>
                </c:pt>
                <c:pt idx="380">
                  <c:v>26.666667933265401</c:v>
                </c:pt>
                <c:pt idx="381">
                  <c:v>26.666667933265401</c:v>
                </c:pt>
                <c:pt idx="382">
                  <c:v>20.000000173846864</c:v>
                </c:pt>
                <c:pt idx="383">
                  <c:v>26.666667933265401</c:v>
                </c:pt>
                <c:pt idx="384">
                  <c:v>26.666667933265401</c:v>
                </c:pt>
                <c:pt idx="385">
                  <c:v>26.666667933265401</c:v>
                </c:pt>
                <c:pt idx="386">
                  <c:v>26.666667933265401</c:v>
                </c:pt>
                <c:pt idx="387">
                  <c:v>26.666667933265401</c:v>
                </c:pt>
                <c:pt idx="388">
                  <c:v>26.666667933265401</c:v>
                </c:pt>
                <c:pt idx="389">
                  <c:v>33.333335692683868</c:v>
                </c:pt>
                <c:pt idx="390">
                  <c:v>26.666667933265401</c:v>
                </c:pt>
                <c:pt idx="391">
                  <c:v>26.666667933265401</c:v>
                </c:pt>
                <c:pt idx="392">
                  <c:v>33.333335692683868</c:v>
                </c:pt>
                <c:pt idx="393">
                  <c:v>33.333335692683868</c:v>
                </c:pt>
                <c:pt idx="394">
                  <c:v>26.666667933265401</c:v>
                </c:pt>
                <c:pt idx="395">
                  <c:v>33.333335692683868</c:v>
                </c:pt>
                <c:pt idx="396">
                  <c:v>33.333335692683868</c:v>
                </c:pt>
                <c:pt idx="397">
                  <c:v>33.333335692683868</c:v>
                </c:pt>
                <c:pt idx="398">
                  <c:v>40.000003452102327</c:v>
                </c:pt>
                <c:pt idx="399">
                  <c:v>33.333335692683868</c:v>
                </c:pt>
                <c:pt idx="400">
                  <c:v>40.000003452102327</c:v>
                </c:pt>
                <c:pt idx="401">
                  <c:v>33.333335692683868</c:v>
                </c:pt>
                <c:pt idx="402">
                  <c:v>40.000003452102327</c:v>
                </c:pt>
                <c:pt idx="403">
                  <c:v>46.6666712115208</c:v>
                </c:pt>
                <c:pt idx="404">
                  <c:v>40.000003452102327</c:v>
                </c:pt>
                <c:pt idx="405">
                  <c:v>40.000003452102327</c:v>
                </c:pt>
                <c:pt idx="406">
                  <c:v>46.6666712115208</c:v>
                </c:pt>
                <c:pt idx="407">
                  <c:v>46.6666712115208</c:v>
                </c:pt>
                <c:pt idx="408">
                  <c:v>46.6666712115208</c:v>
                </c:pt>
                <c:pt idx="409">
                  <c:v>46.6666712115208</c:v>
                </c:pt>
                <c:pt idx="410">
                  <c:v>46.6666712115208</c:v>
                </c:pt>
                <c:pt idx="411">
                  <c:v>53.333335866530739</c:v>
                </c:pt>
                <c:pt idx="412">
                  <c:v>46.6666712115208</c:v>
                </c:pt>
                <c:pt idx="413">
                  <c:v>53.333335866530739</c:v>
                </c:pt>
                <c:pt idx="414">
                  <c:v>60.000003625949198</c:v>
                </c:pt>
                <c:pt idx="415">
                  <c:v>53.333335866530739</c:v>
                </c:pt>
                <c:pt idx="416">
                  <c:v>60.000003625949198</c:v>
                </c:pt>
                <c:pt idx="417">
                  <c:v>60.000003625949198</c:v>
                </c:pt>
                <c:pt idx="418">
                  <c:v>60.000003625949198</c:v>
                </c:pt>
                <c:pt idx="419">
                  <c:v>66.666671385368005</c:v>
                </c:pt>
                <c:pt idx="420">
                  <c:v>66.666671385368005</c:v>
                </c:pt>
                <c:pt idx="421">
                  <c:v>73.333339144785995</c:v>
                </c:pt>
                <c:pt idx="422">
                  <c:v>73.333339144785995</c:v>
                </c:pt>
                <c:pt idx="423">
                  <c:v>80.000006904204653</c:v>
                </c:pt>
                <c:pt idx="424">
                  <c:v>80.000006904204653</c:v>
                </c:pt>
                <c:pt idx="425">
                  <c:v>80.000006904204653</c:v>
                </c:pt>
                <c:pt idx="426">
                  <c:v>86.66667466362334</c:v>
                </c:pt>
                <c:pt idx="427">
                  <c:v>86.66667466362334</c:v>
                </c:pt>
                <c:pt idx="428">
                  <c:v>93.333342423041344</c:v>
                </c:pt>
                <c:pt idx="429">
                  <c:v>93.333342423041344</c:v>
                </c:pt>
                <c:pt idx="430">
                  <c:v>93.333342423041344</c:v>
                </c:pt>
                <c:pt idx="431">
                  <c:v>100.00001018246</c:v>
                </c:pt>
                <c:pt idx="432">
                  <c:v>106.66667173306134</c:v>
                </c:pt>
                <c:pt idx="433">
                  <c:v>106.66667173306134</c:v>
                </c:pt>
                <c:pt idx="434">
                  <c:v>113.33333949248001</c:v>
                </c:pt>
                <c:pt idx="435">
                  <c:v>113.33333949248001</c:v>
                </c:pt>
                <c:pt idx="436">
                  <c:v>120.00000725189867</c:v>
                </c:pt>
                <c:pt idx="437">
                  <c:v>120.00000725189867</c:v>
                </c:pt>
                <c:pt idx="438">
                  <c:v>133.33334277073533</c:v>
                </c:pt>
                <c:pt idx="439">
                  <c:v>126.66667501131664</c:v>
                </c:pt>
                <c:pt idx="440">
                  <c:v>140.00001053015401</c:v>
                </c:pt>
                <c:pt idx="441">
                  <c:v>140.00001053015401</c:v>
                </c:pt>
                <c:pt idx="442">
                  <c:v>146.66667828957267</c:v>
                </c:pt>
                <c:pt idx="443">
                  <c:v>146.66667828957267</c:v>
                </c:pt>
                <c:pt idx="444">
                  <c:v>160.00001380840931</c:v>
                </c:pt>
                <c:pt idx="445">
                  <c:v>160.00001380840931</c:v>
                </c:pt>
                <c:pt idx="446">
                  <c:v>160.00001380840931</c:v>
                </c:pt>
                <c:pt idx="447">
                  <c:v>173.33334932724668</c:v>
                </c:pt>
                <c:pt idx="448">
                  <c:v>173.33334932724668</c:v>
                </c:pt>
                <c:pt idx="449">
                  <c:v>180.00001708666468</c:v>
                </c:pt>
                <c:pt idx="450">
                  <c:v>186.66668484608331</c:v>
                </c:pt>
                <c:pt idx="451">
                  <c:v>186.66668484608331</c:v>
                </c:pt>
                <c:pt idx="452">
                  <c:v>200.00002036492</c:v>
                </c:pt>
                <c:pt idx="453">
                  <c:v>200.00002036492</c:v>
                </c:pt>
                <c:pt idx="454">
                  <c:v>200.00002036492</c:v>
                </c:pt>
                <c:pt idx="455">
                  <c:v>213.33334346612267</c:v>
                </c:pt>
                <c:pt idx="456">
                  <c:v>219.99999880790736</c:v>
                </c:pt>
                <c:pt idx="457">
                  <c:v>219.99999880790736</c:v>
                </c:pt>
                <c:pt idx="458">
                  <c:v>226.66665414969137</c:v>
                </c:pt>
                <c:pt idx="459">
                  <c:v>233.33330949147532</c:v>
                </c:pt>
                <c:pt idx="460">
                  <c:v>239.99996483325933</c:v>
                </c:pt>
                <c:pt idx="461">
                  <c:v>239.99996483325933</c:v>
                </c:pt>
                <c:pt idx="462">
                  <c:v>246.66662017504402</c:v>
                </c:pt>
                <c:pt idx="463">
                  <c:v>246.66662017504402</c:v>
                </c:pt>
                <c:pt idx="464">
                  <c:v>259.999930858612</c:v>
                </c:pt>
                <c:pt idx="465">
                  <c:v>286.66655222574866</c:v>
                </c:pt>
                <c:pt idx="466">
                  <c:v>319.99982893466938</c:v>
                </c:pt>
                <c:pt idx="467">
                  <c:v>359.99976098537468</c:v>
                </c:pt>
                <c:pt idx="468">
                  <c:v>406.6663483778633</c:v>
                </c:pt>
                <c:pt idx="469">
                  <c:v>433.33301941553731</c:v>
                </c:pt>
                <c:pt idx="470">
                  <c:v>453.33305994669598</c:v>
                </c:pt>
                <c:pt idx="471">
                  <c:v>479.99978065490734</c:v>
                </c:pt>
                <c:pt idx="472">
                  <c:v>486.66646083196002</c:v>
                </c:pt>
                <c:pt idx="473">
                  <c:v>506.6665013631187</c:v>
                </c:pt>
                <c:pt idx="474">
                  <c:v>519.99986171722401</c:v>
                </c:pt>
                <c:pt idx="475">
                  <c:v>526.66654189427663</c:v>
                </c:pt>
                <c:pt idx="476">
                  <c:v>539.99990224838268</c:v>
                </c:pt>
                <c:pt idx="477">
                  <c:v>539.99990224838268</c:v>
                </c:pt>
                <c:pt idx="478">
                  <c:v>553.33326260248793</c:v>
                </c:pt>
                <c:pt idx="479">
                  <c:v>559.99994277954124</c:v>
                </c:pt>
                <c:pt idx="480">
                  <c:v>573.33330313364661</c:v>
                </c:pt>
                <c:pt idx="481">
                  <c:v>573.33330313364661</c:v>
                </c:pt>
                <c:pt idx="482">
                  <c:v>586.66666348775209</c:v>
                </c:pt>
                <c:pt idx="483">
                  <c:v>586.66666348775209</c:v>
                </c:pt>
                <c:pt idx="484">
                  <c:v>600.00002384185802</c:v>
                </c:pt>
                <c:pt idx="485">
                  <c:v>606.66670401891065</c:v>
                </c:pt>
                <c:pt idx="486">
                  <c:v>606.66670401891065</c:v>
                </c:pt>
                <c:pt idx="487">
                  <c:v>613.33338419596328</c:v>
                </c:pt>
                <c:pt idx="488">
                  <c:v>620.00006437301658</c:v>
                </c:pt>
                <c:pt idx="489">
                  <c:v>620.00006437301658</c:v>
                </c:pt>
                <c:pt idx="490">
                  <c:v>620.00006437301658</c:v>
                </c:pt>
                <c:pt idx="491">
                  <c:v>633.33342472712195</c:v>
                </c:pt>
                <c:pt idx="492">
                  <c:v>626.66674455006944</c:v>
                </c:pt>
                <c:pt idx="493">
                  <c:v>633.33342472712195</c:v>
                </c:pt>
                <c:pt idx="494">
                  <c:v>633.33342472712195</c:v>
                </c:pt>
                <c:pt idx="495">
                  <c:v>633.33342472712195</c:v>
                </c:pt>
                <c:pt idx="496">
                  <c:v>640.00010490417469</c:v>
                </c:pt>
                <c:pt idx="497">
                  <c:v>640.00010490417469</c:v>
                </c:pt>
                <c:pt idx="498">
                  <c:v>633.33342472712195</c:v>
                </c:pt>
                <c:pt idx="499">
                  <c:v>640.00010490417469</c:v>
                </c:pt>
                <c:pt idx="500">
                  <c:v>646.66678508122743</c:v>
                </c:pt>
                <c:pt idx="501">
                  <c:v>640.00010490417469</c:v>
                </c:pt>
                <c:pt idx="502">
                  <c:v>640.00010490417469</c:v>
                </c:pt>
                <c:pt idx="503">
                  <c:v>640.00010490417469</c:v>
                </c:pt>
                <c:pt idx="504">
                  <c:v>646.66678508122743</c:v>
                </c:pt>
                <c:pt idx="505">
                  <c:v>640.00010490417469</c:v>
                </c:pt>
                <c:pt idx="506">
                  <c:v>640.00010490417469</c:v>
                </c:pt>
                <c:pt idx="507">
                  <c:v>640.00010490417469</c:v>
                </c:pt>
                <c:pt idx="508">
                  <c:v>640.00010490417469</c:v>
                </c:pt>
                <c:pt idx="509">
                  <c:v>640.00010490417469</c:v>
                </c:pt>
                <c:pt idx="510">
                  <c:v>640.00010490417469</c:v>
                </c:pt>
                <c:pt idx="511">
                  <c:v>633.33342472712195</c:v>
                </c:pt>
                <c:pt idx="512">
                  <c:v>640.00010490417469</c:v>
                </c:pt>
                <c:pt idx="513">
                  <c:v>633.33342472712195</c:v>
                </c:pt>
                <c:pt idx="514">
                  <c:v>640.00010490417469</c:v>
                </c:pt>
                <c:pt idx="515">
                  <c:v>633.33342472712195</c:v>
                </c:pt>
                <c:pt idx="516">
                  <c:v>633.33342472712195</c:v>
                </c:pt>
                <c:pt idx="517">
                  <c:v>633.33342472712195</c:v>
                </c:pt>
                <c:pt idx="518">
                  <c:v>633.33342472712195</c:v>
                </c:pt>
                <c:pt idx="519">
                  <c:v>626.66674455006944</c:v>
                </c:pt>
                <c:pt idx="520">
                  <c:v>633.33342472712195</c:v>
                </c:pt>
                <c:pt idx="521">
                  <c:v>626.66674455006944</c:v>
                </c:pt>
                <c:pt idx="522">
                  <c:v>626.66674455006944</c:v>
                </c:pt>
                <c:pt idx="523">
                  <c:v>626.66674455006944</c:v>
                </c:pt>
                <c:pt idx="524">
                  <c:v>626.66674455006944</c:v>
                </c:pt>
                <c:pt idx="525">
                  <c:v>620.00006437301658</c:v>
                </c:pt>
                <c:pt idx="526">
                  <c:v>620.00006437301658</c:v>
                </c:pt>
                <c:pt idx="527">
                  <c:v>620.00006437301658</c:v>
                </c:pt>
                <c:pt idx="528">
                  <c:v>620.00006437301658</c:v>
                </c:pt>
                <c:pt idx="529">
                  <c:v>620.00006437301658</c:v>
                </c:pt>
                <c:pt idx="530">
                  <c:v>620.00006437301658</c:v>
                </c:pt>
                <c:pt idx="531">
                  <c:v>613.33338419596328</c:v>
                </c:pt>
                <c:pt idx="532">
                  <c:v>613.33338419596328</c:v>
                </c:pt>
                <c:pt idx="533">
                  <c:v>613.33338419596328</c:v>
                </c:pt>
                <c:pt idx="534">
                  <c:v>606.66670401891065</c:v>
                </c:pt>
                <c:pt idx="535">
                  <c:v>613.33338419596328</c:v>
                </c:pt>
                <c:pt idx="536">
                  <c:v>606.66670401891065</c:v>
                </c:pt>
                <c:pt idx="537">
                  <c:v>606.66670401891065</c:v>
                </c:pt>
                <c:pt idx="538">
                  <c:v>606.66670401891065</c:v>
                </c:pt>
                <c:pt idx="539">
                  <c:v>606.66670401891065</c:v>
                </c:pt>
                <c:pt idx="540">
                  <c:v>606.66670401891065</c:v>
                </c:pt>
                <c:pt idx="541">
                  <c:v>600.00002384185802</c:v>
                </c:pt>
                <c:pt idx="542">
                  <c:v>606.66670401891065</c:v>
                </c:pt>
                <c:pt idx="543">
                  <c:v>600.00002384185802</c:v>
                </c:pt>
                <c:pt idx="544">
                  <c:v>600.00002384185802</c:v>
                </c:pt>
                <c:pt idx="545">
                  <c:v>600.00002384185802</c:v>
                </c:pt>
                <c:pt idx="546">
                  <c:v>593.33334366480528</c:v>
                </c:pt>
                <c:pt idx="547">
                  <c:v>593.33334366480528</c:v>
                </c:pt>
                <c:pt idx="548">
                  <c:v>600.00002384185802</c:v>
                </c:pt>
                <c:pt idx="549">
                  <c:v>586.66666348775209</c:v>
                </c:pt>
                <c:pt idx="550">
                  <c:v>593.33334366480528</c:v>
                </c:pt>
                <c:pt idx="551">
                  <c:v>586.66666348775209</c:v>
                </c:pt>
                <c:pt idx="552">
                  <c:v>586.66666348775209</c:v>
                </c:pt>
                <c:pt idx="553">
                  <c:v>586.66666348775209</c:v>
                </c:pt>
                <c:pt idx="554">
                  <c:v>586.66666348775209</c:v>
                </c:pt>
                <c:pt idx="555">
                  <c:v>579.99998331069935</c:v>
                </c:pt>
                <c:pt idx="556">
                  <c:v>579.99998331069935</c:v>
                </c:pt>
                <c:pt idx="557">
                  <c:v>586.66666348775209</c:v>
                </c:pt>
                <c:pt idx="558">
                  <c:v>579.99998331069935</c:v>
                </c:pt>
                <c:pt idx="559">
                  <c:v>579.99998331069935</c:v>
                </c:pt>
                <c:pt idx="560">
                  <c:v>586.66666348775209</c:v>
                </c:pt>
                <c:pt idx="561">
                  <c:v>579.99998331069935</c:v>
                </c:pt>
                <c:pt idx="562">
                  <c:v>593.33334366480528</c:v>
                </c:pt>
                <c:pt idx="563">
                  <c:v>586.66666348775209</c:v>
                </c:pt>
                <c:pt idx="564">
                  <c:v>600.00002384185802</c:v>
                </c:pt>
                <c:pt idx="565">
                  <c:v>593.33334366480528</c:v>
                </c:pt>
                <c:pt idx="566">
                  <c:v>606.66670401891065</c:v>
                </c:pt>
                <c:pt idx="567">
                  <c:v>606.66670401891065</c:v>
                </c:pt>
                <c:pt idx="568">
                  <c:v>606.66670401891065</c:v>
                </c:pt>
                <c:pt idx="569">
                  <c:v>620.00006437301658</c:v>
                </c:pt>
                <c:pt idx="570">
                  <c:v>613.33338419596328</c:v>
                </c:pt>
                <c:pt idx="571">
                  <c:v>626.66674455006944</c:v>
                </c:pt>
                <c:pt idx="572">
                  <c:v>626.66674455006944</c:v>
                </c:pt>
                <c:pt idx="573">
                  <c:v>633.33342472712195</c:v>
                </c:pt>
                <c:pt idx="574">
                  <c:v>640.00010490417469</c:v>
                </c:pt>
                <c:pt idx="575">
                  <c:v>646.66678508122743</c:v>
                </c:pt>
                <c:pt idx="576">
                  <c:v>646.66678508122743</c:v>
                </c:pt>
                <c:pt idx="577">
                  <c:v>660.00014543533337</c:v>
                </c:pt>
                <c:pt idx="578">
                  <c:v>666.66682561238667</c:v>
                </c:pt>
                <c:pt idx="579">
                  <c:v>666.66682561238667</c:v>
                </c:pt>
                <c:pt idx="580">
                  <c:v>686.6668661435466</c:v>
                </c:pt>
                <c:pt idx="581">
                  <c:v>686.6668661435466</c:v>
                </c:pt>
                <c:pt idx="582">
                  <c:v>700.00022649765333</c:v>
                </c:pt>
                <c:pt idx="583">
                  <c:v>700.00022649765333</c:v>
                </c:pt>
                <c:pt idx="584">
                  <c:v>713.33358685175335</c:v>
                </c:pt>
                <c:pt idx="585">
                  <c:v>713.33358685175335</c:v>
                </c:pt>
                <c:pt idx="586">
                  <c:v>713.33358685175335</c:v>
                </c:pt>
                <c:pt idx="587">
                  <c:v>726.66694720585997</c:v>
                </c:pt>
                <c:pt idx="588">
                  <c:v>720.00026702880666</c:v>
                </c:pt>
                <c:pt idx="589">
                  <c:v>726.66694720585997</c:v>
                </c:pt>
                <c:pt idx="590">
                  <c:v>733.33362738291328</c:v>
                </c:pt>
                <c:pt idx="591">
                  <c:v>726.66694720585997</c:v>
                </c:pt>
                <c:pt idx="592">
                  <c:v>733.33362738291328</c:v>
                </c:pt>
                <c:pt idx="593">
                  <c:v>733.33362738291328</c:v>
                </c:pt>
                <c:pt idx="594">
                  <c:v>740.0003075599667</c:v>
                </c:pt>
                <c:pt idx="595">
                  <c:v>733.33362738291328</c:v>
                </c:pt>
                <c:pt idx="596">
                  <c:v>733.33362738291328</c:v>
                </c:pt>
                <c:pt idx="597">
                  <c:v>740.0003075599667</c:v>
                </c:pt>
                <c:pt idx="598">
                  <c:v>733.33362738291328</c:v>
                </c:pt>
                <c:pt idx="599">
                  <c:v>740.0003075599667</c:v>
                </c:pt>
                <c:pt idx="600">
                  <c:v>726.66694720585997</c:v>
                </c:pt>
                <c:pt idx="601">
                  <c:v>733.33362738291328</c:v>
                </c:pt>
                <c:pt idx="602">
                  <c:v>733.33362738291328</c:v>
                </c:pt>
                <c:pt idx="603">
                  <c:v>726.66694720585997</c:v>
                </c:pt>
                <c:pt idx="604">
                  <c:v>726.66694720585997</c:v>
                </c:pt>
                <c:pt idx="605">
                  <c:v>726.66694720585997</c:v>
                </c:pt>
                <c:pt idx="606">
                  <c:v>720.00026702880666</c:v>
                </c:pt>
                <c:pt idx="607">
                  <c:v>720.00026702880666</c:v>
                </c:pt>
                <c:pt idx="608">
                  <c:v>713.33358685175335</c:v>
                </c:pt>
                <c:pt idx="609">
                  <c:v>713.33358685175335</c:v>
                </c:pt>
                <c:pt idx="610">
                  <c:v>706.66690667470004</c:v>
                </c:pt>
                <c:pt idx="611">
                  <c:v>706.66690667470004</c:v>
                </c:pt>
                <c:pt idx="612">
                  <c:v>700.00022649765333</c:v>
                </c:pt>
                <c:pt idx="613">
                  <c:v>693.33354632060002</c:v>
                </c:pt>
                <c:pt idx="614">
                  <c:v>693.33354632060002</c:v>
                </c:pt>
                <c:pt idx="615">
                  <c:v>680.0001859664934</c:v>
                </c:pt>
                <c:pt idx="616">
                  <c:v>680.0001859664934</c:v>
                </c:pt>
                <c:pt idx="617">
                  <c:v>660.00014543533337</c:v>
                </c:pt>
                <c:pt idx="618">
                  <c:v>653.33346525828063</c:v>
                </c:pt>
                <c:pt idx="619">
                  <c:v>646.66678508122743</c:v>
                </c:pt>
                <c:pt idx="620">
                  <c:v>626.66674455006944</c:v>
                </c:pt>
                <c:pt idx="621">
                  <c:v>606.66670401891065</c:v>
                </c:pt>
                <c:pt idx="622">
                  <c:v>579.99998331069935</c:v>
                </c:pt>
                <c:pt idx="623">
                  <c:v>559.99994277954124</c:v>
                </c:pt>
                <c:pt idx="624">
                  <c:v>533.33322207133006</c:v>
                </c:pt>
                <c:pt idx="625">
                  <c:v>519.99986171722401</c:v>
                </c:pt>
                <c:pt idx="626">
                  <c:v>506.6665013631187</c:v>
                </c:pt>
                <c:pt idx="627">
                  <c:v>499.99982118606601</c:v>
                </c:pt>
                <c:pt idx="628">
                  <c:v>479.99978065490734</c:v>
                </c:pt>
                <c:pt idx="629">
                  <c:v>479.99978065490734</c:v>
                </c:pt>
                <c:pt idx="630">
                  <c:v>459.99974012374867</c:v>
                </c:pt>
                <c:pt idx="631">
                  <c:v>459.99974012374867</c:v>
                </c:pt>
                <c:pt idx="632">
                  <c:v>446.66637976964336</c:v>
                </c:pt>
                <c:pt idx="633">
                  <c:v>439.99969959259067</c:v>
                </c:pt>
                <c:pt idx="634">
                  <c:v>433.33301941553731</c:v>
                </c:pt>
                <c:pt idx="635">
                  <c:v>426.66633923848468</c:v>
                </c:pt>
                <c:pt idx="636">
                  <c:v>419.999659061432</c:v>
                </c:pt>
                <c:pt idx="637">
                  <c:v>413.33300371964805</c:v>
                </c:pt>
                <c:pt idx="638">
                  <c:v>406.6663483778633</c:v>
                </c:pt>
                <c:pt idx="639">
                  <c:v>406.6663483778633</c:v>
                </c:pt>
                <c:pt idx="640">
                  <c:v>393.33303769429534</c:v>
                </c:pt>
                <c:pt idx="641">
                  <c:v>393.33303769429534</c:v>
                </c:pt>
                <c:pt idx="642">
                  <c:v>393.33303769429534</c:v>
                </c:pt>
                <c:pt idx="643">
                  <c:v>379.99972701072664</c:v>
                </c:pt>
                <c:pt idx="644">
                  <c:v>386.66638235251133</c:v>
                </c:pt>
                <c:pt idx="645">
                  <c:v>373.33307166894264</c:v>
                </c:pt>
                <c:pt idx="646">
                  <c:v>379.99972701072664</c:v>
                </c:pt>
                <c:pt idx="647">
                  <c:v>373.33307166894264</c:v>
                </c:pt>
                <c:pt idx="648">
                  <c:v>379.99972701072664</c:v>
                </c:pt>
                <c:pt idx="649">
                  <c:v>373.33307166894264</c:v>
                </c:pt>
                <c:pt idx="650">
                  <c:v>379.99972701072664</c:v>
                </c:pt>
                <c:pt idx="651">
                  <c:v>373.33307166894264</c:v>
                </c:pt>
                <c:pt idx="652">
                  <c:v>386.66638235251133</c:v>
                </c:pt>
                <c:pt idx="653">
                  <c:v>386.66638235251133</c:v>
                </c:pt>
                <c:pt idx="654">
                  <c:v>413.33300371964805</c:v>
                </c:pt>
                <c:pt idx="655">
                  <c:v>446.66637976964336</c:v>
                </c:pt>
                <c:pt idx="656">
                  <c:v>466.66642030080129</c:v>
                </c:pt>
                <c:pt idx="657">
                  <c:v>493.33314100901265</c:v>
                </c:pt>
                <c:pt idx="658">
                  <c:v>506.6665013631187</c:v>
                </c:pt>
                <c:pt idx="659">
                  <c:v>533.33322207133006</c:v>
                </c:pt>
                <c:pt idx="660">
                  <c:v>553.33326260248793</c:v>
                </c:pt>
                <c:pt idx="661">
                  <c:v>573.33330313364661</c:v>
                </c:pt>
                <c:pt idx="662">
                  <c:v>593.33334366480528</c:v>
                </c:pt>
                <c:pt idx="663">
                  <c:v>606.66670401891065</c:v>
                </c:pt>
                <c:pt idx="664">
                  <c:v>626.66674455006944</c:v>
                </c:pt>
                <c:pt idx="665">
                  <c:v>640.00010490417469</c:v>
                </c:pt>
                <c:pt idx="666">
                  <c:v>646.66678508122743</c:v>
                </c:pt>
                <c:pt idx="667">
                  <c:v>666.66682561238667</c:v>
                </c:pt>
                <c:pt idx="668">
                  <c:v>673.33350578943998</c:v>
                </c:pt>
                <c:pt idx="669">
                  <c:v>686.6668661435466</c:v>
                </c:pt>
                <c:pt idx="670">
                  <c:v>693.33354632060002</c:v>
                </c:pt>
                <c:pt idx="671">
                  <c:v>706.66690667470004</c:v>
                </c:pt>
                <c:pt idx="672">
                  <c:v>713.33358685175335</c:v>
                </c:pt>
                <c:pt idx="673">
                  <c:v>733.33362738291328</c:v>
                </c:pt>
                <c:pt idx="674">
                  <c:v>740.0003075599667</c:v>
                </c:pt>
                <c:pt idx="675">
                  <c:v>760.00034809112674</c:v>
                </c:pt>
                <c:pt idx="676">
                  <c:v>773.33370844523336</c:v>
                </c:pt>
                <c:pt idx="677">
                  <c:v>780.00038862228678</c:v>
                </c:pt>
                <c:pt idx="678">
                  <c:v>786.66706879933997</c:v>
                </c:pt>
                <c:pt idx="679">
                  <c:v>793.3337489763868</c:v>
                </c:pt>
                <c:pt idx="680">
                  <c:v>806.6671093304933</c:v>
                </c:pt>
                <c:pt idx="681">
                  <c:v>820.00046968460003</c:v>
                </c:pt>
                <c:pt idx="682">
                  <c:v>820.00046968460003</c:v>
                </c:pt>
                <c:pt idx="683">
                  <c:v>833.33383003870665</c:v>
                </c:pt>
                <c:pt idx="684">
                  <c:v>840.00051021575996</c:v>
                </c:pt>
                <c:pt idx="685">
                  <c:v>840.00051021575996</c:v>
                </c:pt>
                <c:pt idx="686">
                  <c:v>840.00051021575996</c:v>
                </c:pt>
                <c:pt idx="687">
                  <c:v>846.66719039281338</c:v>
                </c:pt>
                <c:pt idx="688">
                  <c:v>853.33387056986658</c:v>
                </c:pt>
                <c:pt idx="689">
                  <c:v>846.66719039281338</c:v>
                </c:pt>
                <c:pt idx="690">
                  <c:v>846.66719039281338</c:v>
                </c:pt>
                <c:pt idx="691">
                  <c:v>846.66719039281338</c:v>
                </c:pt>
                <c:pt idx="692">
                  <c:v>846.66719039281338</c:v>
                </c:pt>
                <c:pt idx="693">
                  <c:v>840.00051021575996</c:v>
                </c:pt>
                <c:pt idx="694">
                  <c:v>840.00051021575996</c:v>
                </c:pt>
                <c:pt idx="695">
                  <c:v>833.33383003870665</c:v>
                </c:pt>
                <c:pt idx="696">
                  <c:v>826.66714986165346</c:v>
                </c:pt>
                <c:pt idx="697">
                  <c:v>826.66714986165346</c:v>
                </c:pt>
                <c:pt idx="698">
                  <c:v>813.33378950754661</c:v>
                </c:pt>
                <c:pt idx="699">
                  <c:v>813.33378950754661</c:v>
                </c:pt>
                <c:pt idx="700">
                  <c:v>806.6671093304933</c:v>
                </c:pt>
                <c:pt idx="701">
                  <c:v>806.6671093304933</c:v>
                </c:pt>
                <c:pt idx="702">
                  <c:v>793.3337489763868</c:v>
                </c:pt>
                <c:pt idx="703">
                  <c:v>793.3337489763868</c:v>
                </c:pt>
                <c:pt idx="704">
                  <c:v>780.00038862228678</c:v>
                </c:pt>
                <c:pt idx="705">
                  <c:v>780.00038862228678</c:v>
                </c:pt>
                <c:pt idx="706">
                  <c:v>766.66702826818005</c:v>
                </c:pt>
                <c:pt idx="707">
                  <c:v>766.66702826818005</c:v>
                </c:pt>
                <c:pt idx="708">
                  <c:v>746.66698773702012</c:v>
                </c:pt>
                <c:pt idx="709">
                  <c:v>746.66698773702012</c:v>
                </c:pt>
                <c:pt idx="710">
                  <c:v>733.33362738291328</c:v>
                </c:pt>
                <c:pt idx="711">
                  <c:v>726.66694720585997</c:v>
                </c:pt>
                <c:pt idx="712">
                  <c:v>713.33358685175335</c:v>
                </c:pt>
                <c:pt idx="713">
                  <c:v>706.66690667470004</c:v>
                </c:pt>
                <c:pt idx="714">
                  <c:v>686.6668661435466</c:v>
                </c:pt>
                <c:pt idx="715">
                  <c:v>680.0001859664934</c:v>
                </c:pt>
                <c:pt idx="716">
                  <c:v>673.33350578943998</c:v>
                </c:pt>
                <c:pt idx="717">
                  <c:v>653.33346525828063</c:v>
                </c:pt>
                <c:pt idx="718">
                  <c:v>633.33342472712195</c:v>
                </c:pt>
                <c:pt idx="719">
                  <c:v>613.33338419596328</c:v>
                </c:pt>
                <c:pt idx="720">
                  <c:v>593.33334366480528</c:v>
                </c:pt>
                <c:pt idx="721">
                  <c:v>566.6666229565941</c:v>
                </c:pt>
                <c:pt idx="722">
                  <c:v>546.66658242543531</c:v>
                </c:pt>
                <c:pt idx="723">
                  <c:v>526.66654189427663</c:v>
                </c:pt>
                <c:pt idx="724">
                  <c:v>513.33318154017127</c:v>
                </c:pt>
                <c:pt idx="725">
                  <c:v>499.99982118606601</c:v>
                </c:pt>
                <c:pt idx="726">
                  <c:v>479.99978065490734</c:v>
                </c:pt>
                <c:pt idx="727">
                  <c:v>466.66642030080129</c:v>
                </c:pt>
                <c:pt idx="728">
                  <c:v>453.33305994669598</c:v>
                </c:pt>
                <c:pt idx="729">
                  <c:v>439.99969959259067</c:v>
                </c:pt>
                <c:pt idx="730">
                  <c:v>419.999659061432</c:v>
                </c:pt>
                <c:pt idx="731">
                  <c:v>413.33300371964805</c:v>
                </c:pt>
                <c:pt idx="732">
                  <c:v>399.99969303607929</c:v>
                </c:pt>
                <c:pt idx="733">
                  <c:v>393.33303769429534</c:v>
                </c:pt>
                <c:pt idx="734">
                  <c:v>386.66638235251133</c:v>
                </c:pt>
                <c:pt idx="735">
                  <c:v>379.99972701072664</c:v>
                </c:pt>
                <c:pt idx="736">
                  <c:v>373.33307166894264</c:v>
                </c:pt>
                <c:pt idx="737">
                  <c:v>366.66641632715869</c:v>
                </c:pt>
                <c:pt idx="738">
                  <c:v>359.99976098537468</c:v>
                </c:pt>
                <c:pt idx="739">
                  <c:v>353.33310564358999</c:v>
                </c:pt>
                <c:pt idx="740">
                  <c:v>353.33310564358999</c:v>
                </c:pt>
                <c:pt idx="741">
                  <c:v>353.33310564358999</c:v>
                </c:pt>
                <c:pt idx="742">
                  <c:v>353.33310564358999</c:v>
                </c:pt>
                <c:pt idx="743">
                  <c:v>359.99976098537468</c:v>
                </c:pt>
                <c:pt idx="744">
                  <c:v>359.99976098537468</c:v>
                </c:pt>
                <c:pt idx="745">
                  <c:v>359.99976098537468</c:v>
                </c:pt>
                <c:pt idx="746">
                  <c:v>359.99976098537468</c:v>
                </c:pt>
                <c:pt idx="747">
                  <c:v>366.66641632715869</c:v>
                </c:pt>
                <c:pt idx="748">
                  <c:v>366.66641632715869</c:v>
                </c:pt>
                <c:pt idx="749">
                  <c:v>366.66641632715869</c:v>
                </c:pt>
                <c:pt idx="750">
                  <c:v>373.33307166894264</c:v>
                </c:pt>
                <c:pt idx="751">
                  <c:v>373.33307166894264</c:v>
                </c:pt>
                <c:pt idx="752">
                  <c:v>379.99972701072664</c:v>
                </c:pt>
                <c:pt idx="753">
                  <c:v>379.99972701072664</c:v>
                </c:pt>
                <c:pt idx="754">
                  <c:v>393.33303769429534</c:v>
                </c:pt>
                <c:pt idx="755">
                  <c:v>406.6663483778633</c:v>
                </c:pt>
                <c:pt idx="756">
                  <c:v>413.33300371964805</c:v>
                </c:pt>
                <c:pt idx="757">
                  <c:v>426.66633923848468</c:v>
                </c:pt>
                <c:pt idx="758">
                  <c:v>439.99969959259067</c:v>
                </c:pt>
                <c:pt idx="759">
                  <c:v>453.33305994669598</c:v>
                </c:pt>
                <c:pt idx="760">
                  <c:v>466.66642030080129</c:v>
                </c:pt>
                <c:pt idx="761">
                  <c:v>473.33310047785471</c:v>
                </c:pt>
                <c:pt idx="762">
                  <c:v>486.66646083196002</c:v>
                </c:pt>
                <c:pt idx="763">
                  <c:v>506.6665013631187</c:v>
                </c:pt>
                <c:pt idx="764">
                  <c:v>526.66654189427663</c:v>
                </c:pt>
                <c:pt idx="765">
                  <c:v>533.33322207133006</c:v>
                </c:pt>
                <c:pt idx="766">
                  <c:v>559.99994277954124</c:v>
                </c:pt>
                <c:pt idx="767">
                  <c:v>573.33330313364661</c:v>
                </c:pt>
                <c:pt idx="768">
                  <c:v>586.66666348775209</c:v>
                </c:pt>
                <c:pt idx="769">
                  <c:v>606.66670401891065</c:v>
                </c:pt>
                <c:pt idx="770">
                  <c:v>620.00006437301658</c:v>
                </c:pt>
                <c:pt idx="771">
                  <c:v>626.66674455006944</c:v>
                </c:pt>
                <c:pt idx="772">
                  <c:v>640.00010490417469</c:v>
                </c:pt>
                <c:pt idx="773">
                  <c:v>646.66678508122743</c:v>
                </c:pt>
                <c:pt idx="774">
                  <c:v>646.66678508122743</c:v>
                </c:pt>
                <c:pt idx="775">
                  <c:v>660.00014543533337</c:v>
                </c:pt>
                <c:pt idx="776">
                  <c:v>666.66682561238667</c:v>
                </c:pt>
                <c:pt idx="777">
                  <c:v>666.66682561238667</c:v>
                </c:pt>
                <c:pt idx="778">
                  <c:v>673.33350578943998</c:v>
                </c:pt>
                <c:pt idx="779">
                  <c:v>680.0001859664934</c:v>
                </c:pt>
                <c:pt idx="780">
                  <c:v>673.33350578943998</c:v>
                </c:pt>
                <c:pt idx="781">
                  <c:v>686.6668661435466</c:v>
                </c:pt>
                <c:pt idx="782">
                  <c:v>680.0001859664934</c:v>
                </c:pt>
                <c:pt idx="783">
                  <c:v>680.0001859664934</c:v>
                </c:pt>
                <c:pt idx="784">
                  <c:v>686.6668661435466</c:v>
                </c:pt>
                <c:pt idx="785">
                  <c:v>680.0001859664934</c:v>
                </c:pt>
                <c:pt idx="786">
                  <c:v>686.6668661435466</c:v>
                </c:pt>
                <c:pt idx="787">
                  <c:v>686.6668661435466</c:v>
                </c:pt>
                <c:pt idx="788">
                  <c:v>686.6668661435466</c:v>
                </c:pt>
                <c:pt idx="789">
                  <c:v>693.33354632060002</c:v>
                </c:pt>
                <c:pt idx="790">
                  <c:v>693.33354632060002</c:v>
                </c:pt>
                <c:pt idx="791">
                  <c:v>693.33354632060002</c:v>
                </c:pt>
                <c:pt idx="792">
                  <c:v>700.00022649765333</c:v>
                </c:pt>
                <c:pt idx="793">
                  <c:v>700.00022649765333</c:v>
                </c:pt>
                <c:pt idx="794">
                  <c:v>700.00022649765333</c:v>
                </c:pt>
                <c:pt idx="795">
                  <c:v>700.00022649765333</c:v>
                </c:pt>
                <c:pt idx="796">
                  <c:v>700.00022649765333</c:v>
                </c:pt>
                <c:pt idx="797">
                  <c:v>700.00022649765333</c:v>
                </c:pt>
                <c:pt idx="798">
                  <c:v>700.00022649765333</c:v>
                </c:pt>
                <c:pt idx="799">
                  <c:v>693.33354632060002</c:v>
                </c:pt>
                <c:pt idx="800">
                  <c:v>700.00022649765333</c:v>
                </c:pt>
                <c:pt idx="801">
                  <c:v>693.33354632060002</c:v>
                </c:pt>
                <c:pt idx="802">
                  <c:v>693.33354632060002</c:v>
                </c:pt>
                <c:pt idx="803">
                  <c:v>686.6668661435466</c:v>
                </c:pt>
                <c:pt idx="804">
                  <c:v>680.0001859664934</c:v>
                </c:pt>
                <c:pt idx="805">
                  <c:v>680.0001859664934</c:v>
                </c:pt>
                <c:pt idx="806">
                  <c:v>673.33350578943998</c:v>
                </c:pt>
                <c:pt idx="807">
                  <c:v>673.33350578943998</c:v>
                </c:pt>
                <c:pt idx="808">
                  <c:v>660.00014543533337</c:v>
                </c:pt>
                <c:pt idx="809">
                  <c:v>653.33346525828063</c:v>
                </c:pt>
                <c:pt idx="810">
                  <c:v>646.66678508122743</c:v>
                </c:pt>
                <c:pt idx="811">
                  <c:v>640.00010490417469</c:v>
                </c:pt>
                <c:pt idx="812">
                  <c:v>626.66674455006944</c:v>
                </c:pt>
                <c:pt idx="813">
                  <c:v>606.66670401891065</c:v>
                </c:pt>
                <c:pt idx="814">
                  <c:v>593.33334366480528</c:v>
                </c:pt>
                <c:pt idx="815">
                  <c:v>579.99998331069935</c:v>
                </c:pt>
                <c:pt idx="816">
                  <c:v>559.99994277954124</c:v>
                </c:pt>
                <c:pt idx="817">
                  <c:v>539.99990224838268</c:v>
                </c:pt>
                <c:pt idx="818">
                  <c:v>533.33322207133006</c:v>
                </c:pt>
                <c:pt idx="819">
                  <c:v>513.33318154017127</c:v>
                </c:pt>
                <c:pt idx="820">
                  <c:v>506.6665013631187</c:v>
                </c:pt>
                <c:pt idx="821">
                  <c:v>486.66646083196002</c:v>
                </c:pt>
                <c:pt idx="822">
                  <c:v>479.99978065490734</c:v>
                </c:pt>
                <c:pt idx="823">
                  <c:v>459.99974012374867</c:v>
                </c:pt>
                <c:pt idx="824">
                  <c:v>453.33305994669598</c:v>
                </c:pt>
                <c:pt idx="825">
                  <c:v>439.99969959259067</c:v>
                </c:pt>
                <c:pt idx="826">
                  <c:v>433.33301941553731</c:v>
                </c:pt>
                <c:pt idx="827">
                  <c:v>426.66633923848468</c:v>
                </c:pt>
                <c:pt idx="828">
                  <c:v>419.999659061432</c:v>
                </c:pt>
                <c:pt idx="829">
                  <c:v>413.33300371964805</c:v>
                </c:pt>
                <c:pt idx="830">
                  <c:v>413.33300371964805</c:v>
                </c:pt>
                <c:pt idx="831">
                  <c:v>399.99969303607929</c:v>
                </c:pt>
                <c:pt idx="832">
                  <c:v>399.99969303607929</c:v>
                </c:pt>
                <c:pt idx="833">
                  <c:v>386.66638235251133</c:v>
                </c:pt>
                <c:pt idx="834">
                  <c:v>393.33303769429534</c:v>
                </c:pt>
                <c:pt idx="835">
                  <c:v>379.99972701072664</c:v>
                </c:pt>
                <c:pt idx="836">
                  <c:v>379.99972701072664</c:v>
                </c:pt>
                <c:pt idx="837">
                  <c:v>373.33307166894264</c:v>
                </c:pt>
                <c:pt idx="838">
                  <c:v>366.66641632715869</c:v>
                </c:pt>
                <c:pt idx="839">
                  <c:v>366.66641632715869</c:v>
                </c:pt>
                <c:pt idx="840">
                  <c:v>366.66641632715869</c:v>
                </c:pt>
                <c:pt idx="841">
                  <c:v>359.99976098537468</c:v>
                </c:pt>
                <c:pt idx="842">
                  <c:v>359.99976098537468</c:v>
                </c:pt>
                <c:pt idx="843">
                  <c:v>353.33310564358999</c:v>
                </c:pt>
                <c:pt idx="844">
                  <c:v>353.33310564358999</c:v>
                </c:pt>
                <c:pt idx="845">
                  <c:v>353.33310564358999</c:v>
                </c:pt>
                <c:pt idx="846">
                  <c:v>346.66645030180604</c:v>
                </c:pt>
                <c:pt idx="847">
                  <c:v>353.33310564358999</c:v>
                </c:pt>
                <c:pt idx="848">
                  <c:v>346.66645030180604</c:v>
                </c:pt>
                <c:pt idx="849">
                  <c:v>346.66645030180604</c:v>
                </c:pt>
                <c:pt idx="850">
                  <c:v>346.66645030180604</c:v>
                </c:pt>
                <c:pt idx="851">
                  <c:v>353.33310564358999</c:v>
                </c:pt>
                <c:pt idx="852">
                  <c:v>353.33310564358999</c:v>
                </c:pt>
                <c:pt idx="853">
                  <c:v>353.33310564358999</c:v>
                </c:pt>
                <c:pt idx="854">
                  <c:v>359.99976098537468</c:v>
                </c:pt>
                <c:pt idx="855">
                  <c:v>373.33307166894264</c:v>
                </c:pt>
                <c:pt idx="856">
                  <c:v>373.33307166894264</c:v>
                </c:pt>
                <c:pt idx="857">
                  <c:v>393.33303769429534</c:v>
                </c:pt>
                <c:pt idx="858">
                  <c:v>399.99969303607929</c:v>
                </c:pt>
                <c:pt idx="859">
                  <c:v>413.33300371964805</c:v>
                </c:pt>
                <c:pt idx="860">
                  <c:v>433.33301941553731</c:v>
                </c:pt>
                <c:pt idx="861">
                  <c:v>446.66637976964336</c:v>
                </c:pt>
                <c:pt idx="862">
                  <c:v>466.66642030080129</c:v>
                </c:pt>
                <c:pt idx="863">
                  <c:v>486.66646083196002</c:v>
                </c:pt>
                <c:pt idx="864">
                  <c:v>499.99982118606601</c:v>
                </c:pt>
                <c:pt idx="865">
                  <c:v>526.66654189427663</c:v>
                </c:pt>
                <c:pt idx="866">
                  <c:v>539.99990224838268</c:v>
                </c:pt>
                <c:pt idx="867">
                  <c:v>566.6666229565941</c:v>
                </c:pt>
                <c:pt idx="868">
                  <c:v>586.66666348775209</c:v>
                </c:pt>
                <c:pt idx="869">
                  <c:v>606.66670401891065</c:v>
                </c:pt>
                <c:pt idx="870">
                  <c:v>613.33338419596328</c:v>
                </c:pt>
                <c:pt idx="871">
                  <c:v>633.33342472712195</c:v>
                </c:pt>
                <c:pt idx="872">
                  <c:v>640.00010490417469</c:v>
                </c:pt>
                <c:pt idx="873">
                  <c:v>653.33346525828063</c:v>
                </c:pt>
                <c:pt idx="874">
                  <c:v>660.00014543533337</c:v>
                </c:pt>
                <c:pt idx="875">
                  <c:v>680.0001859664934</c:v>
                </c:pt>
                <c:pt idx="876">
                  <c:v>680.0001859664934</c:v>
                </c:pt>
                <c:pt idx="877">
                  <c:v>700.00022649765333</c:v>
                </c:pt>
                <c:pt idx="878">
                  <c:v>700.00022649765333</c:v>
                </c:pt>
                <c:pt idx="879">
                  <c:v>706.66690667470004</c:v>
                </c:pt>
                <c:pt idx="880">
                  <c:v>713.33358685175335</c:v>
                </c:pt>
                <c:pt idx="881">
                  <c:v>713.33358685175335</c:v>
                </c:pt>
                <c:pt idx="882">
                  <c:v>720.00026702880666</c:v>
                </c:pt>
                <c:pt idx="883">
                  <c:v>726.66694720585997</c:v>
                </c:pt>
                <c:pt idx="884">
                  <c:v>726.66694720585997</c:v>
                </c:pt>
                <c:pt idx="885">
                  <c:v>733.33362738291328</c:v>
                </c:pt>
                <c:pt idx="886">
                  <c:v>733.33362738291328</c:v>
                </c:pt>
                <c:pt idx="887">
                  <c:v>733.33362738291328</c:v>
                </c:pt>
                <c:pt idx="888">
                  <c:v>733.33362738291328</c:v>
                </c:pt>
                <c:pt idx="889">
                  <c:v>733.33362738291328</c:v>
                </c:pt>
                <c:pt idx="890">
                  <c:v>740.0003075599667</c:v>
                </c:pt>
                <c:pt idx="891">
                  <c:v>733.33362738291328</c:v>
                </c:pt>
                <c:pt idx="892">
                  <c:v>733.33362738291328</c:v>
                </c:pt>
                <c:pt idx="893">
                  <c:v>733.33362738291328</c:v>
                </c:pt>
                <c:pt idx="894">
                  <c:v>733.33362738291328</c:v>
                </c:pt>
                <c:pt idx="895">
                  <c:v>726.66694720585997</c:v>
                </c:pt>
                <c:pt idx="896">
                  <c:v>733.33362738291328</c:v>
                </c:pt>
                <c:pt idx="897">
                  <c:v>720.00026702880666</c:v>
                </c:pt>
                <c:pt idx="898">
                  <c:v>726.66694720585997</c:v>
                </c:pt>
                <c:pt idx="899">
                  <c:v>713.33358685175335</c:v>
                </c:pt>
                <c:pt idx="900">
                  <c:v>720.00026702880666</c:v>
                </c:pt>
                <c:pt idx="901">
                  <c:v>713.33358685175335</c:v>
                </c:pt>
                <c:pt idx="902">
                  <c:v>706.66690667470004</c:v>
                </c:pt>
                <c:pt idx="903">
                  <c:v>706.66690667470004</c:v>
                </c:pt>
                <c:pt idx="904">
                  <c:v>700.00022649765333</c:v>
                </c:pt>
                <c:pt idx="905">
                  <c:v>700.00022649765333</c:v>
                </c:pt>
                <c:pt idx="906">
                  <c:v>686.6668661435466</c:v>
                </c:pt>
                <c:pt idx="907">
                  <c:v>686.6668661435466</c:v>
                </c:pt>
                <c:pt idx="908">
                  <c:v>673.33350578943998</c:v>
                </c:pt>
                <c:pt idx="909">
                  <c:v>673.33350578943998</c:v>
                </c:pt>
                <c:pt idx="910">
                  <c:v>660.00014543533337</c:v>
                </c:pt>
                <c:pt idx="911">
                  <c:v>653.33346525828063</c:v>
                </c:pt>
                <c:pt idx="912">
                  <c:v>653.33346525828063</c:v>
                </c:pt>
                <c:pt idx="913">
                  <c:v>640.00010490417469</c:v>
                </c:pt>
                <c:pt idx="914">
                  <c:v>640.00010490417469</c:v>
                </c:pt>
                <c:pt idx="915">
                  <c:v>626.66674455006944</c:v>
                </c:pt>
                <c:pt idx="916">
                  <c:v>620.00006437301658</c:v>
                </c:pt>
                <c:pt idx="917">
                  <c:v>606.66670401891065</c:v>
                </c:pt>
                <c:pt idx="918">
                  <c:v>606.66670401891065</c:v>
                </c:pt>
                <c:pt idx="919">
                  <c:v>586.66666348775209</c:v>
                </c:pt>
                <c:pt idx="920">
                  <c:v>586.66666348775209</c:v>
                </c:pt>
                <c:pt idx="921">
                  <c:v>566.6666229565941</c:v>
                </c:pt>
                <c:pt idx="922">
                  <c:v>553.33326260248793</c:v>
                </c:pt>
                <c:pt idx="923">
                  <c:v>539.99990224838268</c:v>
                </c:pt>
                <c:pt idx="924">
                  <c:v>526.66654189427663</c:v>
                </c:pt>
                <c:pt idx="925">
                  <c:v>513.33318154017127</c:v>
                </c:pt>
                <c:pt idx="926">
                  <c:v>499.99982118606601</c:v>
                </c:pt>
                <c:pt idx="927">
                  <c:v>493.33314100901265</c:v>
                </c:pt>
                <c:pt idx="928">
                  <c:v>479.99978065490734</c:v>
                </c:pt>
                <c:pt idx="929">
                  <c:v>466.66642030080129</c:v>
                </c:pt>
                <c:pt idx="930">
                  <c:v>453.33305994669598</c:v>
                </c:pt>
                <c:pt idx="931">
                  <c:v>453.33305994669598</c:v>
                </c:pt>
                <c:pt idx="932">
                  <c:v>446.66637976964336</c:v>
                </c:pt>
                <c:pt idx="933">
                  <c:v>439.99969959259067</c:v>
                </c:pt>
                <c:pt idx="934">
                  <c:v>439.99969959259067</c:v>
                </c:pt>
                <c:pt idx="935">
                  <c:v>433.33301941553731</c:v>
                </c:pt>
                <c:pt idx="936">
                  <c:v>433.33301941553731</c:v>
                </c:pt>
                <c:pt idx="937">
                  <c:v>439.99969959259067</c:v>
                </c:pt>
                <c:pt idx="938">
                  <c:v>433.33301941553731</c:v>
                </c:pt>
                <c:pt idx="939">
                  <c:v>433.33301941553731</c:v>
                </c:pt>
                <c:pt idx="940">
                  <c:v>439.99969959259067</c:v>
                </c:pt>
                <c:pt idx="941">
                  <c:v>453.33305994669598</c:v>
                </c:pt>
                <c:pt idx="942">
                  <c:v>459.99974012374867</c:v>
                </c:pt>
                <c:pt idx="943">
                  <c:v>473.33310047785471</c:v>
                </c:pt>
                <c:pt idx="944">
                  <c:v>493.33314100901265</c:v>
                </c:pt>
                <c:pt idx="945">
                  <c:v>519.99986171722401</c:v>
                </c:pt>
                <c:pt idx="946">
                  <c:v>546.66658242543531</c:v>
                </c:pt>
                <c:pt idx="947">
                  <c:v>586.66666348775209</c:v>
                </c:pt>
                <c:pt idx="948">
                  <c:v>626.66674455006944</c:v>
                </c:pt>
                <c:pt idx="949">
                  <c:v>653.33346525828063</c:v>
                </c:pt>
                <c:pt idx="950">
                  <c:v>693.33354632060002</c:v>
                </c:pt>
                <c:pt idx="951">
                  <c:v>713.33358685175335</c:v>
                </c:pt>
                <c:pt idx="952">
                  <c:v>740.0003075599667</c:v>
                </c:pt>
                <c:pt idx="953">
                  <c:v>753.33366791407332</c:v>
                </c:pt>
                <c:pt idx="954">
                  <c:v>780.00038862228678</c:v>
                </c:pt>
                <c:pt idx="955">
                  <c:v>793.3337489763868</c:v>
                </c:pt>
                <c:pt idx="956">
                  <c:v>800.00042915344</c:v>
                </c:pt>
                <c:pt idx="957">
                  <c:v>820.00046968460003</c:v>
                </c:pt>
                <c:pt idx="958">
                  <c:v>833.33383003870665</c:v>
                </c:pt>
                <c:pt idx="959">
                  <c:v>840.00051021575996</c:v>
                </c:pt>
                <c:pt idx="960">
                  <c:v>853.33387056986658</c:v>
                </c:pt>
                <c:pt idx="961">
                  <c:v>860.00055074692</c:v>
                </c:pt>
                <c:pt idx="962">
                  <c:v>873.33391110102673</c:v>
                </c:pt>
                <c:pt idx="963">
                  <c:v>880.00059127807333</c:v>
                </c:pt>
                <c:pt idx="964">
                  <c:v>886.66727145512652</c:v>
                </c:pt>
                <c:pt idx="965">
                  <c:v>900.00063180923325</c:v>
                </c:pt>
                <c:pt idx="966">
                  <c:v>900.00063180923325</c:v>
                </c:pt>
                <c:pt idx="967">
                  <c:v>906.66731198628668</c:v>
                </c:pt>
                <c:pt idx="968">
                  <c:v>906.66731198628668</c:v>
                </c:pt>
                <c:pt idx="969">
                  <c:v>913.33399216333999</c:v>
                </c:pt>
                <c:pt idx="970">
                  <c:v>913.33399216333999</c:v>
                </c:pt>
                <c:pt idx="971">
                  <c:v>913.33399216333999</c:v>
                </c:pt>
                <c:pt idx="972">
                  <c:v>920.00067234039329</c:v>
                </c:pt>
                <c:pt idx="973">
                  <c:v>913.33399216333999</c:v>
                </c:pt>
                <c:pt idx="974">
                  <c:v>920.00067234039329</c:v>
                </c:pt>
                <c:pt idx="975">
                  <c:v>920.00067234039329</c:v>
                </c:pt>
                <c:pt idx="976">
                  <c:v>913.33399216333999</c:v>
                </c:pt>
                <c:pt idx="977">
                  <c:v>920.00067234039329</c:v>
                </c:pt>
                <c:pt idx="978">
                  <c:v>913.33399216333999</c:v>
                </c:pt>
                <c:pt idx="979">
                  <c:v>906.66731198628668</c:v>
                </c:pt>
                <c:pt idx="980">
                  <c:v>913.33399216333999</c:v>
                </c:pt>
                <c:pt idx="981">
                  <c:v>900.00063180923325</c:v>
                </c:pt>
                <c:pt idx="982">
                  <c:v>906.66731198628668</c:v>
                </c:pt>
                <c:pt idx="983">
                  <c:v>900.00063180923325</c:v>
                </c:pt>
                <c:pt idx="984">
                  <c:v>893.33395163217983</c:v>
                </c:pt>
                <c:pt idx="985">
                  <c:v>886.66727145512652</c:v>
                </c:pt>
                <c:pt idx="986">
                  <c:v>893.33395163217983</c:v>
                </c:pt>
                <c:pt idx="987">
                  <c:v>880.00059127807333</c:v>
                </c:pt>
                <c:pt idx="988">
                  <c:v>880.00059127807333</c:v>
                </c:pt>
                <c:pt idx="989">
                  <c:v>873.33391110102673</c:v>
                </c:pt>
                <c:pt idx="990">
                  <c:v>873.33391110102673</c:v>
                </c:pt>
                <c:pt idx="991">
                  <c:v>866.66723092397331</c:v>
                </c:pt>
                <c:pt idx="992">
                  <c:v>860.00055074692</c:v>
                </c:pt>
                <c:pt idx="993">
                  <c:v>853.33387056986658</c:v>
                </c:pt>
                <c:pt idx="994">
                  <c:v>853.33387056986658</c:v>
                </c:pt>
                <c:pt idx="995">
                  <c:v>840.00051021575996</c:v>
                </c:pt>
                <c:pt idx="996">
                  <c:v>840.00051021575996</c:v>
                </c:pt>
                <c:pt idx="997">
                  <c:v>826.66714986165346</c:v>
                </c:pt>
                <c:pt idx="998">
                  <c:v>826.66714986165346</c:v>
                </c:pt>
                <c:pt idx="999">
                  <c:v>813.33378950754661</c:v>
                </c:pt>
                <c:pt idx="1000">
                  <c:v>806.6671093304933</c:v>
                </c:pt>
                <c:pt idx="1001">
                  <c:v>793.3337489763868</c:v>
                </c:pt>
                <c:pt idx="1002">
                  <c:v>786.66706879933997</c:v>
                </c:pt>
                <c:pt idx="1003">
                  <c:v>780.00038862228678</c:v>
                </c:pt>
                <c:pt idx="1004">
                  <c:v>773.33370844523336</c:v>
                </c:pt>
                <c:pt idx="1005">
                  <c:v>760.00034809112674</c:v>
                </c:pt>
                <c:pt idx="1006">
                  <c:v>746.66698773702012</c:v>
                </c:pt>
                <c:pt idx="1007">
                  <c:v>733.33362738291328</c:v>
                </c:pt>
                <c:pt idx="1008">
                  <c:v>720.00026702880666</c:v>
                </c:pt>
                <c:pt idx="1009">
                  <c:v>706.66690667470004</c:v>
                </c:pt>
                <c:pt idx="1010">
                  <c:v>693.33354632060002</c:v>
                </c:pt>
                <c:pt idx="1011">
                  <c:v>673.33350578943998</c:v>
                </c:pt>
                <c:pt idx="1012">
                  <c:v>653.33346525828063</c:v>
                </c:pt>
                <c:pt idx="1013">
                  <c:v>633.33342472712195</c:v>
                </c:pt>
                <c:pt idx="1014">
                  <c:v>613.33338419596328</c:v>
                </c:pt>
                <c:pt idx="1015">
                  <c:v>579.99998331069935</c:v>
                </c:pt>
                <c:pt idx="1016">
                  <c:v>546.66658242543531</c:v>
                </c:pt>
                <c:pt idx="1017">
                  <c:v>519.99986171722401</c:v>
                </c:pt>
                <c:pt idx="1018">
                  <c:v>493.33314100901265</c:v>
                </c:pt>
                <c:pt idx="1019">
                  <c:v>479.99978065490734</c:v>
                </c:pt>
                <c:pt idx="1020">
                  <c:v>453.33305994669598</c:v>
                </c:pt>
                <c:pt idx="1021">
                  <c:v>433.33301941553731</c:v>
                </c:pt>
                <c:pt idx="1022">
                  <c:v>419.999659061432</c:v>
                </c:pt>
                <c:pt idx="1023">
                  <c:v>406.6663483778633</c:v>
                </c:pt>
                <c:pt idx="1024">
                  <c:v>399.99969303607929</c:v>
                </c:pt>
                <c:pt idx="1025">
                  <c:v>386.66638235251133</c:v>
                </c:pt>
                <c:pt idx="1026">
                  <c:v>379.99972701072664</c:v>
                </c:pt>
                <c:pt idx="1027">
                  <c:v>373.33307166894264</c:v>
                </c:pt>
                <c:pt idx="1028">
                  <c:v>366.66641632715869</c:v>
                </c:pt>
                <c:pt idx="1029">
                  <c:v>353.33310564358999</c:v>
                </c:pt>
                <c:pt idx="1030">
                  <c:v>353.33310564358999</c:v>
                </c:pt>
                <c:pt idx="1031">
                  <c:v>346.66645030180604</c:v>
                </c:pt>
                <c:pt idx="1032">
                  <c:v>346.66645030180604</c:v>
                </c:pt>
                <c:pt idx="1033">
                  <c:v>339.99979496002203</c:v>
                </c:pt>
                <c:pt idx="1034">
                  <c:v>339.99979496002203</c:v>
                </c:pt>
                <c:pt idx="1035">
                  <c:v>346.66645030180604</c:v>
                </c:pt>
                <c:pt idx="1036">
                  <c:v>339.99979496002203</c:v>
                </c:pt>
                <c:pt idx="1037">
                  <c:v>353.33310564358999</c:v>
                </c:pt>
                <c:pt idx="1038">
                  <c:v>353.33310564358999</c:v>
                </c:pt>
                <c:pt idx="1039">
                  <c:v>353.33310564358999</c:v>
                </c:pt>
                <c:pt idx="1040">
                  <c:v>373.33307166894264</c:v>
                </c:pt>
                <c:pt idx="1041">
                  <c:v>373.33307166894264</c:v>
                </c:pt>
                <c:pt idx="1042">
                  <c:v>393.33303769429534</c:v>
                </c:pt>
                <c:pt idx="1043">
                  <c:v>399.99969303607929</c:v>
                </c:pt>
                <c:pt idx="1044">
                  <c:v>406.6663483778633</c:v>
                </c:pt>
                <c:pt idx="1045">
                  <c:v>419.999659061432</c:v>
                </c:pt>
                <c:pt idx="1046">
                  <c:v>433.33301941553731</c:v>
                </c:pt>
                <c:pt idx="1047">
                  <c:v>433.33301941553731</c:v>
                </c:pt>
                <c:pt idx="1048">
                  <c:v>446.66637976964336</c:v>
                </c:pt>
                <c:pt idx="1049">
                  <c:v>453.33305994669598</c:v>
                </c:pt>
                <c:pt idx="1050">
                  <c:v>459.99974012374867</c:v>
                </c:pt>
                <c:pt idx="1051">
                  <c:v>473.33310047785471</c:v>
                </c:pt>
                <c:pt idx="1052">
                  <c:v>473.33310047785471</c:v>
                </c:pt>
                <c:pt idx="1053">
                  <c:v>479.99978065490734</c:v>
                </c:pt>
                <c:pt idx="1054">
                  <c:v>486.66646083196002</c:v>
                </c:pt>
                <c:pt idx="1055">
                  <c:v>493.33314100901265</c:v>
                </c:pt>
                <c:pt idx="1056">
                  <c:v>499.99982118606601</c:v>
                </c:pt>
                <c:pt idx="1057">
                  <c:v>506.6665013631187</c:v>
                </c:pt>
                <c:pt idx="1058">
                  <c:v>506.6665013631187</c:v>
                </c:pt>
                <c:pt idx="1059">
                  <c:v>519.99986171722401</c:v>
                </c:pt>
                <c:pt idx="1060">
                  <c:v>519.99986171722401</c:v>
                </c:pt>
                <c:pt idx="1061">
                  <c:v>519.99986171722401</c:v>
                </c:pt>
                <c:pt idx="1062">
                  <c:v>526.66654189427663</c:v>
                </c:pt>
                <c:pt idx="1063">
                  <c:v>533.33322207133006</c:v>
                </c:pt>
                <c:pt idx="1064">
                  <c:v>526.66654189427663</c:v>
                </c:pt>
                <c:pt idx="1065">
                  <c:v>539.99990224838268</c:v>
                </c:pt>
                <c:pt idx="1066">
                  <c:v>533.33322207133006</c:v>
                </c:pt>
                <c:pt idx="1067">
                  <c:v>539.99990224838268</c:v>
                </c:pt>
                <c:pt idx="1068">
                  <c:v>533.33322207133006</c:v>
                </c:pt>
                <c:pt idx="1069">
                  <c:v>539.99990224838268</c:v>
                </c:pt>
                <c:pt idx="1070">
                  <c:v>539.99990224838268</c:v>
                </c:pt>
                <c:pt idx="1071">
                  <c:v>533.33322207133006</c:v>
                </c:pt>
                <c:pt idx="1072">
                  <c:v>539.99990224838268</c:v>
                </c:pt>
                <c:pt idx="1073">
                  <c:v>533.33322207133006</c:v>
                </c:pt>
                <c:pt idx="1074">
                  <c:v>526.66654189427663</c:v>
                </c:pt>
                <c:pt idx="1075">
                  <c:v>533.33322207133006</c:v>
                </c:pt>
                <c:pt idx="1076">
                  <c:v>526.66654189427663</c:v>
                </c:pt>
                <c:pt idx="1077">
                  <c:v>526.66654189427663</c:v>
                </c:pt>
                <c:pt idx="1078">
                  <c:v>519.99986171722401</c:v>
                </c:pt>
                <c:pt idx="1079">
                  <c:v>519.99986171722401</c:v>
                </c:pt>
                <c:pt idx="1080">
                  <c:v>519.99986171722401</c:v>
                </c:pt>
                <c:pt idx="1081">
                  <c:v>513.33318154017127</c:v>
                </c:pt>
                <c:pt idx="1082">
                  <c:v>506.6665013631187</c:v>
                </c:pt>
                <c:pt idx="1083">
                  <c:v>506.6665013631187</c:v>
                </c:pt>
                <c:pt idx="1084">
                  <c:v>506.6665013631187</c:v>
                </c:pt>
                <c:pt idx="1085">
                  <c:v>499.99982118606601</c:v>
                </c:pt>
                <c:pt idx="1086">
                  <c:v>499.99982118606601</c:v>
                </c:pt>
                <c:pt idx="1087">
                  <c:v>493.33314100901265</c:v>
                </c:pt>
                <c:pt idx="1088">
                  <c:v>493.33314100901265</c:v>
                </c:pt>
                <c:pt idx="1089">
                  <c:v>486.66646083196002</c:v>
                </c:pt>
                <c:pt idx="1090">
                  <c:v>479.99978065490734</c:v>
                </c:pt>
                <c:pt idx="1091">
                  <c:v>479.99978065490734</c:v>
                </c:pt>
                <c:pt idx="1092">
                  <c:v>473.33310047785471</c:v>
                </c:pt>
                <c:pt idx="1093">
                  <c:v>473.33310047785471</c:v>
                </c:pt>
                <c:pt idx="1094">
                  <c:v>466.66642030080129</c:v>
                </c:pt>
                <c:pt idx="1095">
                  <c:v>459.99974012374867</c:v>
                </c:pt>
                <c:pt idx="1096">
                  <c:v>459.99974012374867</c:v>
                </c:pt>
                <c:pt idx="1097">
                  <c:v>453.33305994669598</c:v>
                </c:pt>
                <c:pt idx="1098">
                  <c:v>453.33305994669598</c:v>
                </c:pt>
                <c:pt idx="1099">
                  <c:v>446.66637976964336</c:v>
                </c:pt>
                <c:pt idx="1100">
                  <c:v>446.66637976964336</c:v>
                </c:pt>
                <c:pt idx="1101">
                  <c:v>439.99969959259067</c:v>
                </c:pt>
                <c:pt idx="1102">
                  <c:v>433.33301941553731</c:v>
                </c:pt>
                <c:pt idx="1103">
                  <c:v>433.33301941553731</c:v>
                </c:pt>
                <c:pt idx="1104">
                  <c:v>433.33301941553731</c:v>
                </c:pt>
                <c:pt idx="1105">
                  <c:v>426.66633923848468</c:v>
                </c:pt>
                <c:pt idx="1106">
                  <c:v>419.999659061432</c:v>
                </c:pt>
                <c:pt idx="1107">
                  <c:v>426.66633923848468</c:v>
                </c:pt>
                <c:pt idx="1108">
                  <c:v>413.33300371964805</c:v>
                </c:pt>
                <c:pt idx="1109">
                  <c:v>413.33300371964805</c:v>
                </c:pt>
                <c:pt idx="1110">
                  <c:v>413.33300371964805</c:v>
                </c:pt>
                <c:pt idx="1111">
                  <c:v>406.6663483778633</c:v>
                </c:pt>
                <c:pt idx="1112">
                  <c:v>406.6663483778633</c:v>
                </c:pt>
                <c:pt idx="1113">
                  <c:v>399.99969303607929</c:v>
                </c:pt>
                <c:pt idx="1114">
                  <c:v>393.33303769429534</c:v>
                </c:pt>
                <c:pt idx="1115">
                  <c:v>399.99969303607929</c:v>
                </c:pt>
                <c:pt idx="1116">
                  <c:v>393.33303769429534</c:v>
                </c:pt>
                <c:pt idx="1117">
                  <c:v>406.6663483778633</c:v>
                </c:pt>
                <c:pt idx="1118">
                  <c:v>406.6663483778633</c:v>
                </c:pt>
                <c:pt idx="1119">
                  <c:v>419.999659061432</c:v>
                </c:pt>
                <c:pt idx="1120">
                  <c:v>433.33301941553731</c:v>
                </c:pt>
                <c:pt idx="1121">
                  <c:v>453.33305994669598</c:v>
                </c:pt>
                <c:pt idx="1122">
                  <c:v>466.66642030080129</c:v>
                </c:pt>
                <c:pt idx="1123">
                  <c:v>479.99978065490734</c:v>
                </c:pt>
                <c:pt idx="1124">
                  <c:v>506.6665013631187</c:v>
                </c:pt>
                <c:pt idx="1125">
                  <c:v>533.33322207133006</c:v>
                </c:pt>
                <c:pt idx="1126">
                  <c:v>559.99994277954124</c:v>
                </c:pt>
                <c:pt idx="1127">
                  <c:v>579.99998331069935</c:v>
                </c:pt>
                <c:pt idx="1128">
                  <c:v>600.00002384185802</c:v>
                </c:pt>
                <c:pt idx="1129">
                  <c:v>600.00002384185802</c:v>
                </c:pt>
                <c:pt idx="1130">
                  <c:v>613.33338419596328</c:v>
                </c:pt>
                <c:pt idx="1131">
                  <c:v>613.33338419596328</c:v>
                </c:pt>
                <c:pt idx="1132">
                  <c:v>620.00006437301658</c:v>
                </c:pt>
                <c:pt idx="1133">
                  <c:v>626.66674455006944</c:v>
                </c:pt>
                <c:pt idx="1134">
                  <c:v>626.66674455006944</c:v>
                </c:pt>
                <c:pt idx="1135">
                  <c:v>626.66674455006944</c:v>
                </c:pt>
                <c:pt idx="1136">
                  <c:v>626.66674455006944</c:v>
                </c:pt>
                <c:pt idx="1137">
                  <c:v>633.33342472712195</c:v>
                </c:pt>
                <c:pt idx="1138">
                  <c:v>626.66674455006944</c:v>
                </c:pt>
                <c:pt idx="1139">
                  <c:v>626.66674455006944</c:v>
                </c:pt>
                <c:pt idx="1140">
                  <c:v>620.00006437301658</c:v>
                </c:pt>
                <c:pt idx="1141">
                  <c:v>626.66674455006944</c:v>
                </c:pt>
                <c:pt idx="1142">
                  <c:v>620.00006437301658</c:v>
                </c:pt>
                <c:pt idx="1143">
                  <c:v>613.33338419596328</c:v>
                </c:pt>
                <c:pt idx="1144">
                  <c:v>620.00006437301658</c:v>
                </c:pt>
                <c:pt idx="1145">
                  <c:v>606.66670401891065</c:v>
                </c:pt>
                <c:pt idx="1146">
                  <c:v>613.33338419596328</c:v>
                </c:pt>
                <c:pt idx="1147">
                  <c:v>600.00002384185802</c:v>
                </c:pt>
                <c:pt idx="1148">
                  <c:v>606.66670401891065</c:v>
                </c:pt>
                <c:pt idx="1149">
                  <c:v>600.00002384185802</c:v>
                </c:pt>
                <c:pt idx="1150">
                  <c:v>593.33334366480528</c:v>
                </c:pt>
                <c:pt idx="1151">
                  <c:v>593.33334366480528</c:v>
                </c:pt>
                <c:pt idx="1152">
                  <c:v>586.66666348775209</c:v>
                </c:pt>
                <c:pt idx="1153">
                  <c:v>579.99998331069935</c:v>
                </c:pt>
                <c:pt idx="1154">
                  <c:v>579.99998331069935</c:v>
                </c:pt>
                <c:pt idx="1155">
                  <c:v>579.99998331069935</c:v>
                </c:pt>
                <c:pt idx="1156">
                  <c:v>566.6666229565941</c:v>
                </c:pt>
                <c:pt idx="1157">
                  <c:v>573.33330313364661</c:v>
                </c:pt>
                <c:pt idx="1158">
                  <c:v>566.6666229565941</c:v>
                </c:pt>
                <c:pt idx="1159">
                  <c:v>566.6666229565941</c:v>
                </c:pt>
                <c:pt idx="1160">
                  <c:v>573.33330313364661</c:v>
                </c:pt>
                <c:pt idx="1161">
                  <c:v>566.6666229565941</c:v>
                </c:pt>
                <c:pt idx="1162">
                  <c:v>573.33330313364661</c:v>
                </c:pt>
                <c:pt idx="1163">
                  <c:v>566.6666229565941</c:v>
                </c:pt>
                <c:pt idx="1164">
                  <c:v>566.6666229565941</c:v>
                </c:pt>
                <c:pt idx="1165">
                  <c:v>566.6666229565941</c:v>
                </c:pt>
                <c:pt idx="1166">
                  <c:v>566.6666229565941</c:v>
                </c:pt>
                <c:pt idx="1167">
                  <c:v>566.6666229565941</c:v>
                </c:pt>
                <c:pt idx="1168">
                  <c:v>566.6666229565941</c:v>
                </c:pt>
                <c:pt idx="1169">
                  <c:v>559.99994277954124</c:v>
                </c:pt>
                <c:pt idx="1170">
                  <c:v>559.99994277954124</c:v>
                </c:pt>
                <c:pt idx="1171">
                  <c:v>559.99994277954124</c:v>
                </c:pt>
                <c:pt idx="1172">
                  <c:v>559.99994277954124</c:v>
                </c:pt>
                <c:pt idx="1173">
                  <c:v>553.33326260248793</c:v>
                </c:pt>
                <c:pt idx="1174">
                  <c:v>553.33326260248793</c:v>
                </c:pt>
                <c:pt idx="1175">
                  <c:v>566.6666229565941</c:v>
                </c:pt>
                <c:pt idx="1176">
                  <c:v>566.6666229565941</c:v>
                </c:pt>
                <c:pt idx="1177">
                  <c:v>579.99998331069935</c:v>
                </c:pt>
                <c:pt idx="1178">
                  <c:v>586.66666348775209</c:v>
                </c:pt>
                <c:pt idx="1179">
                  <c:v>600.00002384185802</c:v>
                </c:pt>
                <c:pt idx="1180">
                  <c:v>613.33338419596328</c:v>
                </c:pt>
                <c:pt idx="1181">
                  <c:v>620.00006437301658</c:v>
                </c:pt>
                <c:pt idx="1182">
                  <c:v>633.33342472712195</c:v>
                </c:pt>
                <c:pt idx="1183">
                  <c:v>640.00010490417469</c:v>
                </c:pt>
                <c:pt idx="1184">
                  <c:v>646.66678508122743</c:v>
                </c:pt>
                <c:pt idx="1185">
                  <c:v>653.33346525828063</c:v>
                </c:pt>
                <c:pt idx="1186">
                  <c:v>653.33346525828063</c:v>
                </c:pt>
                <c:pt idx="1187">
                  <c:v>666.66682561238667</c:v>
                </c:pt>
                <c:pt idx="1188">
                  <c:v>660.00014543533337</c:v>
                </c:pt>
                <c:pt idx="1189">
                  <c:v>666.66682561238667</c:v>
                </c:pt>
                <c:pt idx="1190">
                  <c:v>666.66682561238667</c:v>
                </c:pt>
                <c:pt idx="1191">
                  <c:v>666.66682561238667</c:v>
                </c:pt>
                <c:pt idx="1192">
                  <c:v>666.66682561238667</c:v>
                </c:pt>
                <c:pt idx="1193">
                  <c:v>660.00014543533337</c:v>
                </c:pt>
                <c:pt idx="1194">
                  <c:v>666.66682561238667</c:v>
                </c:pt>
                <c:pt idx="1195">
                  <c:v>660.00014543533337</c:v>
                </c:pt>
                <c:pt idx="1196">
                  <c:v>653.33346525828063</c:v>
                </c:pt>
                <c:pt idx="1197">
                  <c:v>653.33346525828063</c:v>
                </c:pt>
                <c:pt idx="1198">
                  <c:v>646.66678508122743</c:v>
                </c:pt>
                <c:pt idx="1199">
                  <c:v>646.66678508122743</c:v>
                </c:pt>
                <c:pt idx="1200">
                  <c:v>640.00010490417469</c:v>
                </c:pt>
                <c:pt idx="1201">
                  <c:v>633.33342472712195</c:v>
                </c:pt>
                <c:pt idx="1202">
                  <c:v>626.66674455006944</c:v>
                </c:pt>
                <c:pt idx="1203">
                  <c:v>626.66674455006944</c:v>
                </c:pt>
                <c:pt idx="1204">
                  <c:v>613.33338419596328</c:v>
                </c:pt>
                <c:pt idx="1205">
                  <c:v>613.33338419596328</c:v>
                </c:pt>
                <c:pt idx="1206">
                  <c:v>606.66670401891065</c:v>
                </c:pt>
                <c:pt idx="1207">
                  <c:v>600.00002384185802</c:v>
                </c:pt>
                <c:pt idx="1208">
                  <c:v>593.33334366480528</c:v>
                </c:pt>
                <c:pt idx="1209">
                  <c:v>593.33334366480528</c:v>
                </c:pt>
                <c:pt idx="1210">
                  <c:v>586.66666348775209</c:v>
                </c:pt>
                <c:pt idx="1211">
                  <c:v>579.99998331069935</c:v>
                </c:pt>
                <c:pt idx="1212">
                  <c:v>573.33330313364661</c:v>
                </c:pt>
                <c:pt idx="1213">
                  <c:v>579.99998331069935</c:v>
                </c:pt>
                <c:pt idx="1214">
                  <c:v>566.6666229565941</c:v>
                </c:pt>
                <c:pt idx="1215">
                  <c:v>573.33330313364661</c:v>
                </c:pt>
                <c:pt idx="1216">
                  <c:v>566.6666229565941</c:v>
                </c:pt>
                <c:pt idx="1217">
                  <c:v>573.33330313364661</c:v>
                </c:pt>
                <c:pt idx="1218">
                  <c:v>573.33330313364661</c:v>
                </c:pt>
                <c:pt idx="1219">
                  <c:v>579.99998331069935</c:v>
                </c:pt>
                <c:pt idx="1220">
                  <c:v>573.33330313364661</c:v>
                </c:pt>
                <c:pt idx="1221">
                  <c:v>579.99998331069935</c:v>
                </c:pt>
                <c:pt idx="1222">
                  <c:v>586.66666348775209</c:v>
                </c:pt>
                <c:pt idx="1223">
                  <c:v>579.99998331069935</c:v>
                </c:pt>
                <c:pt idx="1224">
                  <c:v>586.66666348775209</c:v>
                </c:pt>
                <c:pt idx="1225">
                  <c:v>579.99998331069935</c:v>
                </c:pt>
                <c:pt idx="1226">
                  <c:v>586.66666348775209</c:v>
                </c:pt>
                <c:pt idx="1227">
                  <c:v>579.99998331069935</c:v>
                </c:pt>
                <c:pt idx="1228">
                  <c:v>579.99998331069935</c:v>
                </c:pt>
                <c:pt idx="1229">
                  <c:v>579.99998331069935</c:v>
                </c:pt>
                <c:pt idx="1230">
                  <c:v>579.99998331069935</c:v>
                </c:pt>
                <c:pt idx="1231">
                  <c:v>573.33330313364661</c:v>
                </c:pt>
                <c:pt idx="1232">
                  <c:v>573.33330313364661</c:v>
                </c:pt>
                <c:pt idx="1233">
                  <c:v>566.6666229565941</c:v>
                </c:pt>
                <c:pt idx="1234">
                  <c:v>566.6666229565941</c:v>
                </c:pt>
                <c:pt idx="1235">
                  <c:v>566.6666229565941</c:v>
                </c:pt>
                <c:pt idx="1236">
                  <c:v>559.99994277954124</c:v>
                </c:pt>
                <c:pt idx="1237">
                  <c:v>559.99994277954124</c:v>
                </c:pt>
                <c:pt idx="1238">
                  <c:v>553.33326260248793</c:v>
                </c:pt>
                <c:pt idx="1239">
                  <c:v>546.66658242543531</c:v>
                </c:pt>
                <c:pt idx="1240">
                  <c:v>553.33326260248793</c:v>
                </c:pt>
                <c:pt idx="1241">
                  <c:v>546.66658242543531</c:v>
                </c:pt>
                <c:pt idx="1242">
                  <c:v>539.99990224838268</c:v>
                </c:pt>
                <c:pt idx="1243">
                  <c:v>539.99990224838268</c:v>
                </c:pt>
                <c:pt idx="1244">
                  <c:v>539.99990224838268</c:v>
                </c:pt>
                <c:pt idx="1245">
                  <c:v>533.33322207133006</c:v>
                </c:pt>
                <c:pt idx="1246">
                  <c:v>533.33322207133006</c:v>
                </c:pt>
                <c:pt idx="1247">
                  <c:v>526.66654189427663</c:v>
                </c:pt>
                <c:pt idx="1248">
                  <c:v>533.33322207133006</c:v>
                </c:pt>
                <c:pt idx="1249">
                  <c:v>526.66654189427663</c:v>
                </c:pt>
                <c:pt idx="1250">
                  <c:v>519.99986171722401</c:v>
                </c:pt>
                <c:pt idx="1251">
                  <c:v>519.99986171722401</c:v>
                </c:pt>
                <c:pt idx="1252">
                  <c:v>519.99986171722401</c:v>
                </c:pt>
                <c:pt idx="1253">
                  <c:v>519.99986171722401</c:v>
                </c:pt>
                <c:pt idx="1254">
                  <c:v>519.99986171722401</c:v>
                </c:pt>
                <c:pt idx="1255">
                  <c:v>513.33318154017127</c:v>
                </c:pt>
                <c:pt idx="1256">
                  <c:v>513.33318154017127</c:v>
                </c:pt>
                <c:pt idx="1257">
                  <c:v>513.33318154017127</c:v>
                </c:pt>
                <c:pt idx="1258">
                  <c:v>513.33318154017127</c:v>
                </c:pt>
                <c:pt idx="1259">
                  <c:v>506.6665013631187</c:v>
                </c:pt>
                <c:pt idx="1260">
                  <c:v>499.99982118606601</c:v>
                </c:pt>
                <c:pt idx="1261">
                  <c:v>506.6665013631187</c:v>
                </c:pt>
                <c:pt idx="1262">
                  <c:v>493.33314100901265</c:v>
                </c:pt>
                <c:pt idx="1263">
                  <c:v>493.33314100901265</c:v>
                </c:pt>
                <c:pt idx="1264">
                  <c:v>486.66646083196002</c:v>
                </c:pt>
                <c:pt idx="1265">
                  <c:v>486.66646083196002</c:v>
                </c:pt>
                <c:pt idx="1266">
                  <c:v>486.66646083196002</c:v>
                </c:pt>
                <c:pt idx="1267">
                  <c:v>479.99978065490734</c:v>
                </c:pt>
                <c:pt idx="1268">
                  <c:v>473.33310047785471</c:v>
                </c:pt>
                <c:pt idx="1269">
                  <c:v>479.99978065490734</c:v>
                </c:pt>
                <c:pt idx="1270">
                  <c:v>473.33310047785471</c:v>
                </c:pt>
                <c:pt idx="1271">
                  <c:v>466.66642030080129</c:v>
                </c:pt>
                <c:pt idx="1272">
                  <c:v>466.66642030080129</c:v>
                </c:pt>
                <c:pt idx="1273">
                  <c:v>466.66642030080129</c:v>
                </c:pt>
                <c:pt idx="1274">
                  <c:v>459.99974012374867</c:v>
                </c:pt>
                <c:pt idx="1275">
                  <c:v>466.66642030080129</c:v>
                </c:pt>
                <c:pt idx="1276">
                  <c:v>459.99974012374867</c:v>
                </c:pt>
                <c:pt idx="1277">
                  <c:v>453.33305994669598</c:v>
                </c:pt>
                <c:pt idx="1278">
                  <c:v>453.33305994669598</c:v>
                </c:pt>
                <c:pt idx="1279">
                  <c:v>453.33305994669598</c:v>
                </c:pt>
                <c:pt idx="1280">
                  <c:v>446.66637976964336</c:v>
                </c:pt>
                <c:pt idx="1281">
                  <c:v>446.66637976964336</c:v>
                </c:pt>
                <c:pt idx="1282">
                  <c:v>446.66637976964336</c:v>
                </c:pt>
                <c:pt idx="1283">
                  <c:v>433.33301941553731</c:v>
                </c:pt>
                <c:pt idx="1284">
                  <c:v>439.99969959259067</c:v>
                </c:pt>
                <c:pt idx="1285">
                  <c:v>433.33301941553731</c:v>
                </c:pt>
                <c:pt idx="1286">
                  <c:v>426.66633923848468</c:v>
                </c:pt>
                <c:pt idx="1287">
                  <c:v>426.66633923848468</c:v>
                </c:pt>
                <c:pt idx="1288">
                  <c:v>426.66633923848468</c:v>
                </c:pt>
                <c:pt idx="1289">
                  <c:v>419.999659061432</c:v>
                </c:pt>
                <c:pt idx="1290">
                  <c:v>419.999659061432</c:v>
                </c:pt>
                <c:pt idx="1291">
                  <c:v>413.33300371964805</c:v>
                </c:pt>
                <c:pt idx="1292">
                  <c:v>413.33300371964805</c:v>
                </c:pt>
                <c:pt idx="1293">
                  <c:v>413.33300371964805</c:v>
                </c:pt>
                <c:pt idx="1294">
                  <c:v>413.33300371964805</c:v>
                </c:pt>
                <c:pt idx="1295">
                  <c:v>413.33300371964805</c:v>
                </c:pt>
                <c:pt idx="1296">
                  <c:v>406.6663483778633</c:v>
                </c:pt>
                <c:pt idx="1297">
                  <c:v>406.6663483778633</c:v>
                </c:pt>
                <c:pt idx="1298">
                  <c:v>399.99969303607929</c:v>
                </c:pt>
                <c:pt idx="1299">
                  <c:v>399.99969303607929</c:v>
                </c:pt>
                <c:pt idx="1300">
                  <c:v>399.99969303607929</c:v>
                </c:pt>
                <c:pt idx="1301">
                  <c:v>399.99969303607929</c:v>
                </c:pt>
                <c:pt idx="1302">
                  <c:v>393.33303769429534</c:v>
                </c:pt>
                <c:pt idx="1303">
                  <c:v>393.33303769429534</c:v>
                </c:pt>
                <c:pt idx="1304">
                  <c:v>386.66638235251133</c:v>
                </c:pt>
                <c:pt idx="1305">
                  <c:v>393.33303769429534</c:v>
                </c:pt>
                <c:pt idx="1306">
                  <c:v>386.66638235251133</c:v>
                </c:pt>
                <c:pt idx="1307">
                  <c:v>386.66638235251133</c:v>
                </c:pt>
                <c:pt idx="1308">
                  <c:v>379.99972701072664</c:v>
                </c:pt>
                <c:pt idx="1309">
                  <c:v>379.99972701072664</c:v>
                </c:pt>
                <c:pt idx="1310">
                  <c:v>379.99972701072664</c:v>
                </c:pt>
                <c:pt idx="1311">
                  <c:v>379.99972701072664</c:v>
                </c:pt>
                <c:pt idx="1312">
                  <c:v>373.33307166894264</c:v>
                </c:pt>
                <c:pt idx="1313">
                  <c:v>373.33307166894264</c:v>
                </c:pt>
                <c:pt idx="1314">
                  <c:v>366.66641632715869</c:v>
                </c:pt>
                <c:pt idx="1315">
                  <c:v>366.66641632715869</c:v>
                </c:pt>
                <c:pt idx="1316">
                  <c:v>366.66641632715869</c:v>
                </c:pt>
                <c:pt idx="1317">
                  <c:v>366.66641632715869</c:v>
                </c:pt>
                <c:pt idx="1318">
                  <c:v>359.99976098537468</c:v>
                </c:pt>
                <c:pt idx="1319">
                  <c:v>359.99976098537468</c:v>
                </c:pt>
                <c:pt idx="1320">
                  <c:v>359.99976098537468</c:v>
                </c:pt>
                <c:pt idx="1321">
                  <c:v>359.99976098537468</c:v>
                </c:pt>
                <c:pt idx="1322">
                  <c:v>353.33310564358999</c:v>
                </c:pt>
                <c:pt idx="1323">
                  <c:v>353.33310564358999</c:v>
                </c:pt>
                <c:pt idx="1324">
                  <c:v>353.33310564358999</c:v>
                </c:pt>
                <c:pt idx="1325">
                  <c:v>353.33310564358999</c:v>
                </c:pt>
                <c:pt idx="1326">
                  <c:v>353.33310564358999</c:v>
                </c:pt>
                <c:pt idx="1327">
                  <c:v>353.33310564358999</c:v>
                </c:pt>
                <c:pt idx="1328">
                  <c:v>353.33310564358999</c:v>
                </c:pt>
                <c:pt idx="1329">
                  <c:v>353.33310564358999</c:v>
                </c:pt>
                <c:pt idx="1330">
                  <c:v>359.99976098537468</c:v>
                </c:pt>
                <c:pt idx="1331">
                  <c:v>373.33307166894264</c:v>
                </c:pt>
                <c:pt idx="1332">
                  <c:v>386.66638235251133</c:v>
                </c:pt>
                <c:pt idx="1333">
                  <c:v>413.33300371964805</c:v>
                </c:pt>
                <c:pt idx="1334">
                  <c:v>433.33301941553731</c:v>
                </c:pt>
                <c:pt idx="1335">
                  <c:v>473.33310047785471</c:v>
                </c:pt>
                <c:pt idx="1336">
                  <c:v>519.99986171722401</c:v>
                </c:pt>
                <c:pt idx="1337">
                  <c:v>600.00002384185802</c:v>
                </c:pt>
                <c:pt idx="1338">
                  <c:v>673.33350578943998</c:v>
                </c:pt>
                <c:pt idx="1339">
                  <c:v>713.33358685175335</c:v>
                </c:pt>
                <c:pt idx="1340">
                  <c:v>740.0003075599667</c:v>
                </c:pt>
                <c:pt idx="1341">
                  <c:v>773.33370844523336</c:v>
                </c:pt>
                <c:pt idx="1342">
                  <c:v>813.33378950754661</c:v>
                </c:pt>
                <c:pt idx="1343">
                  <c:v>853.33387056986658</c:v>
                </c:pt>
                <c:pt idx="1344">
                  <c:v>906.66731198628668</c:v>
                </c:pt>
                <c:pt idx="1345">
                  <c:v>953.33407322565995</c:v>
                </c:pt>
                <c:pt idx="1346">
                  <c:v>980.0007939338667</c:v>
                </c:pt>
                <c:pt idx="1347">
                  <c:v>1013.3341948191335</c:v>
                </c:pt>
                <c:pt idx="1348">
                  <c:v>1026.6675551732401</c:v>
                </c:pt>
                <c:pt idx="1349">
                  <c:v>1046.6675957043933</c:v>
                </c:pt>
                <c:pt idx="1350">
                  <c:v>1046.6675957043933</c:v>
                </c:pt>
                <c:pt idx="1351">
                  <c:v>1046.6675957043933</c:v>
                </c:pt>
                <c:pt idx="1352">
                  <c:v>1053.3342758814465</c:v>
                </c:pt>
                <c:pt idx="1353">
                  <c:v>1046.6675957043933</c:v>
                </c:pt>
                <c:pt idx="1354">
                  <c:v>1060.0009560584999</c:v>
                </c:pt>
                <c:pt idx="1355">
                  <c:v>1066.6676362355533</c:v>
                </c:pt>
                <c:pt idx="1356">
                  <c:v>1073.3343164126068</c:v>
                </c:pt>
                <c:pt idx="1357">
                  <c:v>1086.6676767667132</c:v>
                </c:pt>
                <c:pt idx="1358">
                  <c:v>1100.00103712082</c:v>
                </c:pt>
                <c:pt idx="1359">
                  <c:v>1100.00103712082</c:v>
                </c:pt>
                <c:pt idx="1360">
                  <c:v>1093.3343569437668</c:v>
                </c:pt>
                <c:pt idx="1361">
                  <c:v>1100.00103712082</c:v>
                </c:pt>
                <c:pt idx="1362">
                  <c:v>1093.3343569437668</c:v>
                </c:pt>
                <c:pt idx="1363">
                  <c:v>1093.3343569437668</c:v>
                </c:pt>
                <c:pt idx="1364">
                  <c:v>1086.6676767667132</c:v>
                </c:pt>
                <c:pt idx="1365">
                  <c:v>1080.00099658966</c:v>
                </c:pt>
                <c:pt idx="1366">
                  <c:v>1080.00099658966</c:v>
                </c:pt>
                <c:pt idx="1367">
                  <c:v>1073.3343164126068</c:v>
                </c:pt>
                <c:pt idx="1368">
                  <c:v>1073.3343164126068</c:v>
                </c:pt>
                <c:pt idx="1369">
                  <c:v>1080.00099658966</c:v>
                </c:pt>
                <c:pt idx="1370">
                  <c:v>1086.6676767667132</c:v>
                </c:pt>
                <c:pt idx="1371">
                  <c:v>1093.3343569437668</c:v>
                </c:pt>
                <c:pt idx="1372">
                  <c:v>1106.6677172978734</c:v>
                </c:pt>
                <c:pt idx="1373">
                  <c:v>1120.00107765198</c:v>
                </c:pt>
                <c:pt idx="1374">
                  <c:v>1120.00107765198</c:v>
                </c:pt>
                <c:pt idx="1375">
                  <c:v>1113.3343974749268</c:v>
                </c:pt>
                <c:pt idx="1376">
                  <c:v>1120.00107765198</c:v>
                </c:pt>
                <c:pt idx="1377">
                  <c:v>1120.00107765198</c:v>
                </c:pt>
                <c:pt idx="1378">
                  <c:v>1106.6677172978734</c:v>
                </c:pt>
                <c:pt idx="1379">
                  <c:v>1106.6677172978734</c:v>
                </c:pt>
                <c:pt idx="1380">
                  <c:v>1100.00103712082</c:v>
                </c:pt>
                <c:pt idx="1381">
                  <c:v>1100.00103712082</c:v>
                </c:pt>
                <c:pt idx="1382">
                  <c:v>1093.3343569437668</c:v>
                </c:pt>
                <c:pt idx="1383">
                  <c:v>1086.6676767667132</c:v>
                </c:pt>
                <c:pt idx="1384">
                  <c:v>1080.00099658966</c:v>
                </c:pt>
                <c:pt idx="1385">
                  <c:v>1080.00099658966</c:v>
                </c:pt>
                <c:pt idx="1386">
                  <c:v>1066.6676362355533</c:v>
                </c:pt>
                <c:pt idx="1387">
                  <c:v>1066.6676362355533</c:v>
                </c:pt>
                <c:pt idx="1388">
                  <c:v>1066.6676362355533</c:v>
                </c:pt>
                <c:pt idx="1389">
                  <c:v>1060.0009560584999</c:v>
                </c:pt>
                <c:pt idx="1390">
                  <c:v>1053.3342758814465</c:v>
                </c:pt>
                <c:pt idx="1391">
                  <c:v>1060.0009560584999</c:v>
                </c:pt>
                <c:pt idx="1392">
                  <c:v>1053.3342758814465</c:v>
                </c:pt>
                <c:pt idx="1393">
                  <c:v>1046.6675957043933</c:v>
                </c:pt>
                <c:pt idx="1394">
                  <c:v>1046.6675957043933</c:v>
                </c:pt>
                <c:pt idx="1395">
                  <c:v>1040.0009155273467</c:v>
                </c:pt>
                <c:pt idx="1396">
                  <c:v>1040.0009155273467</c:v>
                </c:pt>
                <c:pt idx="1397">
                  <c:v>1033.3342353502933</c:v>
                </c:pt>
                <c:pt idx="1398">
                  <c:v>1026.6675551732401</c:v>
                </c:pt>
                <c:pt idx="1399">
                  <c:v>1026.6675551732401</c:v>
                </c:pt>
                <c:pt idx="1400">
                  <c:v>1026.6675551732401</c:v>
                </c:pt>
                <c:pt idx="1401">
                  <c:v>1020.0008749961867</c:v>
                </c:pt>
                <c:pt idx="1402">
                  <c:v>1013.3341948191335</c:v>
                </c:pt>
                <c:pt idx="1403">
                  <c:v>1006.6675146420801</c:v>
                </c:pt>
                <c:pt idx="1404">
                  <c:v>1006.6675146420801</c:v>
                </c:pt>
                <c:pt idx="1405">
                  <c:v>1006.6675146420801</c:v>
                </c:pt>
                <c:pt idx="1406">
                  <c:v>993.33415428797332</c:v>
                </c:pt>
                <c:pt idx="1407">
                  <c:v>1000.0008344650266</c:v>
                </c:pt>
                <c:pt idx="1408">
                  <c:v>986.6674741109199</c:v>
                </c:pt>
                <c:pt idx="1409">
                  <c:v>986.6674741109199</c:v>
                </c:pt>
                <c:pt idx="1410">
                  <c:v>986.6674741109199</c:v>
                </c:pt>
                <c:pt idx="1411">
                  <c:v>980.0007939338667</c:v>
                </c:pt>
                <c:pt idx="1412">
                  <c:v>980.0007939338667</c:v>
                </c:pt>
                <c:pt idx="1413">
                  <c:v>980.0007939338667</c:v>
                </c:pt>
                <c:pt idx="1414">
                  <c:v>973.33411375681328</c:v>
                </c:pt>
                <c:pt idx="1415">
                  <c:v>973.33411375681328</c:v>
                </c:pt>
                <c:pt idx="1416">
                  <c:v>973.33411375681328</c:v>
                </c:pt>
                <c:pt idx="1417">
                  <c:v>973.33411375681328</c:v>
                </c:pt>
                <c:pt idx="1418">
                  <c:v>966.66743357975997</c:v>
                </c:pt>
                <c:pt idx="1419">
                  <c:v>973.33411375681328</c:v>
                </c:pt>
                <c:pt idx="1420">
                  <c:v>966.66743357975997</c:v>
                </c:pt>
                <c:pt idx="1421">
                  <c:v>973.33411375681328</c:v>
                </c:pt>
                <c:pt idx="1422">
                  <c:v>966.66743357975997</c:v>
                </c:pt>
                <c:pt idx="1423">
                  <c:v>966.66743357975997</c:v>
                </c:pt>
                <c:pt idx="1424">
                  <c:v>966.66743357975997</c:v>
                </c:pt>
                <c:pt idx="1425">
                  <c:v>966.66743357975997</c:v>
                </c:pt>
                <c:pt idx="1426">
                  <c:v>960.00075340270655</c:v>
                </c:pt>
                <c:pt idx="1427">
                  <c:v>960.00075340270655</c:v>
                </c:pt>
                <c:pt idx="1428">
                  <c:v>960.00075340270655</c:v>
                </c:pt>
                <c:pt idx="1429">
                  <c:v>953.33407322565995</c:v>
                </c:pt>
                <c:pt idx="1430">
                  <c:v>953.33407322565995</c:v>
                </c:pt>
                <c:pt idx="1431">
                  <c:v>953.33407322565995</c:v>
                </c:pt>
                <c:pt idx="1432">
                  <c:v>946.66739304860675</c:v>
                </c:pt>
                <c:pt idx="1433">
                  <c:v>953.33407322565995</c:v>
                </c:pt>
                <c:pt idx="1434">
                  <c:v>946.66739304860675</c:v>
                </c:pt>
                <c:pt idx="1435">
                  <c:v>946.66739304860675</c:v>
                </c:pt>
                <c:pt idx="1436">
                  <c:v>953.33407322565995</c:v>
                </c:pt>
                <c:pt idx="1437">
                  <c:v>946.66739304860675</c:v>
                </c:pt>
                <c:pt idx="1438">
                  <c:v>953.33407322565995</c:v>
                </c:pt>
                <c:pt idx="1439">
                  <c:v>960.00075340270655</c:v>
                </c:pt>
                <c:pt idx="1440">
                  <c:v>960.00075340270655</c:v>
                </c:pt>
                <c:pt idx="1441">
                  <c:v>966.66743357975997</c:v>
                </c:pt>
                <c:pt idx="1442">
                  <c:v>966.66743357975997</c:v>
                </c:pt>
                <c:pt idx="1443">
                  <c:v>966.66743357975997</c:v>
                </c:pt>
                <c:pt idx="1444">
                  <c:v>966.66743357975997</c:v>
                </c:pt>
                <c:pt idx="1445">
                  <c:v>973.33411375681328</c:v>
                </c:pt>
                <c:pt idx="1446">
                  <c:v>980.0007939338667</c:v>
                </c:pt>
                <c:pt idx="1447">
                  <c:v>980.0007939338667</c:v>
                </c:pt>
                <c:pt idx="1448">
                  <c:v>986.6674741109199</c:v>
                </c:pt>
                <c:pt idx="1449">
                  <c:v>993.33415428797332</c:v>
                </c:pt>
                <c:pt idx="1450">
                  <c:v>986.6674741109199</c:v>
                </c:pt>
                <c:pt idx="1451">
                  <c:v>1000.0008344650266</c:v>
                </c:pt>
                <c:pt idx="1452">
                  <c:v>993.33415428797332</c:v>
                </c:pt>
                <c:pt idx="1453">
                  <c:v>993.33415428797332</c:v>
                </c:pt>
                <c:pt idx="1454">
                  <c:v>1000.0008344650266</c:v>
                </c:pt>
                <c:pt idx="1455">
                  <c:v>993.33415428797332</c:v>
                </c:pt>
                <c:pt idx="1456">
                  <c:v>993.33415428797332</c:v>
                </c:pt>
                <c:pt idx="1457">
                  <c:v>993.33415428797332</c:v>
                </c:pt>
                <c:pt idx="1458">
                  <c:v>993.33415428797332</c:v>
                </c:pt>
                <c:pt idx="1459">
                  <c:v>986.6674741109199</c:v>
                </c:pt>
                <c:pt idx="1460">
                  <c:v>986.6674741109199</c:v>
                </c:pt>
                <c:pt idx="1461">
                  <c:v>986.6674741109199</c:v>
                </c:pt>
                <c:pt idx="1462">
                  <c:v>980.0007939338667</c:v>
                </c:pt>
                <c:pt idx="1463">
                  <c:v>986.6674741109199</c:v>
                </c:pt>
                <c:pt idx="1464">
                  <c:v>980.0007939338667</c:v>
                </c:pt>
                <c:pt idx="1465">
                  <c:v>973.33411375681328</c:v>
                </c:pt>
                <c:pt idx="1466">
                  <c:v>973.33411375681328</c:v>
                </c:pt>
                <c:pt idx="1467">
                  <c:v>973.33411375681328</c:v>
                </c:pt>
                <c:pt idx="1468">
                  <c:v>973.33411375681328</c:v>
                </c:pt>
                <c:pt idx="1469">
                  <c:v>960.00075340270655</c:v>
                </c:pt>
                <c:pt idx="1470">
                  <c:v>966.66743357975997</c:v>
                </c:pt>
                <c:pt idx="1471">
                  <c:v>960.00075340270655</c:v>
                </c:pt>
                <c:pt idx="1472">
                  <c:v>953.33407322565995</c:v>
                </c:pt>
                <c:pt idx="1473">
                  <c:v>953.33407322565995</c:v>
                </c:pt>
                <c:pt idx="1474">
                  <c:v>946.66739304860675</c:v>
                </c:pt>
                <c:pt idx="1475">
                  <c:v>940.00071287155345</c:v>
                </c:pt>
                <c:pt idx="1476">
                  <c:v>940.00071287155345</c:v>
                </c:pt>
                <c:pt idx="1477">
                  <c:v>926.6673525174466</c:v>
                </c:pt>
                <c:pt idx="1478">
                  <c:v>926.6673525174466</c:v>
                </c:pt>
                <c:pt idx="1479">
                  <c:v>920.00067234039329</c:v>
                </c:pt>
                <c:pt idx="1480">
                  <c:v>913.33399216333999</c:v>
                </c:pt>
                <c:pt idx="1481">
                  <c:v>906.66731198628668</c:v>
                </c:pt>
                <c:pt idx="1482">
                  <c:v>906.66731198628668</c:v>
                </c:pt>
                <c:pt idx="1483">
                  <c:v>900.00063180923325</c:v>
                </c:pt>
                <c:pt idx="1484">
                  <c:v>893.33395163217983</c:v>
                </c:pt>
                <c:pt idx="1485">
                  <c:v>886.66727145512652</c:v>
                </c:pt>
                <c:pt idx="1486">
                  <c:v>880.00059127807333</c:v>
                </c:pt>
                <c:pt idx="1487">
                  <c:v>880.00059127807333</c:v>
                </c:pt>
                <c:pt idx="1488">
                  <c:v>873.33391110102673</c:v>
                </c:pt>
                <c:pt idx="1489">
                  <c:v>860.00055074692</c:v>
                </c:pt>
                <c:pt idx="1490">
                  <c:v>860.00055074692</c:v>
                </c:pt>
                <c:pt idx="1491">
                  <c:v>853.33387056986658</c:v>
                </c:pt>
                <c:pt idx="1492">
                  <c:v>846.66719039281338</c:v>
                </c:pt>
                <c:pt idx="1493">
                  <c:v>840.00051021575996</c:v>
                </c:pt>
                <c:pt idx="1494">
                  <c:v>833.33383003870665</c:v>
                </c:pt>
                <c:pt idx="1495">
                  <c:v>833.33383003870665</c:v>
                </c:pt>
                <c:pt idx="1496">
                  <c:v>813.33378950754661</c:v>
                </c:pt>
                <c:pt idx="1497">
                  <c:v>813.33378950754661</c:v>
                </c:pt>
                <c:pt idx="1498">
                  <c:v>800.00042915344</c:v>
                </c:pt>
                <c:pt idx="1499">
                  <c:v>793.3337489763868</c:v>
                </c:pt>
                <c:pt idx="1500">
                  <c:v>786.66706879933997</c:v>
                </c:pt>
                <c:pt idx="1501">
                  <c:v>773.33370844523336</c:v>
                </c:pt>
                <c:pt idx="1502">
                  <c:v>766.66702826818005</c:v>
                </c:pt>
                <c:pt idx="1503">
                  <c:v>760.00034809112674</c:v>
                </c:pt>
                <c:pt idx="1504">
                  <c:v>753.33366791407332</c:v>
                </c:pt>
                <c:pt idx="1505">
                  <c:v>740.0003075599667</c:v>
                </c:pt>
                <c:pt idx="1506">
                  <c:v>733.33362738291328</c:v>
                </c:pt>
                <c:pt idx="1507">
                  <c:v>733.33362738291328</c:v>
                </c:pt>
                <c:pt idx="1508">
                  <c:v>713.33358685175335</c:v>
                </c:pt>
                <c:pt idx="1509">
                  <c:v>706.66690667470004</c:v>
                </c:pt>
                <c:pt idx="1510">
                  <c:v>700.00022649765333</c:v>
                </c:pt>
                <c:pt idx="1511">
                  <c:v>680.0001859664934</c:v>
                </c:pt>
                <c:pt idx="1512">
                  <c:v>680.0001859664934</c:v>
                </c:pt>
                <c:pt idx="1513">
                  <c:v>666.66682561238667</c:v>
                </c:pt>
                <c:pt idx="1514">
                  <c:v>660.00014543533337</c:v>
                </c:pt>
                <c:pt idx="1515">
                  <c:v>646.66678508122743</c:v>
                </c:pt>
                <c:pt idx="1516">
                  <c:v>633.33342472712195</c:v>
                </c:pt>
                <c:pt idx="1517">
                  <c:v>620.00006437301658</c:v>
                </c:pt>
                <c:pt idx="1518">
                  <c:v>613.33338419596328</c:v>
                </c:pt>
                <c:pt idx="1519">
                  <c:v>593.33334366480528</c:v>
                </c:pt>
                <c:pt idx="1520">
                  <c:v>593.33334366480528</c:v>
                </c:pt>
                <c:pt idx="1521">
                  <c:v>573.33330313364661</c:v>
                </c:pt>
                <c:pt idx="1522">
                  <c:v>559.99994277954124</c:v>
                </c:pt>
                <c:pt idx="1523">
                  <c:v>546.66658242543531</c:v>
                </c:pt>
                <c:pt idx="1524">
                  <c:v>533.33322207133006</c:v>
                </c:pt>
                <c:pt idx="1525">
                  <c:v>526.66654189427663</c:v>
                </c:pt>
                <c:pt idx="1526">
                  <c:v>506.6665013631187</c:v>
                </c:pt>
                <c:pt idx="1527">
                  <c:v>506.6665013631187</c:v>
                </c:pt>
                <c:pt idx="1528">
                  <c:v>499.99982118606601</c:v>
                </c:pt>
                <c:pt idx="1529">
                  <c:v>486.66646083196002</c:v>
                </c:pt>
                <c:pt idx="1530">
                  <c:v>479.99978065490734</c:v>
                </c:pt>
                <c:pt idx="1531">
                  <c:v>479.99978065490734</c:v>
                </c:pt>
                <c:pt idx="1532">
                  <c:v>473.33310047785471</c:v>
                </c:pt>
                <c:pt idx="1533">
                  <c:v>466.66642030080129</c:v>
                </c:pt>
                <c:pt idx="1534">
                  <c:v>459.99974012374867</c:v>
                </c:pt>
                <c:pt idx="1535">
                  <c:v>459.99974012374867</c:v>
                </c:pt>
                <c:pt idx="1536">
                  <c:v>453.33305994669598</c:v>
                </c:pt>
                <c:pt idx="1537">
                  <c:v>446.66637976964336</c:v>
                </c:pt>
                <c:pt idx="1538">
                  <c:v>439.99969959259067</c:v>
                </c:pt>
                <c:pt idx="1539">
                  <c:v>433.33301941553731</c:v>
                </c:pt>
                <c:pt idx="1540">
                  <c:v>433.33301941553731</c:v>
                </c:pt>
                <c:pt idx="1541">
                  <c:v>426.66633923848468</c:v>
                </c:pt>
                <c:pt idx="1542">
                  <c:v>419.999659061432</c:v>
                </c:pt>
                <c:pt idx="1543">
                  <c:v>413.33300371964805</c:v>
                </c:pt>
                <c:pt idx="1544">
                  <c:v>413.33300371964805</c:v>
                </c:pt>
                <c:pt idx="1545">
                  <c:v>406.6663483778633</c:v>
                </c:pt>
                <c:pt idx="1546">
                  <c:v>399.99969303607929</c:v>
                </c:pt>
                <c:pt idx="1547">
                  <c:v>393.33303769429534</c:v>
                </c:pt>
                <c:pt idx="1548">
                  <c:v>399.99969303607929</c:v>
                </c:pt>
                <c:pt idx="1549">
                  <c:v>386.66638235251133</c:v>
                </c:pt>
                <c:pt idx="1550">
                  <c:v>386.66638235251133</c:v>
                </c:pt>
                <c:pt idx="1551">
                  <c:v>379.99972701072664</c:v>
                </c:pt>
                <c:pt idx="1552">
                  <c:v>373.33307166894264</c:v>
                </c:pt>
                <c:pt idx="1553">
                  <c:v>373.33307166894264</c:v>
                </c:pt>
                <c:pt idx="1554">
                  <c:v>366.66641632715869</c:v>
                </c:pt>
                <c:pt idx="1555">
                  <c:v>366.66641632715869</c:v>
                </c:pt>
                <c:pt idx="1556">
                  <c:v>359.99976098537468</c:v>
                </c:pt>
                <c:pt idx="1557">
                  <c:v>359.99976098537468</c:v>
                </c:pt>
                <c:pt idx="1558">
                  <c:v>359.99976098537468</c:v>
                </c:pt>
                <c:pt idx="1559">
                  <c:v>346.66645030180604</c:v>
                </c:pt>
                <c:pt idx="1560">
                  <c:v>353.33310564358999</c:v>
                </c:pt>
                <c:pt idx="1561">
                  <c:v>346.66645030180604</c:v>
                </c:pt>
                <c:pt idx="1562">
                  <c:v>339.99979496002203</c:v>
                </c:pt>
                <c:pt idx="1563">
                  <c:v>339.99979496002203</c:v>
                </c:pt>
                <c:pt idx="1564">
                  <c:v>339.99979496002203</c:v>
                </c:pt>
                <c:pt idx="1565">
                  <c:v>333.33313961823802</c:v>
                </c:pt>
                <c:pt idx="1566">
                  <c:v>326.66648427645333</c:v>
                </c:pt>
                <c:pt idx="1567">
                  <c:v>333.33313961823802</c:v>
                </c:pt>
                <c:pt idx="1568">
                  <c:v>326.66648427645333</c:v>
                </c:pt>
                <c:pt idx="1569">
                  <c:v>319.99982893466938</c:v>
                </c:pt>
                <c:pt idx="1570">
                  <c:v>319.99982893466938</c:v>
                </c:pt>
                <c:pt idx="1571">
                  <c:v>319.99982893466938</c:v>
                </c:pt>
                <c:pt idx="1572">
                  <c:v>313.33317359288532</c:v>
                </c:pt>
                <c:pt idx="1573">
                  <c:v>313.33317359288532</c:v>
                </c:pt>
                <c:pt idx="1574">
                  <c:v>306.66651825110131</c:v>
                </c:pt>
                <c:pt idx="1575">
                  <c:v>306.66651825110131</c:v>
                </c:pt>
                <c:pt idx="1576">
                  <c:v>299.9998629093173</c:v>
                </c:pt>
                <c:pt idx="1577">
                  <c:v>299.9998629093173</c:v>
                </c:pt>
                <c:pt idx="1578">
                  <c:v>293.33320756753267</c:v>
                </c:pt>
                <c:pt idx="1579">
                  <c:v>293.33320756753267</c:v>
                </c:pt>
                <c:pt idx="1580">
                  <c:v>286.66655222574866</c:v>
                </c:pt>
                <c:pt idx="1581">
                  <c:v>286.66655222574866</c:v>
                </c:pt>
                <c:pt idx="1582">
                  <c:v>279.99989688396465</c:v>
                </c:pt>
                <c:pt idx="1583">
                  <c:v>279.99989688396465</c:v>
                </c:pt>
                <c:pt idx="1584">
                  <c:v>273.3332415421807</c:v>
                </c:pt>
                <c:pt idx="1585">
                  <c:v>273.3332415421807</c:v>
                </c:pt>
                <c:pt idx="1586">
                  <c:v>266.66658620039595</c:v>
                </c:pt>
                <c:pt idx="1587">
                  <c:v>266.66658620039595</c:v>
                </c:pt>
                <c:pt idx="1588">
                  <c:v>259.999930858612</c:v>
                </c:pt>
                <c:pt idx="1589">
                  <c:v>259.999930858612</c:v>
                </c:pt>
                <c:pt idx="1590">
                  <c:v>253.333275516828</c:v>
                </c:pt>
                <c:pt idx="1591">
                  <c:v>253.333275516828</c:v>
                </c:pt>
                <c:pt idx="1592">
                  <c:v>246.66662017504402</c:v>
                </c:pt>
                <c:pt idx="1593">
                  <c:v>246.66662017504402</c:v>
                </c:pt>
                <c:pt idx="1594">
                  <c:v>239.99996483325933</c:v>
                </c:pt>
                <c:pt idx="1595">
                  <c:v>239.99996483325933</c:v>
                </c:pt>
                <c:pt idx="1596">
                  <c:v>239.99996483325933</c:v>
                </c:pt>
                <c:pt idx="1597">
                  <c:v>226.66665414969137</c:v>
                </c:pt>
                <c:pt idx="1598">
                  <c:v>233.33330949147532</c:v>
                </c:pt>
                <c:pt idx="1599">
                  <c:v>226.66665414969137</c:v>
                </c:pt>
                <c:pt idx="1600">
                  <c:v>226.66665414969137</c:v>
                </c:pt>
                <c:pt idx="1601">
                  <c:v>219.99999880790736</c:v>
                </c:pt>
                <c:pt idx="1602">
                  <c:v>226.66665414969137</c:v>
                </c:pt>
                <c:pt idx="1603">
                  <c:v>213.33334346612267</c:v>
                </c:pt>
                <c:pt idx="1604">
                  <c:v>219.99999880790736</c:v>
                </c:pt>
                <c:pt idx="1605">
                  <c:v>213.33334346612267</c:v>
                </c:pt>
                <c:pt idx="1606">
                  <c:v>213.33334346612267</c:v>
                </c:pt>
                <c:pt idx="1607">
                  <c:v>213.33334346612267</c:v>
                </c:pt>
                <c:pt idx="1608">
                  <c:v>213.33334346612267</c:v>
                </c:pt>
                <c:pt idx="1609">
                  <c:v>213.33334346612267</c:v>
                </c:pt>
                <c:pt idx="1610">
                  <c:v>213.33334346612267</c:v>
                </c:pt>
                <c:pt idx="1611">
                  <c:v>213.33334346612267</c:v>
                </c:pt>
                <c:pt idx="1612">
                  <c:v>219.99999880790736</c:v>
                </c:pt>
                <c:pt idx="1613">
                  <c:v>219.99999880790736</c:v>
                </c:pt>
                <c:pt idx="1614">
                  <c:v>226.66665414969137</c:v>
                </c:pt>
                <c:pt idx="1615">
                  <c:v>233.33330949147532</c:v>
                </c:pt>
                <c:pt idx="1616">
                  <c:v>226.66665414969137</c:v>
                </c:pt>
                <c:pt idx="1617">
                  <c:v>233.33330949147532</c:v>
                </c:pt>
                <c:pt idx="1618">
                  <c:v>239.99996483325933</c:v>
                </c:pt>
                <c:pt idx="1619">
                  <c:v>239.99996483325933</c:v>
                </c:pt>
                <c:pt idx="1620">
                  <c:v>239.99996483325933</c:v>
                </c:pt>
                <c:pt idx="1621">
                  <c:v>239.99996483325933</c:v>
                </c:pt>
                <c:pt idx="1622">
                  <c:v>239.99996483325933</c:v>
                </c:pt>
                <c:pt idx="1623">
                  <c:v>239.99996483325933</c:v>
                </c:pt>
                <c:pt idx="1624">
                  <c:v>239.99996483325933</c:v>
                </c:pt>
                <c:pt idx="1625">
                  <c:v>246.66662017504402</c:v>
                </c:pt>
                <c:pt idx="1626">
                  <c:v>239.99996483325933</c:v>
                </c:pt>
                <c:pt idx="1627">
                  <c:v>239.99996483325933</c:v>
                </c:pt>
                <c:pt idx="1628">
                  <c:v>246.66662017504402</c:v>
                </c:pt>
                <c:pt idx="1629">
                  <c:v>239.99996483325933</c:v>
                </c:pt>
                <c:pt idx="1630">
                  <c:v>239.99996483325933</c:v>
                </c:pt>
                <c:pt idx="1631">
                  <c:v>239.99996483325933</c:v>
                </c:pt>
                <c:pt idx="1632">
                  <c:v>239.99996483325933</c:v>
                </c:pt>
                <c:pt idx="1633">
                  <c:v>239.99996483325933</c:v>
                </c:pt>
                <c:pt idx="1634">
                  <c:v>239.99996483325933</c:v>
                </c:pt>
                <c:pt idx="1635">
                  <c:v>233.33330949147532</c:v>
                </c:pt>
                <c:pt idx="1636">
                  <c:v>239.99996483325933</c:v>
                </c:pt>
                <c:pt idx="1637">
                  <c:v>233.33330949147532</c:v>
                </c:pt>
                <c:pt idx="1638">
                  <c:v>239.99996483325933</c:v>
                </c:pt>
                <c:pt idx="1639">
                  <c:v>233.33330949147532</c:v>
                </c:pt>
                <c:pt idx="1640">
                  <c:v>233.33330949147532</c:v>
                </c:pt>
                <c:pt idx="1641">
                  <c:v>233.33330949147532</c:v>
                </c:pt>
                <c:pt idx="1642">
                  <c:v>233.33330949147532</c:v>
                </c:pt>
                <c:pt idx="1643">
                  <c:v>233.33330949147532</c:v>
                </c:pt>
                <c:pt idx="1644">
                  <c:v>226.66665414969137</c:v>
                </c:pt>
                <c:pt idx="1645">
                  <c:v>226.66665414969137</c:v>
                </c:pt>
                <c:pt idx="1646">
                  <c:v>233.33330949147532</c:v>
                </c:pt>
                <c:pt idx="1647">
                  <c:v>226.66665414969137</c:v>
                </c:pt>
                <c:pt idx="1648">
                  <c:v>219.99999880790736</c:v>
                </c:pt>
                <c:pt idx="1649">
                  <c:v>226.66665414969137</c:v>
                </c:pt>
                <c:pt idx="1650">
                  <c:v>226.66665414969137</c:v>
                </c:pt>
                <c:pt idx="1651">
                  <c:v>219.99999880790736</c:v>
                </c:pt>
                <c:pt idx="1652">
                  <c:v>213.33334346612267</c:v>
                </c:pt>
                <c:pt idx="1653">
                  <c:v>219.99999880790736</c:v>
                </c:pt>
                <c:pt idx="1654">
                  <c:v>219.99999880790736</c:v>
                </c:pt>
                <c:pt idx="1655">
                  <c:v>213.33334346612267</c:v>
                </c:pt>
                <c:pt idx="1656">
                  <c:v>213.33334346612267</c:v>
                </c:pt>
                <c:pt idx="1657">
                  <c:v>213.33334346612267</c:v>
                </c:pt>
                <c:pt idx="1658">
                  <c:v>213.33334346612267</c:v>
                </c:pt>
                <c:pt idx="1659">
                  <c:v>206.66668812433866</c:v>
                </c:pt>
                <c:pt idx="1660">
                  <c:v>213.33334346612267</c:v>
                </c:pt>
                <c:pt idx="1661">
                  <c:v>213.33334346612267</c:v>
                </c:pt>
                <c:pt idx="1662">
                  <c:v>206.66668812433866</c:v>
                </c:pt>
                <c:pt idx="1663">
                  <c:v>206.66668812433866</c:v>
                </c:pt>
                <c:pt idx="1664">
                  <c:v>206.66668812433866</c:v>
                </c:pt>
                <c:pt idx="1665">
                  <c:v>206.66668812433866</c:v>
                </c:pt>
                <c:pt idx="1666">
                  <c:v>200.00002036492</c:v>
                </c:pt>
                <c:pt idx="1667">
                  <c:v>206.66668812433866</c:v>
                </c:pt>
                <c:pt idx="1668">
                  <c:v>200.00002036492</c:v>
                </c:pt>
                <c:pt idx="1669">
                  <c:v>206.66668812433866</c:v>
                </c:pt>
                <c:pt idx="1670">
                  <c:v>200.00002036492</c:v>
                </c:pt>
                <c:pt idx="1671">
                  <c:v>193.333352605502</c:v>
                </c:pt>
                <c:pt idx="1672">
                  <c:v>200.00002036492</c:v>
                </c:pt>
                <c:pt idx="1673">
                  <c:v>200.00002036492</c:v>
                </c:pt>
                <c:pt idx="1674">
                  <c:v>193.333352605502</c:v>
                </c:pt>
                <c:pt idx="1675">
                  <c:v>193.333352605502</c:v>
                </c:pt>
                <c:pt idx="1676">
                  <c:v>200.00002036492</c:v>
                </c:pt>
                <c:pt idx="1677">
                  <c:v>186.66668484608331</c:v>
                </c:pt>
                <c:pt idx="1678">
                  <c:v>193.333352605502</c:v>
                </c:pt>
                <c:pt idx="1679">
                  <c:v>193.333352605502</c:v>
                </c:pt>
                <c:pt idx="1680">
                  <c:v>193.333352605502</c:v>
                </c:pt>
                <c:pt idx="1681">
                  <c:v>186.66668484608331</c:v>
                </c:pt>
                <c:pt idx="1682">
                  <c:v>193.333352605502</c:v>
                </c:pt>
                <c:pt idx="1683">
                  <c:v>186.66668484608331</c:v>
                </c:pt>
                <c:pt idx="1684">
                  <c:v>186.66668484608331</c:v>
                </c:pt>
                <c:pt idx="1685">
                  <c:v>186.66668484608331</c:v>
                </c:pt>
                <c:pt idx="1686">
                  <c:v>186.66668484608331</c:v>
                </c:pt>
                <c:pt idx="1687">
                  <c:v>186.66668484608331</c:v>
                </c:pt>
                <c:pt idx="1688">
                  <c:v>180.00001708666468</c:v>
                </c:pt>
                <c:pt idx="1689">
                  <c:v>186.66668484608331</c:v>
                </c:pt>
                <c:pt idx="1690">
                  <c:v>180.00001708666468</c:v>
                </c:pt>
                <c:pt idx="1691">
                  <c:v>180.00001708666468</c:v>
                </c:pt>
                <c:pt idx="1692">
                  <c:v>180.00001708666468</c:v>
                </c:pt>
                <c:pt idx="1693">
                  <c:v>180.00001708666468</c:v>
                </c:pt>
                <c:pt idx="1694">
                  <c:v>180.00001708666468</c:v>
                </c:pt>
                <c:pt idx="1695">
                  <c:v>173.33334932724668</c:v>
                </c:pt>
                <c:pt idx="1696">
                  <c:v>180.00001708666468</c:v>
                </c:pt>
                <c:pt idx="1697">
                  <c:v>173.33334932724668</c:v>
                </c:pt>
                <c:pt idx="1698">
                  <c:v>180.00001708666468</c:v>
                </c:pt>
                <c:pt idx="1699">
                  <c:v>173.33334932724668</c:v>
                </c:pt>
                <c:pt idx="1700">
                  <c:v>173.33334932724668</c:v>
                </c:pt>
                <c:pt idx="1701">
                  <c:v>173.33334932724668</c:v>
                </c:pt>
                <c:pt idx="1702">
                  <c:v>173.33334932724668</c:v>
                </c:pt>
                <c:pt idx="1703">
                  <c:v>173.33334932724668</c:v>
                </c:pt>
                <c:pt idx="1704">
                  <c:v>173.33334932724668</c:v>
                </c:pt>
                <c:pt idx="1705">
                  <c:v>166.66668156782802</c:v>
                </c:pt>
                <c:pt idx="1706">
                  <c:v>166.66668156782802</c:v>
                </c:pt>
                <c:pt idx="1707">
                  <c:v>173.33334932724668</c:v>
                </c:pt>
                <c:pt idx="1708">
                  <c:v>166.66668156782802</c:v>
                </c:pt>
                <c:pt idx="1709">
                  <c:v>173.33334932724668</c:v>
                </c:pt>
                <c:pt idx="1710">
                  <c:v>166.66668156782802</c:v>
                </c:pt>
                <c:pt idx="1711">
                  <c:v>166.66668156782802</c:v>
                </c:pt>
                <c:pt idx="1712">
                  <c:v>166.66668156782802</c:v>
                </c:pt>
                <c:pt idx="1713">
                  <c:v>166.66668156782802</c:v>
                </c:pt>
                <c:pt idx="1714">
                  <c:v>166.66668156782802</c:v>
                </c:pt>
                <c:pt idx="1715">
                  <c:v>160.00001380840931</c:v>
                </c:pt>
                <c:pt idx="1716">
                  <c:v>166.66668156782802</c:v>
                </c:pt>
                <c:pt idx="1717">
                  <c:v>166.66668156782802</c:v>
                </c:pt>
                <c:pt idx="1718">
                  <c:v>160.00001380840931</c:v>
                </c:pt>
                <c:pt idx="1719">
                  <c:v>160.00001380840931</c:v>
                </c:pt>
                <c:pt idx="1720">
                  <c:v>166.66668156782802</c:v>
                </c:pt>
                <c:pt idx="1721">
                  <c:v>160.00001380840931</c:v>
                </c:pt>
                <c:pt idx="1722">
                  <c:v>160.00001380840931</c:v>
                </c:pt>
                <c:pt idx="1723">
                  <c:v>160.00001380840931</c:v>
                </c:pt>
                <c:pt idx="1724">
                  <c:v>160.00001380840931</c:v>
                </c:pt>
                <c:pt idx="1725">
                  <c:v>160.00001380840931</c:v>
                </c:pt>
                <c:pt idx="1726">
                  <c:v>160.00001380840931</c:v>
                </c:pt>
                <c:pt idx="1727">
                  <c:v>153.33334604899068</c:v>
                </c:pt>
                <c:pt idx="1728">
                  <c:v>153.33334604899068</c:v>
                </c:pt>
                <c:pt idx="1729">
                  <c:v>153.33334604899068</c:v>
                </c:pt>
                <c:pt idx="1730">
                  <c:v>153.33334604899068</c:v>
                </c:pt>
                <c:pt idx="1731">
                  <c:v>153.33334604899068</c:v>
                </c:pt>
                <c:pt idx="1732">
                  <c:v>153.33334604899068</c:v>
                </c:pt>
                <c:pt idx="1733">
                  <c:v>146.66667828957267</c:v>
                </c:pt>
                <c:pt idx="1734">
                  <c:v>146.66667828957267</c:v>
                </c:pt>
                <c:pt idx="1735">
                  <c:v>153.33334604899068</c:v>
                </c:pt>
                <c:pt idx="1736">
                  <c:v>153.33334604899068</c:v>
                </c:pt>
                <c:pt idx="1737">
                  <c:v>140.00001053015401</c:v>
                </c:pt>
                <c:pt idx="1738">
                  <c:v>153.33334604899068</c:v>
                </c:pt>
                <c:pt idx="1739">
                  <c:v>146.66667828957267</c:v>
                </c:pt>
                <c:pt idx="1740">
                  <c:v>140.00001053015401</c:v>
                </c:pt>
                <c:pt idx="1741">
                  <c:v>146.66667828957267</c:v>
                </c:pt>
                <c:pt idx="1742">
                  <c:v>140.00001053015401</c:v>
                </c:pt>
                <c:pt idx="1743">
                  <c:v>133.33334277073533</c:v>
                </c:pt>
                <c:pt idx="1744">
                  <c:v>140.00001053015401</c:v>
                </c:pt>
                <c:pt idx="1745">
                  <c:v>133.33334277073533</c:v>
                </c:pt>
                <c:pt idx="1746">
                  <c:v>133.33334277073533</c:v>
                </c:pt>
                <c:pt idx="1747">
                  <c:v>140.00001053015401</c:v>
                </c:pt>
                <c:pt idx="1748">
                  <c:v>133.33334277073533</c:v>
                </c:pt>
                <c:pt idx="1749">
                  <c:v>133.33334277073533</c:v>
                </c:pt>
                <c:pt idx="1750">
                  <c:v>133.33334277073533</c:v>
                </c:pt>
                <c:pt idx="1751">
                  <c:v>126.66667501131664</c:v>
                </c:pt>
                <c:pt idx="1752">
                  <c:v>126.66667501131664</c:v>
                </c:pt>
                <c:pt idx="1753">
                  <c:v>133.33334277073533</c:v>
                </c:pt>
                <c:pt idx="1754">
                  <c:v>126.66667501131664</c:v>
                </c:pt>
                <c:pt idx="1755">
                  <c:v>126.66667501131664</c:v>
                </c:pt>
                <c:pt idx="1756">
                  <c:v>126.66667501131664</c:v>
                </c:pt>
                <c:pt idx="1757">
                  <c:v>126.66667501131664</c:v>
                </c:pt>
                <c:pt idx="1758">
                  <c:v>120.00000725189867</c:v>
                </c:pt>
                <c:pt idx="1759">
                  <c:v>126.66667501131664</c:v>
                </c:pt>
                <c:pt idx="1760">
                  <c:v>126.66667501131664</c:v>
                </c:pt>
                <c:pt idx="1761">
                  <c:v>120.00000725189867</c:v>
                </c:pt>
                <c:pt idx="1762">
                  <c:v>126.66667501131664</c:v>
                </c:pt>
                <c:pt idx="1763">
                  <c:v>120.00000725189867</c:v>
                </c:pt>
                <c:pt idx="1764">
                  <c:v>120.00000725189867</c:v>
                </c:pt>
                <c:pt idx="1765">
                  <c:v>120.00000725189867</c:v>
                </c:pt>
                <c:pt idx="1766">
                  <c:v>126.66667501131664</c:v>
                </c:pt>
                <c:pt idx="1767">
                  <c:v>120.00000725189867</c:v>
                </c:pt>
                <c:pt idx="1768">
                  <c:v>113.33333949248001</c:v>
                </c:pt>
                <c:pt idx="1769">
                  <c:v>120.00000725189867</c:v>
                </c:pt>
                <c:pt idx="1770">
                  <c:v>120.00000725189867</c:v>
                </c:pt>
                <c:pt idx="1771">
                  <c:v>113.33333949248001</c:v>
                </c:pt>
                <c:pt idx="1772">
                  <c:v>120.00000725189867</c:v>
                </c:pt>
                <c:pt idx="1773">
                  <c:v>120.00000725189867</c:v>
                </c:pt>
                <c:pt idx="1774">
                  <c:v>113.33333949248001</c:v>
                </c:pt>
                <c:pt idx="1775">
                  <c:v>120.00000725189867</c:v>
                </c:pt>
                <c:pt idx="1776">
                  <c:v>113.33333949248001</c:v>
                </c:pt>
                <c:pt idx="1777">
                  <c:v>120.00000725189867</c:v>
                </c:pt>
                <c:pt idx="1778">
                  <c:v>113.33333949248001</c:v>
                </c:pt>
                <c:pt idx="1779">
                  <c:v>113.33333949248001</c:v>
                </c:pt>
                <c:pt idx="1780">
                  <c:v>113.33333949248001</c:v>
                </c:pt>
                <c:pt idx="1781">
                  <c:v>113.33333949248001</c:v>
                </c:pt>
                <c:pt idx="1782">
                  <c:v>113.33333949248001</c:v>
                </c:pt>
                <c:pt idx="1783">
                  <c:v>113.33333949248001</c:v>
                </c:pt>
                <c:pt idx="1784">
                  <c:v>113.33333949248001</c:v>
                </c:pt>
                <c:pt idx="1785">
                  <c:v>113.33333949248001</c:v>
                </c:pt>
                <c:pt idx="1786">
                  <c:v>106.66667173306134</c:v>
                </c:pt>
                <c:pt idx="1787">
                  <c:v>113.33333949248001</c:v>
                </c:pt>
                <c:pt idx="1788">
                  <c:v>113.33333949248001</c:v>
                </c:pt>
                <c:pt idx="1789">
                  <c:v>106.66667173306134</c:v>
                </c:pt>
                <c:pt idx="1790">
                  <c:v>113.33333949248001</c:v>
                </c:pt>
                <c:pt idx="1791">
                  <c:v>113.33333949248001</c:v>
                </c:pt>
                <c:pt idx="1792">
                  <c:v>100.00001018246</c:v>
                </c:pt>
                <c:pt idx="1793">
                  <c:v>106.66667173306134</c:v>
                </c:pt>
                <c:pt idx="1794">
                  <c:v>113.33333949248001</c:v>
                </c:pt>
                <c:pt idx="1795">
                  <c:v>113.33333949248001</c:v>
                </c:pt>
                <c:pt idx="1796">
                  <c:v>100.00001018246</c:v>
                </c:pt>
                <c:pt idx="1797">
                  <c:v>106.66667173306134</c:v>
                </c:pt>
                <c:pt idx="1798">
                  <c:v>113.33333949248001</c:v>
                </c:pt>
                <c:pt idx="1799">
                  <c:v>106.66667173306134</c:v>
                </c:pt>
                <c:pt idx="1800">
                  <c:v>106.66667173306134</c:v>
                </c:pt>
                <c:pt idx="1801">
                  <c:v>106.66667173306134</c:v>
                </c:pt>
                <c:pt idx="1802">
                  <c:v>113.33333949248001</c:v>
                </c:pt>
                <c:pt idx="1803">
                  <c:v>100.00001018246</c:v>
                </c:pt>
                <c:pt idx="1804">
                  <c:v>113.33333949248001</c:v>
                </c:pt>
                <c:pt idx="1805">
                  <c:v>106.66667173306134</c:v>
                </c:pt>
                <c:pt idx="1806">
                  <c:v>106.66667173306134</c:v>
                </c:pt>
                <c:pt idx="1807">
                  <c:v>106.66667173306134</c:v>
                </c:pt>
                <c:pt idx="1808">
                  <c:v>106.66667173306134</c:v>
                </c:pt>
                <c:pt idx="1809">
                  <c:v>106.66667173306134</c:v>
                </c:pt>
                <c:pt idx="1810">
                  <c:v>106.66667173306134</c:v>
                </c:pt>
                <c:pt idx="1811">
                  <c:v>106.66667173306134</c:v>
                </c:pt>
                <c:pt idx="1812">
                  <c:v>106.66667173306134</c:v>
                </c:pt>
                <c:pt idx="1813">
                  <c:v>106.66667173306134</c:v>
                </c:pt>
                <c:pt idx="1814">
                  <c:v>113.33333949248001</c:v>
                </c:pt>
                <c:pt idx="1815">
                  <c:v>100.00001018246</c:v>
                </c:pt>
                <c:pt idx="1816">
                  <c:v>113.33333949248001</c:v>
                </c:pt>
                <c:pt idx="1817">
                  <c:v>106.66667173306134</c:v>
                </c:pt>
                <c:pt idx="1818">
                  <c:v>100.00001018246</c:v>
                </c:pt>
                <c:pt idx="1819">
                  <c:v>106.66667173306134</c:v>
                </c:pt>
                <c:pt idx="1820">
                  <c:v>106.66667173306134</c:v>
                </c:pt>
                <c:pt idx="1821">
                  <c:v>100.00001018246</c:v>
                </c:pt>
                <c:pt idx="1822">
                  <c:v>106.66667173306134</c:v>
                </c:pt>
                <c:pt idx="1823">
                  <c:v>100.00001018246</c:v>
                </c:pt>
                <c:pt idx="1824">
                  <c:v>106.66667173306134</c:v>
                </c:pt>
                <c:pt idx="1825">
                  <c:v>100.00001018246</c:v>
                </c:pt>
                <c:pt idx="1826">
                  <c:v>100.00001018246</c:v>
                </c:pt>
                <c:pt idx="1827">
                  <c:v>100.00001018246</c:v>
                </c:pt>
                <c:pt idx="1828">
                  <c:v>100.00001018246</c:v>
                </c:pt>
                <c:pt idx="1829">
                  <c:v>100.00001018246</c:v>
                </c:pt>
                <c:pt idx="1830">
                  <c:v>100.00001018246</c:v>
                </c:pt>
                <c:pt idx="1831">
                  <c:v>100.00001018246</c:v>
                </c:pt>
                <c:pt idx="1832">
                  <c:v>93.333342423041344</c:v>
                </c:pt>
                <c:pt idx="1833">
                  <c:v>100.00001018246</c:v>
                </c:pt>
                <c:pt idx="1834">
                  <c:v>93.333342423041344</c:v>
                </c:pt>
                <c:pt idx="1835">
                  <c:v>93.333342423041344</c:v>
                </c:pt>
                <c:pt idx="1836">
                  <c:v>100.00001018246</c:v>
                </c:pt>
                <c:pt idx="1837">
                  <c:v>93.333342423041344</c:v>
                </c:pt>
                <c:pt idx="1838">
                  <c:v>93.333342423041344</c:v>
                </c:pt>
                <c:pt idx="1839">
                  <c:v>93.333342423041344</c:v>
                </c:pt>
                <c:pt idx="1840">
                  <c:v>100.00001018246</c:v>
                </c:pt>
                <c:pt idx="1841">
                  <c:v>93.333342423041344</c:v>
                </c:pt>
                <c:pt idx="1842">
                  <c:v>86.66667466362334</c:v>
                </c:pt>
                <c:pt idx="1843">
                  <c:v>93.333342423041344</c:v>
                </c:pt>
                <c:pt idx="1844">
                  <c:v>100.00001018246</c:v>
                </c:pt>
                <c:pt idx="1845">
                  <c:v>93.333342423041344</c:v>
                </c:pt>
                <c:pt idx="1846">
                  <c:v>86.66667466362334</c:v>
                </c:pt>
                <c:pt idx="1847">
                  <c:v>100.00001018246</c:v>
                </c:pt>
                <c:pt idx="1848">
                  <c:v>93.333342423041344</c:v>
                </c:pt>
                <c:pt idx="1849">
                  <c:v>86.66667466362334</c:v>
                </c:pt>
                <c:pt idx="1850">
                  <c:v>86.66667466362334</c:v>
                </c:pt>
                <c:pt idx="1851">
                  <c:v>100.00001018246</c:v>
                </c:pt>
                <c:pt idx="1852">
                  <c:v>93.333342423041344</c:v>
                </c:pt>
                <c:pt idx="1853">
                  <c:v>93.333342423041344</c:v>
                </c:pt>
                <c:pt idx="1854">
                  <c:v>100.00001018246</c:v>
                </c:pt>
                <c:pt idx="1855">
                  <c:v>93.333342423041344</c:v>
                </c:pt>
                <c:pt idx="1856">
                  <c:v>93.333342423041344</c:v>
                </c:pt>
                <c:pt idx="1857">
                  <c:v>86.66667466362334</c:v>
                </c:pt>
                <c:pt idx="1858">
                  <c:v>93.333342423041344</c:v>
                </c:pt>
                <c:pt idx="1859">
                  <c:v>100.00001018246</c:v>
                </c:pt>
                <c:pt idx="1860">
                  <c:v>93.333342423041344</c:v>
                </c:pt>
                <c:pt idx="1861">
                  <c:v>93.333342423041344</c:v>
                </c:pt>
                <c:pt idx="1862">
                  <c:v>93.333342423041344</c:v>
                </c:pt>
                <c:pt idx="1863">
                  <c:v>100.00001018246</c:v>
                </c:pt>
                <c:pt idx="1864">
                  <c:v>86.66667466362334</c:v>
                </c:pt>
                <c:pt idx="1865">
                  <c:v>93.333342423041344</c:v>
                </c:pt>
                <c:pt idx="1866">
                  <c:v>100.00001018246</c:v>
                </c:pt>
                <c:pt idx="1867">
                  <c:v>93.333342423041344</c:v>
                </c:pt>
                <c:pt idx="1868">
                  <c:v>93.333342423041344</c:v>
                </c:pt>
                <c:pt idx="1869">
                  <c:v>93.333342423041344</c:v>
                </c:pt>
                <c:pt idx="1870">
                  <c:v>93.333342423041344</c:v>
                </c:pt>
                <c:pt idx="1871">
                  <c:v>93.333342423041344</c:v>
                </c:pt>
                <c:pt idx="1872">
                  <c:v>100.00001018246</c:v>
                </c:pt>
                <c:pt idx="1873">
                  <c:v>93.333342423041344</c:v>
                </c:pt>
                <c:pt idx="1874">
                  <c:v>93.333342423041344</c:v>
                </c:pt>
                <c:pt idx="1875">
                  <c:v>93.333342423041344</c:v>
                </c:pt>
                <c:pt idx="1876">
                  <c:v>100.00001018246</c:v>
                </c:pt>
                <c:pt idx="1877">
                  <c:v>93.333342423041344</c:v>
                </c:pt>
                <c:pt idx="1878">
                  <c:v>93.333342423041344</c:v>
                </c:pt>
                <c:pt idx="1879">
                  <c:v>100.00001018246</c:v>
                </c:pt>
                <c:pt idx="1880">
                  <c:v>93.333342423041344</c:v>
                </c:pt>
                <c:pt idx="1881">
                  <c:v>93.333342423041344</c:v>
                </c:pt>
                <c:pt idx="1882">
                  <c:v>93.333342423041344</c:v>
                </c:pt>
                <c:pt idx="1883">
                  <c:v>93.333342423041344</c:v>
                </c:pt>
                <c:pt idx="1884">
                  <c:v>93.333342423041344</c:v>
                </c:pt>
                <c:pt idx="1885">
                  <c:v>100.00001018246</c:v>
                </c:pt>
                <c:pt idx="1886">
                  <c:v>93.333342423041344</c:v>
                </c:pt>
                <c:pt idx="1887">
                  <c:v>93.333342423041344</c:v>
                </c:pt>
                <c:pt idx="1888">
                  <c:v>93.333342423041344</c:v>
                </c:pt>
                <c:pt idx="1889">
                  <c:v>86.66667466362334</c:v>
                </c:pt>
                <c:pt idx="1890">
                  <c:v>93.333342423041344</c:v>
                </c:pt>
                <c:pt idx="1891">
                  <c:v>93.333342423041344</c:v>
                </c:pt>
                <c:pt idx="1892">
                  <c:v>100.00001018246</c:v>
                </c:pt>
                <c:pt idx="1893">
                  <c:v>86.66667466362334</c:v>
                </c:pt>
                <c:pt idx="1894">
                  <c:v>93.333342423041344</c:v>
                </c:pt>
                <c:pt idx="1895">
                  <c:v>93.333342423041344</c:v>
                </c:pt>
                <c:pt idx="1896">
                  <c:v>93.333342423041344</c:v>
                </c:pt>
                <c:pt idx="1897">
                  <c:v>86.66667466362334</c:v>
                </c:pt>
                <c:pt idx="1898">
                  <c:v>86.66667466362334</c:v>
                </c:pt>
                <c:pt idx="1899">
                  <c:v>93.333342423041344</c:v>
                </c:pt>
                <c:pt idx="1900">
                  <c:v>86.66667466362334</c:v>
                </c:pt>
                <c:pt idx="1901">
                  <c:v>86.66667466362334</c:v>
                </c:pt>
                <c:pt idx="1902">
                  <c:v>93.333342423041344</c:v>
                </c:pt>
                <c:pt idx="1903">
                  <c:v>93.333342423041344</c:v>
                </c:pt>
                <c:pt idx="1904">
                  <c:v>86.66667466362334</c:v>
                </c:pt>
                <c:pt idx="1905">
                  <c:v>86.66667466362334</c:v>
                </c:pt>
                <c:pt idx="1906">
                  <c:v>93.333342423041344</c:v>
                </c:pt>
                <c:pt idx="1907">
                  <c:v>86.66667466362334</c:v>
                </c:pt>
                <c:pt idx="1908">
                  <c:v>86.66667466362334</c:v>
                </c:pt>
                <c:pt idx="1909">
                  <c:v>86.66667466362334</c:v>
                </c:pt>
                <c:pt idx="1910">
                  <c:v>86.66667466362334</c:v>
                </c:pt>
                <c:pt idx="1911">
                  <c:v>86.66667466362334</c:v>
                </c:pt>
                <c:pt idx="1912">
                  <c:v>93.333342423041344</c:v>
                </c:pt>
                <c:pt idx="1913">
                  <c:v>86.66667466362334</c:v>
                </c:pt>
                <c:pt idx="1914">
                  <c:v>86.66667466362334</c:v>
                </c:pt>
                <c:pt idx="1915">
                  <c:v>86.66667466362334</c:v>
                </c:pt>
                <c:pt idx="1916">
                  <c:v>86.66667466362334</c:v>
                </c:pt>
                <c:pt idx="1917">
                  <c:v>86.66667466362334</c:v>
                </c:pt>
                <c:pt idx="1918">
                  <c:v>86.66667466362334</c:v>
                </c:pt>
                <c:pt idx="1919">
                  <c:v>86.66667466362334</c:v>
                </c:pt>
                <c:pt idx="1920">
                  <c:v>86.66667466362334</c:v>
                </c:pt>
                <c:pt idx="1921">
                  <c:v>86.66667466362334</c:v>
                </c:pt>
                <c:pt idx="1922">
                  <c:v>80.000006904204653</c:v>
                </c:pt>
                <c:pt idx="1923">
                  <c:v>80.000006904204653</c:v>
                </c:pt>
                <c:pt idx="1924">
                  <c:v>93.333342423041344</c:v>
                </c:pt>
                <c:pt idx="1925">
                  <c:v>86.66667466362334</c:v>
                </c:pt>
                <c:pt idx="1926">
                  <c:v>80.000006904204653</c:v>
                </c:pt>
                <c:pt idx="1927">
                  <c:v>86.66667466362334</c:v>
                </c:pt>
                <c:pt idx="1928">
                  <c:v>86.66667466362334</c:v>
                </c:pt>
                <c:pt idx="1929">
                  <c:v>80.000006904204653</c:v>
                </c:pt>
                <c:pt idx="1930">
                  <c:v>86.66667466362334</c:v>
                </c:pt>
                <c:pt idx="1931">
                  <c:v>86.66667466362334</c:v>
                </c:pt>
                <c:pt idx="1932">
                  <c:v>80.000006904204653</c:v>
                </c:pt>
                <c:pt idx="1933">
                  <c:v>80.000006904204653</c:v>
                </c:pt>
                <c:pt idx="1934">
                  <c:v>86.66667466362334</c:v>
                </c:pt>
                <c:pt idx="1935">
                  <c:v>80.000006904204653</c:v>
                </c:pt>
                <c:pt idx="1936">
                  <c:v>80.000006904204653</c:v>
                </c:pt>
                <c:pt idx="1937">
                  <c:v>73.333339144785995</c:v>
                </c:pt>
                <c:pt idx="1938">
                  <c:v>80.000006904204653</c:v>
                </c:pt>
                <c:pt idx="1939">
                  <c:v>86.66667466362334</c:v>
                </c:pt>
                <c:pt idx="1940">
                  <c:v>73.333339144785995</c:v>
                </c:pt>
                <c:pt idx="1941">
                  <c:v>80.000006904204653</c:v>
                </c:pt>
                <c:pt idx="1942">
                  <c:v>80.000006904204653</c:v>
                </c:pt>
                <c:pt idx="1943">
                  <c:v>80.000006904204653</c:v>
                </c:pt>
                <c:pt idx="1944">
                  <c:v>73.333339144785995</c:v>
                </c:pt>
                <c:pt idx="1945">
                  <c:v>73.333339144785995</c:v>
                </c:pt>
                <c:pt idx="1946">
                  <c:v>80.000006904204653</c:v>
                </c:pt>
                <c:pt idx="1947">
                  <c:v>80.000006904204653</c:v>
                </c:pt>
                <c:pt idx="1948">
                  <c:v>73.333339144785995</c:v>
                </c:pt>
                <c:pt idx="1949">
                  <c:v>73.333339144785995</c:v>
                </c:pt>
                <c:pt idx="1950">
                  <c:v>73.333339144785995</c:v>
                </c:pt>
                <c:pt idx="1951">
                  <c:v>80.000006904204653</c:v>
                </c:pt>
                <c:pt idx="1952">
                  <c:v>73.333339144785995</c:v>
                </c:pt>
                <c:pt idx="1953">
                  <c:v>73.333339144785995</c:v>
                </c:pt>
                <c:pt idx="1954">
                  <c:v>80.000006904204653</c:v>
                </c:pt>
                <c:pt idx="1955">
                  <c:v>73.333339144785995</c:v>
                </c:pt>
                <c:pt idx="1956">
                  <c:v>80.000006904204653</c:v>
                </c:pt>
                <c:pt idx="1957">
                  <c:v>73.333339144785995</c:v>
                </c:pt>
                <c:pt idx="1958">
                  <c:v>73.333339144785995</c:v>
                </c:pt>
                <c:pt idx="1959">
                  <c:v>73.333339144785995</c:v>
                </c:pt>
                <c:pt idx="1960">
                  <c:v>73.333339144785995</c:v>
                </c:pt>
                <c:pt idx="1961">
                  <c:v>73.333339144785995</c:v>
                </c:pt>
                <c:pt idx="1962">
                  <c:v>73.333339144785995</c:v>
                </c:pt>
                <c:pt idx="1963">
                  <c:v>73.333339144785995</c:v>
                </c:pt>
                <c:pt idx="1964">
                  <c:v>80.000006904204653</c:v>
                </c:pt>
                <c:pt idx="1965">
                  <c:v>73.333339144785995</c:v>
                </c:pt>
                <c:pt idx="1966">
                  <c:v>66.666671385368005</c:v>
                </c:pt>
                <c:pt idx="1967">
                  <c:v>73.333339144785995</c:v>
                </c:pt>
                <c:pt idx="1968">
                  <c:v>73.333339144785995</c:v>
                </c:pt>
                <c:pt idx="1969">
                  <c:v>73.333339144785995</c:v>
                </c:pt>
                <c:pt idx="1970">
                  <c:v>73.333339144785995</c:v>
                </c:pt>
                <c:pt idx="1971">
                  <c:v>73.333339144785995</c:v>
                </c:pt>
                <c:pt idx="1972">
                  <c:v>73.333339144785995</c:v>
                </c:pt>
                <c:pt idx="1973">
                  <c:v>66.666671385368005</c:v>
                </c:pt>
                <c:pt idx="1974">
                  <c:v>80.000006904204653</c:v>
                </c:pt>
                <c:pt idx="1975">
                  <c:v>66.666671385368005</c:v>
                </c:pt>
                <c:pt idx="1976">
                  <c:v>73.333339144785995</c:v>
                </c:pt>
                <c:pt idx="1977">
                  <c:v>66.666671385368005</c:v>
                </c:pt>
                <c:pt idx="1978">
                  <c:v>73.333339144785995</c:v>
                </c:pt>
                <c:pt idx="1979">
                  <c:v>66.666671385368005</c:v>
                </c:pt>
                <c:pt idx="1980">
                  <c:v>73.333339144785995</c:v>
                </c:pt>
                <c:pt idx="1981">
                  <c:v>66.666671385368005</c:v>
                </c:pt>
                <c:pt idx="1982">
                  <c:v>73.333339144785995</c:v>
                </c:pt>
                <c:pt idx="1983">
                  <c:v>66.666671385368005</c:v>
                </c:pt>
                <c:pt idx="1984">
                  <c:v>73.333339144785995</c:v>
                </c:pt>
                <c:pt idx="1985">
                  <c:v>66.666671385368005</c:v>
                </c:pt>
                <c:pt idx="1986">
                  <c:v>66.666671385368005</c:v>
                </c:pt>
                <c:pt idx="1987">
                  <c:v>66.666671385368005</c:v>
                </c:pt>
                <c:pt idx="1988">
                  <c:v>73.333339144785995</c:v>
                </c:pt>
                <c:pt idx="1989">
                  <c:v>66.666671385368005</c:v>
                </c:pt>
                <c:pt idx="1990">
                  <c:v>66.666671385368005</c:v>
                </c:pt>
                <c:pt idx="1991">
                  <c:v>66.666671385368005</c:v>
                </c:pt>
                <c:pt idx="1992">
                  <c:v>66.666671385368005</c:v>
                </c:pt>
                <c:pt idx="1993">
                  <c:v>66.666671385368005</c:v>
                </c:pt>
                <c:pt idx="1994">
                  <c:v>66.666671385368005</c:v>
                </c:pt>
                <c:pt idx="1995">
                  <c:v>66.666671385368005</c:v>
                </c:pt>
                <c:pt idx="1996">
                  <c:v>66.666671385368005</c:v>
                </c:pt>
                <c:pt idx="1997">
                  <c:v>66.666671385368005</c:v>
                </c:pt>
                <c:pt idx="1998">
                  <c:v>60.000003625949198</c:v>
                </c:pt>
                <c:pt idx="1999">
                  <c:v>66.666671385368005</c:v>
                </c:pt>
                <c:pt idx="2000">
                  <c:v>66.666671385368005</c:v>
                </c:pt>
                <c:pt idx="2001">
                  <c:v>66.666671385368005</c:v>
                </c:pt>
                <c:pt idx="2002">
                  <c:v>66.666671385368005</c:v>
                </c:pt>
                <c:pt idx="2003">
                  <c:v>66.666671385368005</c:v>
                </c:pt>
                <c:pt idx="2004">
                  <c:v>60.000003625949198</c:v>
                </c:pt>
                <c:pt idx="2005">
                  <c:v>66.666671385368005</c:v>
                </c:pt>
                <c:pt idx="2006">
                  <c:v>66.666671385368005</c:v>
                </c:pt>
                <c:pt idx="2007">
                  <c:v>60.000003625949198</c:v>
                </c:pt>
                <c:pt idx="2008">
                  <c:v>66.666671385368005</c:v>
                </c:pt>
                <c:pt idx="2009">
                  <c:v>66.666671385368005</c:v>
                </c:pt>
                <c:pt idx="2010">
                  <c:v>60.000003625949198</c:v>
                </c:pt>
                <c:pt idx="2011">
                  <c:v>66.666671385368005</c:v>
                </c:pt>
                <c:pt idx="2012">
                  <c:v>66.666671385368005</c:v>
                </c:pt>
                <c:pt idx="2013">
                  <c:v>60.000003625949198</c:v>
                </c:pt>
                <c:pt idx="2014">
                  <c:v>66.666671385368005</c:v>
                </c:pt>
                <c:pt idx="2015">
                  <c:v>66.666671385368005</c:v>
                </c:pt>
                <c:pt idx="2016">
                  <c:v>60.000003625949198</c:v>
                </c:pt>
                <c:pt idx="2017">
                  <c:v>66.666671385368005</c:v>
                </c:pt>
                <c:pt idx="2018">
                  <c:v>66.666671385368005</c:v>
                </c:pt>
                <c:pt idx="2019">
                  <c:v>66.666671385368005</c:v>
                </c:pt>
                <c:pt idx="2020">
                  <c:v>60.000003625949198</c:v>
                </c:pt>
                <c:pt idx="2021">
                  <c:v>66.666671385368005</c:v>
                </c:pt>
                <c:pt idx="2022">
                  <c:v>60.000003625949198</c:v>
                </c:pt>
                <c:pt idx="2023">
                  <c:v>66.666671385368005</c:v>
                </c:pt>
                <c:pt idx="2024">
                  <c:v>60.000003625949198</c:v>
                </c:pt>
                <c:pt idx="2025">
                  <c:v>66.666671385368005</c:v>
                </c:pt>
                <c:pt idx="2026">
                  <c:v>60.000003625949198</c:v>
                </c:pt>
                <c:pt idx="2027">
                  <c:v>66.666671385368005</c:v>
                </c:pt>
                <c:pt idx="2028">
                  <c:v>60.000003625949198</c:v>
                </c:pt>
                <c:pt idx="2029">
                  <c:v>60.000003625949198</c:v>
                </c:pt>
                <c:pt idx="2030">
                  <c:v>66.666671385368005</c:v>
                </c:pt>
                <c:pt idx="2031">
                  <c:v>60.000003625949198</c:v>
                </c:pt>
                <c:pt idx="2032">
                  <c:v>60.000003625949198</c:v>
                </c:pt>
                <c:pt idx="2033">
                  <c:v>66.666671385368005</c:v>
                </c:pt>
                <c:pt idx="2034">
                  <c:v>60.000003625949198</c:v>
                </c:pt>
                <c:pt idx="2035">
                  <c:v>60.000003625949198</c:v>
                </c:pt>
                <c:pt idx="2036">
                  <c:v>60.000003625949198</c:v>
                </c:pt>
                <c:pt idx="2037">
                  <c:v>60.000003625949198</c:v>
                </c:pt>
                <c:pt idx="2038">
                  <c:v>60.000003625949198</c:v>
                </c:pt>
                <c:pt idx="2039">
                  <c:v>60.000003625949198</c:v>
                </c:pt>
                <c:pt idx="2040">
                  <c:v>60.000003625949198</c:v>
                </c:pt>
                <c:pt idx="2041">
                  <c:v>60.000003625949198</c:v>
                </c:pt>
                <c:pt idx="2042">
                  <c:v>60.000003625949198</c:v>
                </c:pt>
                <c:pt idx="2043">
                  <c:v>60.000003625949198</c:v>
                </c:pt>
                <c:pt idx="2044">
                  <c:v>60.000003625949198</c:v>
                </c:pt>
                <c:pt idx="2045">
                  <c:v>60.000003625949198</c:v>
                </c:pt>
                <c:pt idx="2046">
                  <c:v>53.333335866530739</c:v>
                </c:pt>
                <c:pt idx="2047">
                  <c:v>60.000003625949198</c:v>
                </c:pt>
                <c:pt idx="2048">
                  <c:v>60.000003625949198</c:v>
                </c:pt>
                <c:pt idx="2049">
                  <c:v>60.000003625949198</c:v>
                </c:pt>
                <c:pt idx="2050">
                  <c:v>53.333335866530739</c:v>
                </c:pt>
                <c:pt idx="2051">
                  <c:v>60.000003625949198</c:v>
                </c:pt>
                <c:pt idx="2052">
                  <c:v>60.000003625949198</c:v>
                </c:pt>
                <c:pt idx="2053">
                  <c:v>53.333335866530739</c:v>
                </c:pt>
                <c:pt idx="2054">
                  <c:v>60.000003625949198</c:v>
                </c:pt>
                <c:pt idx="2055">
                  <c:v>53.333335866530739</c:v>
                </c:pt>
                <c:pt idx="2056">
                  <c:v>60.000003625949198</c:v>
                </c:pt>
                <c:pt idx="2057">
                  <c:v>60.000003625949198</c:v>
                </c:pt>
                <c:pt idx="2058">
                  <c:v>53.333335866530739</c:v>
                </c:pt>
                <c:pt idx="2059">
                  <c:v>60.000003625949198</c:v>
                </c:pt>
                <c:pt idx="2060">
                  <c:v>53.333335866530739</c:v>
                </c:pt>
                <c:pt idx="2061">
                  <c:v>60.000003625949198</c:v>
                </c:pt>
                <c:pt idx="2062">
                  <c:v>53.333335866530739</c:v>
                </c:pt>
                <c:pt idx="2063">
                  <c:v>60.000003625949198</c:v>
                </c:pt>
                <c:pt idx="2064">
                  <c:v>53.333335866530739</c:v>
                </c:pt>
                <c:pt idx="2065">
                  <c:v>53.333335866530739</c:v>
                </c:pt>
                <c:pt idx="2066">
                  <c:v>60.000003625949198</c:v>
                </c:pt>
                <c:pt idx="2067">
                  <c:v>53.333335866530739</c:v>
                </c:pt>
                <c:pt idx="2068">
                  <c:v>60.000003625949198</c:v>
                </c:pt>
                <c:pt idx="2069">
                  <c:v>53.333335866530739</c:v>
                </c:pt>
                <c:pt idx="2070">
                  <c:v>53.333335866530739</c:v>
                </c:pt>
                <c:pt idx="2071">
                  <c:v>53.333335866530739</c:v>
                </c:pt>
                <c:pt idx="2072">
                  <c:v>53.333335866530739</c:v>
                </c:pt>
                <c:pt idx="2073">
                  <c:v>60.000003625949198</c:v>
                </c:pt>
                <c:pt idx="2074">
                  <c:v>53.333335866530739</c:v>
                </c:pt>
                <c:pt idx="2075">
                  <c:v>53.333335866530739</c:v>
                </c:pt>
                <c:pt idx="2076">
                  <c:v>53.333335866530739</c:v>
                </c:pt>
                <c:pt idx="2077">
                  <c:v>53.333335866530739</c:v>
                </c:pt>
                <c:pt idx="2078">
                  <c:v>53.333335866530739</c:v>
                </c:pt>
                <c:pt idx="2079">
                  <c:v>53.333335866530739</c:v>
                </c:pt>
                <c:pt idx="2080">
                  <c:v>53.333335866530739</c:v>
                </c:pt>
                <c:pt idx="2081">
                  <c:v>53.333335866530739</c:v>
                </c:pt>
                <c:pt idx="2082">
                  <c:v>46.6666712115208</c:v>
                </c:pt>
                <c:pt idx="2083">
                  <c:v>53.333335866530739</c:v>
                </c:pt>
                <c:pt idx="2084">
                  <c:v>53.333335866530739</c:v>
                </c:pt>
                <c:pt idx="2085">
                  <c:v>53.333335866530739</c:v>
                </c:pt>
                <c:pt idx="2086">
                  <c:v>46.6666712115208</c:v>
                </c:pt>
                <c:pt idx="2087">
                  <c:v>53.333335866530739</c:v>
                </c:pt>
                <c:pt idx="2088">
                  <c:v>53.333335866530739</c:v>
                </c:pt>
                <c:pt idx="2089">
                  <c:v>46.6666712115208</c:v>
                </c:pt>
                <c:pt idx="2090">
                  <c:v>53.333335866530739</c:v>
                </c:pt>
                <c:pt idx="2091">
                  <c:v>53.333335866530739</c:v>
                </c:pt>
                <c:pt idx="2092">
                  <c:v>46.6666712115208</c:v>
                </c:pt>
                <c:pt idx="2093">
                  <c:v>53.333335866530739</c:v>
                </c:pt>
                <c:pt idx="2094">
                  <c:v>46.6666712115208</c:v>
                </c:pt>
                <c:pt idx="2095">
                  <c:v>53.333335866530739</c:v>
                </c:pt>
                <c:pt idx="2096">
                  <c:v>53.333335866530739</c:v>
                </c:pt>
                <c:pt idx="2097">
                  <c:v>46.6666712115208</c:v>
                </c:pt>
                <c:pt idx="2098">
                  <c:v>53.333335866530739</c:v>
                </c:pt>
                <c:pt idx="2099">
                  <c:v>53.333335866530739</c:v>
                </c:pt>
                <c:pt idx="2100">
                  <c:v>46.6666712115208</c:v>
                </c:pt>
                <c:pt idx="2101">
                  <c:v>53.333335866530739</c:v>
                </c:pt>
                <c:pt idx="2102">
                  <c:v>53.333335866530739</c:v>
                </c:pt>
                <c:pt idx="2103">
                  <c:v>46.6666712115208</c:v>
                </c:pt>
                <c:pt idx="2104">
                  <c:v>53.333335866530739</c:v>
                </c:pt>
                <c:pt idx="2105">
                  <c:v>53.333335866530739</c:v>
                </c:pt>
                <c:pt idx="2106">
                  <c:v>46.6666712115208</c:v>
                </c:pt>
                <c:pt idx="2107">
                  <c:v>53.333335866530739</c:v>
                </c:pt>
                <c:pt idx="2108">
                  <c:v>53.333335866530739</c:v>
                </c:pt>
                <c:pt idx="2109">
                  <c:v>53.333335866530739</c:v>
                </c:pt>
                <c:pt idx="2110">
                  <c:v>46.6666712115208</c:v>
                </c:pt>
                <c:pt idx="2111">
                  <c:v>53.333335866530739</c:v>
                </c:pt>
                <c:pt idx="2112">
                  <c:v>53.333335866530739</c:v>
                </c:pt>
                <c:pt idx="2113">
                  <c:v>53.333335866530739</c:v>
                </c:pt>
                <c:pt idx="2114">
                  <c:v>53.333335866530739</c:v>
                </c:pt>
                <c:pt idx="2115">
                  <c:v>53.333335866530739</c:v>
                </c:pt>
                <c:pt idx="2116">
                  <c:v>53.333335866530739</c:v>
                </c:pt>
                <c:pt idx="2117">
                  <c:v>53.333335866530739</c:v>
                </c:pt>
                <c:pt idx="2118">
                  <c:v>53.333335866530739</c:v>
                </c:pt>
                <c:pt idx="2119">
                  <c:v>46.6666712115208</c:v>
                </c:pt>
                <c:pt idx="2120">
                  <c:v>53.333335866530739</c:v>
                </c:pt>
                <c:pt idx="2121">
                  <c:v>53.333335866530739</c:v>
                </c:pt>
                <c:pt idx="2122">
                  <c:v>53.333335866530739</c:v>
                </c:pt>
                <c:pt idx="2123">
                  <c:v>53.333335866530739</c:v>
                </c:pt>
                <c:pt idx="2124">
                  <c:v>53.333335866530739</c:v>
                </c:pt>
                <c:pt idx="2125">
                  <c:v>53.333335866530739</c:v>
                </c:pt>
                <c:pt idx="2126">
                  <c:v>53.333335866530739</c:v>
                </c:pt>
                <c:pt idx="2127">
                  <c:v>53.333335866530739</c:v>
                </c:pt>
                <c:pt idx="2128">
                  <c:v>46.6666712115208</c:v>
                </c:pt>
                <c:pt idx="2129">
                  <c:v>53.333335866530739</c:v>
                </c:pt>
                <c:pt idx="2130">
                  <c:v>53.333335866530739</c:v>
                </c:pt>
                <c:pt idx="2131">
                  <c:v>46.6666712115208</c:v>
                </c:pt>
                <c:pt idx="2132">
                  <c:v>53.333335866530739</c:v>
                </c:pt>
                <c:pt idx="2133">
                  <c:v>53.333335866530739</c:v>
                </c:pt>
                <c:pt idx="2134">
                  <c:v>46.6666712115208</c:v>
                </c:pt>
                <c:pt idx="2135">
                  <c:v>53.333335866530739</c:v>
                </c:pt>
                <c:pt idx="2136">
                  <c:v>46.6666712115208</c:v>
                </c:pt>
                <c:pt idx="2137">
                  <c:v>53.333335866530739</c:v>
                </c:pt>
                <c:pt idx="2138">
                  <c:v>46.6666712115208</c:v>
                </c:pt>
                <c:pt idx="2139">
                  <c:v>53.333335866530739</c:v>
                </c:pt>
                <c:pt idx="2140">
                  <c:v>46.6666712115208</c:v>
                </c:pt>
                <c:pt idx="2141">
                  <c:v>53.333335866530739</c:v>
                </c:pt>
                <c:pt idx="2142">
                  <c:v>46.6666712115208</c:v>
                </c:pt>
                <c:pt idx="2143">
                  <c:v>46.6666712115208</c:v>
                </c:pt>
                <c:pt idx="2144">
                  <c:v>53.333335866530739</c:v>
                </c:pt>
                <c:pt idx="2145">
                  <c:v>46.6666712115208</c:v>
                </c:pt>
                <c:pt idx="2146">
                  <c:v>46.6666712115208</c:v>
                </c:pt>
                <c:pt idx="2147">
                  <c:v>46.6666712115208</c:v>
                </c:pt>
                <c:pt idx="2148">
                  <c:v>53.333335866530739</c:v>
                </c:pt>
                <c:pt idx="2149">
                  <c:v>46.6666712115208</c:v>
                </c:pt>
                <c:pt idx="2150">
                  <c:v>46.6666712115208</c:v>
                </c:pt>
                <c:pt idx="2151">
                  <c:v>53.333335866530739</c:v>
                </c:pt>
                <c:pt idx="2152">
                  <c:v>46.6666712115208</c:v>
                </c:pt>
                <c:pt idx="2153">
                  <c:v>46.6666712115208</c:v>
                </c:pt>
                <c:pt idx="2154">
                  <c:v>46.6666712115208</c:v>
                </c:pt>
                <c:pt idx="2155">
                  <c:v>53.333335866530739</c:v>
                </c:pt>
                <c:pt idx="2156">
                  <c:v>46.6666712115208</c:v>
                </c:pt>
                <c:pt idx="2157">
                  <c:v>46.6666712115208</c:v>
                </c:pt>
                <c:pt idx="2158">
                  <c:v>53.333335866530739</c:v>
                </c:pt>
                <c:pt idx="2159">
                  <c:v>46.6666712115208</c:v>
                </c:pt>
                <c:pt idx="2160">
                  <c:v>46.6666712115208</c:v>
                </c:pt>
                <c:pt idx="2161">
                  <c:v>46.6666712115208</c:v>
                </c:pt>
                <c:pt idx="2162">
                  <c:v>53.333335866530739</c:v>
                </c:pt>
                <c:pt idx="2163">
                  <c:v>46.6666712115208</c:v>
                </c:pt>
                <c:pt idx="2164">
                  <c:v>53.333335866530739</c:v>
                </c:pt>
                <c:pt idx="2165">
                  <c:v>46.6666712115208</c:v>
                </c:pt>
                <c:pt idx="2166">
                  <c:v>46.6666712115208</c:v>
                </c:pt>
                <c:pt idx="2167">
                  <c:v>46.6666712115208</c:v>
                </c:pt>
                <c:pt idx="2168">
                  <c:v>46.6666712115208</c:v>
                </c:pt>
                <c:pt idx="2169">
                  <c:v>53.333335866530739</c:v>
                </c:pt>
                <c:pt idx="2170">
                  <c:v>46.6666712115208</c:v>
                </c:pt>
                <c:pt idx="2171">
                  <c:v>46.6666712115208</c:v>
                </c:pt>
                <c:pt idx="2172">
                  <c:v>53.333335866530739</c:v>
                </c:pt>
                <c:pt idx="2173">
                  <c:v>46.6666712115208</c:v>
                </c:pt>
                <c:pt idx="2174">
                  <c:v>46.6666712115208</c:v>
                </c:pt>
                <c:pt idx="2175">
                  <c:v>46.6666712115208</c:v>
                </c:pt>
                <c:pt idx="2176">
                  <c:v>46.6666712115208</c:v>
                </c:pt>
                <c:pt idx="2177">
                  <c:v>53.333335866530739</c:v>
                </c:pt>
                <c:pt idx="2178">
                  <c:v>46.6666712115208</c:v>
                </c:pt>
                <c:pt idx="2179">
                  <c:v>46.6666712115208</c:v>
                </c:pt>
                <c:pt idx="2180">
                  <c:v>46.6666712115208</c:v>
                </c:pt>
                <c:pt idx="2181">
                  <c:v>46.6666712115208</c:v>
                </c:pt>
                <c:pt idx="2182">
                  <c:v>53.333335866530739</c:v>
                </c:pt>
                <c:pt idx="2183">
                  <c:v>46.6666712115208</c:v>
                </c:pt>
                <c:pt idx="2184">
                  <c:v>46.6666712115208</c:v>
                </c:pt>
                <c:pt idx="2185">
                  <c:v>46.6666712115208</c:v>
                </c:pt>
                <c:pt idx="2186">
                  <c:v>53.333335866530739</c:v>
                </c:pt>
                <c:pt idx="2187">
                  <c:v>40.000003452102327</c:v>
                </c:pt>
                <c:pt idx="2188">
                  <c:v>53.333335866530739</c:v>
                </c:pt>
                <c:pt idx="2189">
                  <c:v>46.6666712115208</c:v>
                </c:pt>
                <c:pt idx="2190">
                  <c:v>53.333335866530739</c:v>
                </c:pt>
                <c:pt idx="2191">
                  <c:v>46.6666712115208</c:v>
                </c:pt>
                <c:pt idx="2192">
                  <c:v>46.6666712115208</c:v>
                </c:pt>
                <c:pt idx="2193">
                  <c:v>53.333335866530739</c:v>
                </c:pt>
                <c:pt idx="2194">
                  <c:v>46.6666712115208</c:v>
                </c:pt>
                <c:pt idx="2195">
                  <c:v>53.333335866530739</c:v>
                </c:pt>
                <c:pt idx="2196">
                  <c:v>46.6666712115208</c:v>
                </c:pt>
                <c:pt idx="2197">
                  <c:v>46.6666712115208</c:v>
                </c:pt>
                <c:pt idx="2198">
                  <c:v>53.333335866530739</c:v>
                </c:pt>
                <c:pt idx="2199">
                  <c:v>53.333335866530739</c:v>
                </c:pt>
                <c:pt idx="2200">
                  <c:v>46.6666712115208</c:v>
                </c:pt>
                <c:pt idx="2201">
                  <c:v>53.333335866530739</c:v>
                </c:pt>
                <c:pt idx="2202">
                  <c:v>53.333335866530739</c:v>
                </c:pt>
                <c:pt idx="2203">
                  <c:v>53.333335866530739</c:v>
                </c:pt>
                <c:pt idx="2204">
                  <c:v>53.333335866530739</c:v>
                </c:pt>
                <c:pt idx="2205">
                  <c:v>53.333335866530739</c:v>
                </c:pt>
                <c:pt idx="2206">
                  <c:v>53.333335866530739</c:v>
                </c:pt>
                <c:pt idx="2207">
                  <c:v>53.333335866530739</c:v>
                </c:pt>
                <c:pt idx="2208">
                  <c:v>53.333335866530739</c:v>
                </c:pt>
                <c:pt idx="2209">
                  <c:v>60.000003625949198</c:v>
                </c:pt>
                <c:pt idx="2210">
                  <c:v>53.333335866530739</c:v>
                </c:pt>
                <c:pt idx="2211">
                  <c:v>53.333335866530739</c:v>
                </c:pt>
                <c:pt idx="2212">
                  <c:v>53.333335866530739</c:v>
                </c:pt>
                <c:pt idx="2213">
                  <c:v>53.333335866530739</c:v>
                </c:pt>
                <c:pt idx="2214">
                  <c:v>53.333335866530739</c:v>
                </c:pt>
                <c:pt idx="2215">
                  <c:v>53.333335866530739</c:v>
                </c:pt>
                <c:pt idx="2216">
                  <c:v>53.333335866530739</c:v>
                </c:pt>
                <c:pt idx="2217">
                  <c:v>53.333335866530739</c:v>
                </c:pt>
                <c:pt idx="2218">
                  <c:v>53.333335866530739</c:v>
                </c:pt>
                <c:pt idx="2219">
                  <c:v>53.333335866530739</c:v>
                </c:pt>
                <c:pt idx="2220">
                  <c:v>53.333335866530739</c:v>
                </c:pt>
                <c:pt idx="2221">
                  <c:v>53.333335866530739</c:v>
                </c:pt>
                <c:pt idx="2222">
                  <c:v>53.333335866530739</c:v>
                </c:pt>
                <c:pt idx="2223">
                  <c:v>53.333335866530739</c:v>
                </c:pt>
                <c:pt idx="2224">
                  <c:v>60.000003625949198</c:v>
                </c:pt>
                <c:pt idx="2225">
                  <c:v>53.333335866530739</c:v>
                </c:pt>
                <c:pt idx="2226">
                  <c:v>53.333335866530739</c:v>
                </c:pt>
                <c:pt idx="2227">
                  <c:v>53.333335866530739</c:v>
                </c:pt>
                <c:pt idx="2228">
                  <c:v>46.6666712115208</c:v>
                </c:pt>
                <c:pt idx="2229">
                  <c:v>46.6666712115208</c:v>
                </c:pt>
                <c:pt idx="2230">
                  <c:v>53.333335866530739</c:v>
                </c:pt>
                <c:pt idx="2231">
                  <c:v>53.333335866530739</c:v>
                </c:pt>
                <c:pt idx="2232">
                  <c:v>53.333335866530739</c:v>
                </c:pt>
                <c:pt idx="2233">
                  <c:v>53.333335866530739</c:v>
                </c:pt>
                <c:pt idx="2234">
                  <c:v>53.333335866530739</c:v>
                </c:pt>
                <c:pt idx="2235">
                  <c:v>53.333335866530739</c:v>
                </c:pt>
                <c:pt idx="2236">
                  <c:v>53.333335866530739</c:v>
                </c:pt>
                <c:pt idx="2237">
                  <c:v>60.000003625949198</c:v>
                </c:pt>
                <c:pt idx="2238">
                  <c:v>60.000003625949198</c:v>
                </c:pt>
                <c:pt idx="2239">
                  <c:v>60.000003625949198</c:v>
                </c:pt>
                <c:pt idx="2240">
                  <c:v>60.000003625949198</c:v>
                </c:pt>
                <c:pt idx="2241">
                  <c:v>53.333335866530739</c:v>
                </c:pt>
                <c:pt idx="2242">
                  <c:v>66.666671385368005</c:v>
                </c:pt>
                <c:pt idx="2243">
                  <c:v>60.000003625949198</c:v>
                </c:pt>
                <c:pt idx="2244">
                  <c:v>66.666671385368005</c:v>
                </c:pt>
                <c:pt idx="2245">
                  <c:v>66.666671385368005</c:v>
                </c:pt>
                <c:pt idx="2246">
                  <c:v>66.666671385368005</c:v>
                </c:pt>
                <c:pt idx="2247">
                  <c:v>60.000003625949198</c:v>
                </c:pt>
                <c:pt idx="2248">
                  <c:v>66.666671385368005</c:v>
                </c:pt>
                <c:pt idx="2249">
                  <c:v>66.666671385368005</c:v>
                </c:pt>
                <c:pt idx="2250">
                  <c:v>73.333339144785995</c:v>
                </c:pt>
                <c:pt idx="2251">
                  <c:v>66.666671385368005</c:v>
                </c:pt>
                <c:pt idx="2252">
                  <c:v>73.333339144785995</c:v>
                </c:pt>
                <c:pt idx="2253">
                  <c:v>73.333339144785995</c:v>
                </c:pt>
                <c:pt idx="2254">
                  <c:v>73.333339144785995</c:v>
                </c:pt>
                <c:pt idx="2255">
                  <c:v>73.333339144785995</c:v>
                </c:pt>
                <c:pt idx="2256">
                  <c:v>73.333339144785995</c:v>
                </c:pt>
                <c:pt idx="2257">
                  <c:v>86.66667466362334</c:v>
                </c:pt>
                <c:pt idx="2258">
                  <c:v>86.66667466362334</c:v>
                </c:pt>
                <c:pt idx="2259">
                  <c:v>86.66667466362334</c:v>
                </c:pt>
                <c:pt idx="2260">
                  <c:v>93.333342423041344</c:v>
                </c:pt>
                <c:pt idx="2261">
                  <c:v>100.00001018246</c:v>
                </c:pt>
                <c:pt idx="2262">
                  <c:v>80.000006904204653</c:v>
                </c:pt>
                <c:pt idx="2263">
                  <c:v>93.333342423041344</c:v>
                </c:pt>
                <c:pt idx="2264">
                  <c:v>106.66667173306134</c:v>
                </c:pt>
                <c:pt idx="2265">
                  <c:v>100.00001018246</c:v>
                </c:pt>
                <c:pt idx="2266">
                  <c:v>86.66667466362334</c:v>
                </c:pt>
                <c:pt idx="2267">
                  <c:v>113.33333949248001</c:v>
                </c:pt>
                <c:pt idx="2268">
                  <c:v>106.66667173306134</c:v>
                </c:pt>
                <c:pt idx="2269">
                  <c:v>100.00001018246</c:v>
                </c:pt>
                <c:pt idx="2270">
                  <c:v>106.66667173306134</c:v>
                </c:pt>
                <c:pt idx="2271">
                  <c:v>106.66667173306134</c:v>
                </c:pt>
                <c:pt idx="2272">
                  <c:v>106.66667173306134</c:v>
                </c:pt>
                <c:pt idx="2273">
                  <c:v>100.00001018246</c:v>
                </c:pt>
                <c:pt idx="2274">
                  <c:v>106.66667173306134</c:v>
                </c:pt>
                <c:pt idx="2275">
                  <c:v>113.33333949248001</c:v>
                </c:pt>
                <c:pt idx="2276">
                  <c:v>106.66667173306134</c:v>
                </c:pt>
                <c:pt idx="2277">
                  <c:v>106.66667173306134</c:v>
                </c:pt>
                <c:pt idx="2278">
                  <c:v>106.66667173306134</c:v>
                </c:pt>
                <c:pt idx="2279">
                  <c:v>106.66667173306134</c:v>
                </c:pt>
                <c:pt idx="2280">
                  <c:v>106.66667173306134</c:v>
                </c:pt>
                <c:pt idx="2281">
                  <c:v>106.66667173306134</c:v>
                </c:pt>
                <c:pt idx="2282">
                  <c:v>113.33333949248001</c:v>
                </c:pt>
                <c:pt idx="2283">
                  <c:v>113.33333949248001</c:v>
                </c:pt>
                <c:pt idx="2284">
                  <c:v>106.66667173306134</c:v>
                </c:pt>
                <c:pt idx="2285">
                  <c:v>113.33333949248001</c:v>
                </c:pt>
                <c:pt idx="2286">
                  <c:v>113.33333949248001</c:v>
                </c:pt>
                <c:pt idx="2287">
                  <c:v>106.66667173306134</c:v>
                </c:pt>
                <c:pt idx="2288">
                  <c:v>113.33333949248001</c:v>
                </c:pt>
                <c:pt idx="2289">
                  <c:v>120.00000725189867</c:v>
                </c:pt>
                <c:pt idx="2290">
                  <c:v>113.33333949248001</c:v>
                </c:pt>
                <c:pt idx="2291">
                  <c:v>113.33333949248001</c:v>
                </c:pt>
                <c:pt idx="2292">
                  <c:v>113.33333949248001</c:v>
                </c:pt>
                <c:pt idx="2293">
                  <c:v>113.33333949248001</c:v>
                </c:pt>
                <c:pt idx="2294">
                  <c:v>120.00000725189867</c:v>
                </c:pt>
                <c:pt idx="2295">
                  <c:v>120.00000725189867</c:v>
                </c:pt>
                <c:pt idx="2296">
                  <c:v>120.00000725189867</c:v>
                </c:pt>
                <c:pt idx="2297">
                  <c:v>120.00000725189867</c:v>
                </c:pt>
                <c:pt idx="2298">
                  <c:v>120.00000725189867</c:v>
                </c:pt>
                <c:pt idx="2299">
                  <c:v>120.00000725189867</c:v>
                </c:pt>
                <c:pt idx="2300">
                  <c:v>120.00000725189867</c:v>
                </c:pt>
                <c:pt idx="2301">
                  <c:v>120.00000725189867</c:v>
                </c:pt>
                <c:pt idx="2302">
                  <c:v>126.66667501131664</c:v>
                </c:pt>
                <c:pt idx="2303">
                  <c:v>120.00000725189867</c:v>
                </c:pt>
                <c:pt idx="2304">
                  <c:v>120.00000725189867</c:v>
                </c:pt>
                <c:pt idx="2305">
                  <c:v>126.66667501131664</c:v>
                </c:pt>
                <c:pt idx="2306">
                  <c:v>120.00000725189867</c:v>
                </c:pt>
                <c:pt idx="2307">
                  <c:v>126.66667501131664</c:v>
                </c:pt>
                <c:pt idx="2308">
                  <c:v>126.66667501131664</c:v>
                </c:pt>
                <c:pt idx="2309">
                  <c:v>126.66667501131664</c:v>
                </c:pt>
                <c:pt idx="2310">
                  <c:v>120.00000725189867</c:v>
                </c:pt>
                <c:pt idx="2311">
                  <c:v>126.66667501131664</c:v>
                </c:pt>
                <c:pt idx="2312">
                  <c:v>120.00000725189867</c:v>
                </c:pt>
                <c:pt idx="2313">
                  <c:v>120.00000725189867</c:v>
                </c:pt>
                <c:pt idx="2314">
                  <c:v>126.66667501131664</c:v>
                </c:pt>
                <c:pt idx="2315">
                  <c:v>126.66667501131664</c:v>
                </c:pt>
                <c:pt idx="2316">
                  <c:v>133.33334277073533</c:v>
                </c:pt>
                <c:pt idx="2317">
                  <c:v>133.33334277073533</c:v>
                </c:pt>
                <c:pt idx="2318">
                  <c:v>133.33334277073533</c:v>
                </c:pt>
                <c:pt idx="2319">
                  <c:v>140.00001053015401</c:v>
                </c:pt>
                <c:pt idx="2320">
                  <c:v>126.66667501131664</c:v>
                </c:pt>
                <c:pt idx="2321">
                  <c:v>140.00001053015401</c:v>
                </c:pt>
                <c:pt idx="2322">
                  <c:v>146.66667828957267</c:v>
                </c:pt>
                <c:pt idx="2323">
                  <c:v>146.66667828957267</c:v>
                </c:pt>
                <c:pt idx="2324">
                  <c:v>140.00001053015401</c:v>
                </c:pt>
                <c:pt idx="2325">
                  <c:v>146.66667828957267</c:v>
                </c:pt>
                <c:pt idx="2326">
                  <c:v>146.66667828957267</c:v>
                </c:pt>
                <c:pt idx="2327">
                  <c:v>133.33334277073533</c:v>
                </c:pt>
                <c:pt idx="2328">
                  <c:v>146.66667828957267</c:v>
                </c:pt>
                <c:pt idx="2329">
                  <c:v>140.00001053015401</c:v>
                </c:pt>
                <c:pt idx="2330">
                  <c:v>126.66667501131664</c:v>
                </c:pt>
                <c:pt idx="2331">
                  <c:v>146.66667828957267</c:v>
                </c:pt>
                <c:pt idx="2332">
                  <c:v>146.66667828957267</c:v>
                </c:pt>
                <c:pt idx="2333">
                  <c:v>133.33334277073533</c:v>
                </c:pt>
                <c:pt idx="2334">
                  <c:v>140.00001053015401</c:v>
                </c:pt>
                <c:pt idx="2335">
                  <c:v>146.66667828957267</c:v>
                </c:pt>
                <c:pt idx="2336">
                  <c:v>140.00001053015401</c:v>
                </c:pt>
                <c:pt idx="2337">
                  <c:v>140.00001053015401</c:v>
                </c:pt>
                <c:pt idx="2338">
                  <c:v>146.66667828957267</c:v>
                </c:pt>
                <c:pt idx="2339">
                  <c:v>140.00001053015401</c:v>
                </c:pt>
                <c:pt idx="2340">
                  <c:v>133.33334277073533</c:v>
                </c:pt>
                <c:pt idx="2341">
                  <c:v>146.66667828957267</c:v>
                </c:pt>
                <c:pt idx="2342">
                  <c:v>133.33334277073533</c:v>
                </c:pt>
                <c:pt idx="2343">
                  <c:v>140.00001053015401</c:v>
                </c:pt>
                <c:pt idx="2344">
                  <c:v>146.66667828957267</c:v>
                </c:pt>
                <c:pt idx="2345">
                  <c:v>133.33334277073533</c:v>
                </c:pt>
                <c:pt idx="2346">
                  <c:v>140.00001053015401</c:v>
                </c:pt>
                <c:pt idx="2347">
                  <c:v>140.00001053015401</c:v>
                </c:pt>
                <c:pt idx="2348">
                  <c:v>140.00001053015401</c:v>
                </c:pt>
                <c:pt idx="2349">
                  <c:v>140.00001053015401</c:v>
                </c:pt>
                <c:pt idx="2350">
                  <c:v>140.00001053015401</c:v>
                </c:pt>
                <c:pt idx="2351">
                  <c:v>133.33334277073533</c:v>
                </c:pt>
                <c:pt idx="2352">
                  <c:v>140.00001053015401</c:v>
                </c:pt>
                <c:pt idx="2353">
                  <c:v>140.00001053015401</c:v>
                </c:pt>
                <c:pt idx="2354">
                  <c:v>133.33334277073533</c:v>
                </c:pt>
                <c:pt idx="2355">
                  <c:v>140.00001053015401</c:v>
                </c:pt>
                <c:pt idx="2356">
                  <c:v>133.33334277073533</c:v>
                </c:pt>
                <c:pt idx="2357">
                  <c:v>140.00001053015401</c:v>
                </c:pt>
                <c:pt idx="2358">
                  <c:v>133.33334277073533</c:v>
                </c:pt>
                <c:pt idx="2359">
                  <c:v>140.00001053015401</c:v>
                </c:pt>
                <c:pt idx="2360">
                  <c:v>133.33334277073533</c:v>
                </c:pt>
                <c:pt idx="2361">
                  <c:v>133.33334277073533</c:v>
                </c:pt>
                <c:pt idx="2362">
                  <c:v>133.33334277073533</c:v>
                </c:pt>
                <c:pt idx="2363">
                  <c:v>133.33334277073533</c:v>
                </c:pt>
                <c:pt idx="2364">
                  <c:v>133.33334277073533</c:v>
                </c:pt>
                <c:pt idx="2365">
                  <c:v>133.33334277073533</c:v>
                </c:pt>
                <c:pt idx="2366">
                  <c:v>133.33334277073533</c:v>
                </c:pt>
                <c:pt idx="2367">
                  <c:v>126.66667501131664</c:v>
                </c:pt>
                <c:pt idx="2368">
                  <c:v>126.66667501131664</c:v>
                </c:pt>
                <c:pt idx="2369">
                  <c:v>133.33334277073533</c:v>
                </c:pt>
                <c:pt idx="2370">
                  <c:v>126.66667501131664</c:v>
                </c:pt>
                <c:pt idx="2371">
                  <c:v>126.66667501131664</c:v>
                </c:pt>
                <c:pt idx="2372">
                  <c:v>133.33334277073533</c:v>
                </c:pt>
                <c:pt idx="2373">
                  <c:v>126.66667501131664</c:v>
                </c:pt>
                <c:pt idx="2374">
                  <c:v>120.00000725189867</c:v>
                </c:pt>
                <c:pt idx="2375">
                  <c:v>126.66667501131664</c:v>
                </c:pt>
                <c:pt idx="2376">
                  <c:v>120.00000725189867</c:v>
                </c:pt>
                <c:pt idx="2377">
                  <c:v>126.66667501131664</c:v>
                </c:pt>
                <c:pt idx="2378">
                  <c:v>120.00000725189867</c:v>
                </c:pt>
                <c:pt idx="2379">
                  <c:v>133.33334277073533</c:v>
                </c:pt>
                <c:pt idx="2380">
                  <c:v>120.00000725189867</c:v>
                </c:pt>
                <c:pt idx="2381">
                  <c:v>120.00000725189867</c:v>
                </c:pt>
                <c:pt idx="2382">
                  <c:v>126.66667501131664</c:v>
                </c:pt>
                <c:pt idx="2383">
                  <c:v>113.33333949248001</c:v>
                </c:pt>
                <c:pt idx="2384">
                  <c:v>120.00000725189867</c:v>
                </c:pt>
                <c:pt idx="2385">
                  <c:v>120.00000725189867</c:v>
                </c:pt>
                <c:pt idx="2386">
                  <c:v>126.66667501131664</c:v>
                </c:pt>
                <c:pt idx="2387">
                  <c:v>120.00000725189867</c:v>
                </c:pt>
                <c:pt idx="2388">
                  <c:v>120.00000725189867</c:v>
                </c:pt>
                <c:pt idx="2389">
                  <c:v>113.33333949248001</c:v>
                </c:pt>
                <c:pt idx="2390">
                  <c:v>120.00000725189867</c:v>
                </c:pt>
                <c:pt idx="2391">
                  <c:v>113.33333949248001</c:v>
                </c:pt>
                <c:pt idx="2392">
                  <c:v>120.00000725189867</c:v>
                </c:pt>
                <c:pt idx="2393">
                  <c:v>120.00000725189867</c:v>
                </c:pt>
                <c:pt idx="2394">
                  <c:v>120.00000725189867</c:v>
                </c:pt>
                <c:pt idx="2395">
                  <c:v>120.00000725189867</c:v>
                </c:pt>
                <c:pt idx="2396">
                  <c:v>113.33333949248001</c:v>
                </c:pt>
                <c:pt idx="2397">
                  <c:v>113.33333949248001</c:v>
                </c:pt>
                <c:pt idx="2398">
                  <c:v>113.33333949248001</c:v>
                </c:pt>
                <c:pt idx="2399">
                  <c:v>120.00000725189867</c:v>
                </c:pt>
                <c:pt idx="2400">
                  <c:v>113.33333949248001</c:v>
                </c:pt>
                <c:pt idx="2401">
                  <c:v>113.33333949248001</c:v>
                </c:pt>
                <c:pt idx="2402">
                  <c:v>113.33333949248001</c:v>
                </c:pt>
                <c:pt idx="2403">
                  <c:v>113.33333949248001</c:v>
                </c:pt>
                <c:pt idx="2404">
                  <c:v>106.66667173306134</c:v>
                </c:pt>
                <c:pt idx="2405">
                  <c:v>113.33333949248001</c:v>
                </c:pt>
                <c:pt idx="2406">
                  <c:v>106.66667173306134</c:v>
                </c:pt>
                <c:pt idx="2407">
                  <c:v>113.33333949248001</c:v>
                </c:pt>
                <c:pt idx="2408">
                  <c:v>113.33333949248001</c:v>
                </c:pt>
                <c:pt idx="2409">
                  <c:v>106.66667173306134</c:v>
                </c:pt>
                <c:pt idx="2410">
                  <c:v>106.66667173306134</c:v>
                </c:pt>
                <c:pt idx="2411">
                  <c:v>113.33333949248001</c:v>
                </c:pt>
                <c:pt idx="2412">
                  <c:v>106.66667173306134</c:v>
                </c:pt>
                <c:pt idx="2413">
                  <c:v>106.66667173306134</c:v>
                </c:pt>
                <c:pt idx="2414">
                  <c:v>106.66667173306134</c:v>
                </c:pt>
                <c:pt idx="2415">
                  <c:v>106.66667173306134</c:v>
                </c:pt>
                <c:pt idx="2416">
                  <c:v>100.00001018246</c:v>
                </c:pt>
                <c:pt idx="2417">
                  <c:v>106.66667173306134</c:v>
                </c:pt>
                <c:pt idx="2418">
                  <c:v>100.00001018246</c:v>
                </c:pt>
                <c:pt idx="2419">
                  <c:v>106.66667173306134</c:v>
                </c:pt>
                <c:pt idx="2420">
                  <c:v>100.00001018246</c:v>
                </c:pt>
                <c:pt idx="2421">
                  <c:v>100.00001018246</c:v>
                </c:pt>
                <c:pt idx="2422">
                  <c:v>100.00001018246</c:v>
                </c:pt>
                <c:pt idx="2423">
                  <c:v>100.00001018246</c:v>
                </c:pt>
                <c:pt idx="2424">
                  <c:v>100.00001018246</c:v>
                </c:pt>
                <c:pt idx="2425">
                  <c:v>93.333342423041344</c:v>
                </c:pt>
                <c:pt idx="2426">
                  <c:v>100.00001018246</c:v>
                </c:pt>
                <c:pt idx="2427">
                  <c:v>100.00001018246</c:v>
                </c:pt>
                <c:pt idx="2428">
                  <c:v>93.333342423041344</c:v>
                </c:pt>
                <c:pt idx="2429">
                  <c:v>93.333342423041344</c:v>
                </c:pt>
                <c:pt idx="2430">
                  <c:v>100.00001018246</c:v>
                </c:pt>
                <c:pt idx="2431">
                  <c:v>93.333342423041344</c:v>
                </c:pt>
                <c:pt idx="2432">
                  <c:v>93.333342423041344</c:v>
                </c:pt>
                <c:pt idx="2433">
                  <c:v>93.333342423041344</c:v>
                </c:pt>
                <c:pt idx="2434">
                  <c:v>93.333342423041344</c:v>
                </c:pt>
                <c:pt idx="2435">
                  <c:v>93.333342423041344</c:v>
                </c:pt>
                <c:pt idx="2436">
                  <c:v>93.333342423041344</c:v>
                </c:pt>
                <c:pt idx="2437">
                  <c:v>93.333342423041344</c:v>
                </c:pt>
                <c:pt idx="2438">
                  <c:v>93.333342423041344</c:v>
                </c:pt>
                <c:pt idx="2439">
                  <c:v>86.66667466362334</c:v>
                </c:pt>
                <c:pt idx="2440">
                  <c:v>93.333342423041344</c:v>
                </c:pt>
                <c:pt idx="2441">
                  <c:v>86.66667466362334</c:v>
                </c:pt>
                <c:pt idx="2442">
                  <c:v>93.333342423041344</c:v>
                </c:pt>
                <c:pt idx="2443">
                  <c:v>86.66667466362334</c:v>
                </c:pt>
                <c:pt idx="2444">
                  <c:v>86.66667466362334</c:v>
                </c:pt>
                <c:pt idx="2445">
                  <c:v>93.333342423041344</c:v>
                </c:pt>
                <c:pt idx="2446">
                  <c:v>86.66667466362334</c:v>
                </c:pt>
                <c:pt idx="2447">
                  <c:v>86.66667466362334</c:v>
                </c:pt>
                <c:pt idx="2448">
                  <c:v>86.66667466362334</c:v>
                </c:pt>
                <c:pt idx="2449">
                  <c:v>86.66667466362334</c:v>
                </c:pt>
                <c:pt idx="2450">
                  <c:v>86.66667466362334</c:v>
                </c:pt>
                <c:pt idx="2451">
                  <c:v>86.66667466362334</c:v>
                </c:pt>
                <c:pt idx="2452">
                  <c:v>86.66667466362334</c:v>
                </c:pt>
                <c:pt idx="2453">
                  <c:v>86.66667466362334</c:v>
                </c:pt>
                <c:pt idx="2454">
                  <c:v>80.000006904204653</c:v>
                </c:pt>
                <c:pt idx="2455">
                  <c:v>86.66667466362334</c:v>
                </c:pt>
                <c:pt idx="2456">
                  <c:v>86.66667466362334</c:v>
                </c:pt>
                <c:pt idx="2457">
                  <c:v>80.000006904204653</c:v>
                </c:pt>
                <c:pt idx="2458">
                  <c:v>86.66667466362334</c:v>
                </c:pt>
                <c:pt idx="2459">
                  <c:v>80.000006904204653</c:v>
                </c:pt>
                <c:pt idx="2460">
                  <c:v>80.000006904204653</c:v>
                </c:pt>
                <c:pt idx="2461">
                  <c:v>86.66667466362334</c:v>
                </c:pt>
                <c:pt idx="2462">
                  <c:v>80.000006904204653</c:v>
                </c:pt>
                <c:pt idx="2463">
                  <c:v>80.000006904204653</c:v>
                </c:pt>
                <c:pt idx="2464">
                  <c:v>80.000006904204653</c:v>
                </c:pt>
                <c:pt idx="2465">
                  <c:v>80.000006904204653</c:v>
                </c:pt>
                <c:pt idx="2466">
                  <c:v>80.000006904204653</c:v>
                </c:pt>
                <c:pt idx="2467">
                  <c:v>80.000006904204653</c:v>
                </c:pt>
                <c:pt idx="2468">
                  <c:v>80.000006904204653</c:v>
                </c:pt>
                <c:pt idx="2469">
                  <c:v>80.000006904204653</c:v>
                </c:pt>
                <c:pt idx="2470">
                  <c:v>80.000006904204653</c:v>
                </c:pt>
                <c:pt idx="2471">
                  <c:v>73.333339144785995</c:v>
                </c:pt>
                <c:pt idx="2472">
                  <c:v>80.000006904204653</c:v>
                </c:pt>
                <c:pt idx="2473">
                  <c:v>73.333339144785995</c:v>
                </c:pt>
                <c:pt idx="2474">
                  <c:v>80.000006904204653</c:v>
                </c:pt>
                <c:pt idx="2475">
                  <c:v>80.000006904204653</c:v>
                </c:pt>
                <c:pt idx="2476">
                  <c:v>73.333339144785995</c:v>
                </c:pt>
                <c:pt idx="2477">
                  <c:v>73.333339144785995</c:v>
                </c:pt>
                <c:pt idx="2478">
                  <c:v>80.000006904204653</c:v>
                </c:pt>
                <c:pt idx="2479">
                  <c:v>73.333339144785995</c:v>
                </c:pt>
                <c:pt idx="2480">
                  <c:v>73.333339144785995</c:v>
                </c:pt>
                <c:pt idx="2481">
                  <c:v>73.333339144785995</c:v>
                </c:pt>
                <c:pt idx="2482">
                  <c:v>80.000006904204653</c:v>
                </c:pt>
                <c:pt idx="2483">
                  <c:v>73.333339144785995</c:v>
                </c:pt>
                <c:pt idx="2484">
                  <c:v>73.333339144785995</c:v>
                </c:pt>
                <c:pt idx="2485">
                  <c:v>73.333339144785995</c:v>
                </c:pt>
                <c:pt idx="2486">
                  <c:v>73.333339144785995</c:v>
                </c:pt>
                <c:pt idx="2487">
                  <c:v>73.333339144785995</c:v>
                </c:pt>
                <c:pt idx="2488">
                  <c:v>73.333339144785995</c:v>
                </c:pt>
                <c:pt idx="2489">
                  <c:v>73.333339144785995</c:v>
                </c:pt>
                <c:pt idx="2490">
                  <c:v>73.333339144785995</c:v>
                </c:pt>
                <c:pt idx="2491">
                  <c:v>73.333339144785995</c:v>
                </c:pt>
                <c:pt idx="2492">
                  <c:v>73.333339144785995</c:v>
                </c:pt>
                <c:pt idx="2493">
                  <c:v>73.333339144785995</c:v>
                </c:pt>
                <c:pt idx="2494">
                  <c:v>73.333339144785995</c:v>
                </c:pt>
                <c:pt idx="2495">
                  <c:v>73.333339144785995</c:v>
                </c:pt>
                <c:pt idx="2496">
                  <c:v>73.333339144785995</c:v>
                </c:pt>
                <c:pt idx="2497">
                  <c:v>73.333339144785995</c:v>
                </c:pt>
                <c:pt idx="2498">
                  <c:v>73.333339144785995</c:v>
                </c:pt>
                <c:pt idx="2499">
                  <c:v>73.333339144785995</c:v>
                </c:pt>
                <c:pt idx="2500">
                  <c:v>73.333339144785995</c:v>
                </c:pt>
                <c:pt idx="2501">
                  <c:v>73.333339144785995</c:v>
                </c:pt>
                <c:pt idx="2502">
                  <c:v>66.666671385368005</c:v>
                </c:pt>
                <c:pt idx="2503">
                  <c:v>73.333339144785995</c:v>
                </c:pt>
                <c:pt idx="2504">
                  <c:v>73.333339144785995</c:v>
                </c:pt>
                <c:pt idx="2505">
                  <c:v>73.333339144785995</c:v>
                </c:pt>
                <c:pt idx="2506">
                  <c:v>73.333339144785995</c:v>
                </c:pt>
                <c:pt idx="2507">
                  <c:v>73.333339144785995</c:v>
                </c:pt>
                <c:pt idx="2508">
                  <c:v>73.333339144785995</c:v>
                </c:pt>
                <c:pt idx="2509">
                  <c:v>73.333339144785995</c:v>
                </c:pt>
                <c:pt idx="2510">
                  <c:v>73.333339144785995</c:v>
                </c:pt>
                <c:pt idx="2511">
                  <c:v>66.666671385368005</c:v>
                </c:pt>
                <c:pt idx="2512">
                  <c:v>73.333339144785995</c:v>
                </c:pt>
                <c:pt idx="2513">
                  <c:v>73.333339144785995</c:v>
                </c:pt>
                <c:pt idx="2514">
                  <c:v>73.333339144785995</c:v>
                </c:pt>
                <c:pt idx="2515">
                  <c:v>73.333339144785995</c:v>
                </c:pt>
                <c:pt idx="2516">
                  <c:v>66.666671385368005</c:v>
                </c:pt>
                <c:pt idx="2517">
                  <c:v>73.333339144785995</c:v>
                </c:pt>
                <c:pt idx="2518">
                  <c:v>66.666671385368005</c:v>
                </c:pt>
                <c:pt idx="2519">
                  <c:v>73.333339144785995</c:v>
                </c:pt>
                <c:pt idx="2520">
                  <c:v>73.333339144785995</c:v>
                </c:pt>
                <c:pt idx="2521">
                  <c:v>66.666671385368005</c:v>
                </c:pt>
                <c:pt idx="2522">
                  <c:v>73.333339144785995</c:v>
                </c:pt>
                <c:pt idx="2523">
                  <c:v>66.666671385368005</c:v>
                </c:pt>
                <c:pt idx="2524">
                  <c:v>73.333339144785995</c:v>
                </c:pt>
                <c:pt idx="2525">
                  <c:v>66.666671385368005</c:v>
                </c:pt>
                <c:pt idx="2526">
                  <c:v>73.333339144785995</c:v>
                </c:pt>
                <c:pt idx="2527">
                  <c:v>73.333339144785995</c:v>
                </c:pt>
                <c:pt idx="2528">
                  <c:v>66.666671385368005</c:v>
                </c:pt>
                <c:pt idx="2529">
                  <c:v>73.333339144785995</c:v>
                </c:pt>
                <c:pt idx="2530">
                  <c:v>66.666671385368005</c:v>
                </c:pt>
                <c:pt idx="2531">
                  <c:v>73.333339144785995</c:v>
                </c:pt>
                <c:pt idx="2532">
                  <c:v>66.666671385368005</c:v>
                </c:pt>
                <c:pt idx="2533">
                  <c:v>73.333339144785995</c:v>
                </c:pt>
                <c:pt idx="2534">
                  <c:v>66.666671385368005</c:v>
                </c:pt>
                <c:pt idx="2535">
                  <c:v>73.333339144785995</c:v>
                </c:pt>
                <c:pt idx="2536">
                  <c:v>66.666671385368005</c:v>
                </c:pt>
                <c:pt idx="2537">
                  <c:v>66.666671385368005</c:v>
                </c:pt>
                <c:pt idx="2538">
                  <c:v>73.333339144785995</c:v>
                </c:pt>
                <c:pt idx="2539">
                  <c:v>66.666671385368005</c:v>
                </c:pt>
                <c:pt idx="2540">
                  <c:v>66.666671385368005</c:v>
                </c:pt>
                <c:pt idx="2541">
                  <c:v>66.666671385368005</c:v>
                </c:pt>
                <c:pt idx="2542">
                  <c:v>66.666671385368005</c:v>
                </c:pt>
                <c:pt idx="2543">
                  <c:v>66.666671385368005</c:v>
                </c:pt>
                <c:pt idx="2544">
                  <c:v>66.666671385368005</c:v>
                </c:pt>
                <c:pt idx="2545">
                  <c:v>66.666671385368005</c:v>
                </c:pt>
                <c:pt idx="2546">
                  <c:v>66.666671385368005</c:v>
                </c:pt>
                <c:pt idx="2547">
                  <c:v>66.666671385368005</c:v>
                </c:pt>
                <c:pt idx="2548">
                  <c:v>73.333339144785995</c:v>
                </c:pt>
                <c:pt idx="2549">
                  <c:v>66.666671385368005</c:v>
                </c:pt>
                <c:pt idx="2550">
                  <c:v>66.666671385368005</c:v>
                </c:pt>
                <c:pt idx="2551">
                  <c:v>66.666671385368005</c:v>
                </c:pt>
                <c:pt idx="2552">
                  <c:v>73.333339144785995</c:v>
                </c:pt>
                <c:pt idx="2553">
                  <c:v>66.666671385368005</c:v>
                </c:pt>
                <c:pt idx="2554">
                  <c:v>66.666671385368005</c:v>
                </c:pt>
                <c:pt idx="2555">
                  <c:v>60.000003625949198</c:v>
                </c:pt>
                <c:pt idx="2556">
                  <c:v>66.666671385368005</c:v>
                </c:pt>
                <c:pt idx="2557">
                  <c:v>66.666671385368005</c:v>
                </c:pt>
                <c:pt idx="2558">
                  <c:v>66.666671385368005</c:v>
                </c:pt>
                <c:pt idx="2559">
                  <c:v>66.666671385368005</c:v>
                </c:pt>
                <c:pt idx="2560">
                  <c:v>66.666671385368005</c:v>
                </c:pt>
                <c:pt idx="2561">
                  <c:v>66.666671385368005</c:v>
                </c:pt>
                <c:pt idx="2562">
                  <c:v>66.666671385368005</c:v>
                </c:pt>
                <c:pt idx="2563">
                  <c:v>60.000003625949198</c:v>
                </c:pt>
                <c:pt idx="2564">
                  <c:v>60.000003625949198</c:v>
                </c:pt>
                <c:pt idx="2565">
                  <c:v>66.666671385368005</c:v>
                </c:pt>
                <c:pt idx="2566">
                  <c:v>60.000003625949198</c:v>
                </c:pt>
                <c:pt idx="2567">
                  <c:v>60.000003625949198</c:v>
                </c:pt>
                <c:pt idx="2568">
                  <c:v>66.666671385368005</c:v>
                </c:pt>
                <c:pt idx="2569">
                  <c:v>60.000003625949198</c:v>
                </c:pt>
                <c:pt idx="2570">
                  <c:v>66.666671385368005</c:v>
                </c:pt>
                <c:pt idx="2571">
                  <c:v>66.666671385368005</c:v>
                </c:pt>
                <c:pt idx="2572">
                  <c:v>66.666671385368005</c:v>
                </c:pt>
                <c:pt idx="2573">
                  <c:v>73.333339144785995</c:v>
                </c:pt>
                <c:pt idx="2574">
                  <c:v>66.666671385368005</c:v>
                </c:pt>
                <c:pt idx="2575">
                  <c:v>60.000003625949198</c:v>
                </c:pt>
                <c:pt idx="2576">
                  <c:v>66.666671385368005</c:v>
                </c:pt>
                <c:pt idx="2577">
                  <c:v>66.666671385368005</c:v>
                </c:pt>
                <c:pt idx="2578">
                  <c:v>60.000003625949198</c:v>
                </c:pt>
                <c:pt idx="2579">
                  <c:v>66.666671385368005</c:v>
                </c:pt>
                <c:pt idx="2580">
                  <c:v>73.333339144785995</c:v>
                </c:pt>
                <c:pt idx="2581">
                  <c:v>66.666671385368005</c:v>
                </c:pt>
                <c:pt idx="2582">
                  <c:v>66.666671385368005</c:v>
                </c:pt>
                <c:pt idx="2583">
                  <c:v>60.000003625949198</c:v>
                </c:pt>
                <c:pt idx="2584">
                  <c:v>66.666671385368005</c:v>
                </c:pt>
                <c:pt idx="2585">
                  <c:v>80.000006904204653</c:v>
                </c:pt>
                <c:pt idx="2586">
                  <c:v>60.000003625949198</c:v>
                </c:pt>
                <c:pt idx="2587">
                  <c:v>66.666671385368005</c:v>
                </c:pt>
                <c:pt idx="2588">
                  <c:v>66.666671385368005</c:v>
                </c:pt>
                <c:pt idx="2589">
                  <c:v>80.000006904204653</c:v>
                </c:pt>
                <c:pt idx="2590">
                  <c:v>80.000006904204653</c:v>
                </c:pt>
                <c:pt idx="2591">
                  <c:v>73.333339144785995</c:v>
                </c:pt>
                <c:pt idx="2592">
                  <c:v>66.666671385368005</c:v>
                </c:pt>
                <c:pt idx="2593">
                  <c:v>66.666671385368005</c:v>
                </c:pt>
                <c:pt idx="2594">
                  <c:v>60.000003625949198</c:v>
                </c:pt>
                <c:pt idx="2595">
                  <c:v>66.666671385368005</c:v>
                </c:pt>
                <c:pt idx="2596">
                  <c:v>80.000006904204653</c:v>
                </c:pt>
                <c:pt idx="2597">
                  <c:v>73.333339144785995</c:v>
                </c:pt>
                <c:pt idx="2598">
                  <c:v>60.000003625949198</c:v>
                </c:pt>
                <c:pt idx="2599">
                  <c:v>60.000003625949198</c:v>
                </c:pt>
                <c:pt idx="2600">
                  <c:v>66.666671385368005</c:v>
                </c:pt>
                <c:pt idx="2601">
                  <c:v>66.666671385368005</c:v>
                </c:pt>
                <c:pt idx="2602">
                  <c:v>66.666671385368005</c:v>
                </c:pt>
                <c:pt idx="2603">
                  <c:v>80.000006904204653</c:v>
                </c:pt>
                <c:pt idx="2604">
                  <c:v>73.333339144785995</c:v>
                </c:pt>
                <c:pt idx="2605">
                  <c:v>73.333339144785995</c:v>
                </c:pt>
                <c:pt idx="2606">
                  <c:v>93.333342423041344</c:v>
                </c:pt>
                <c:pt idx="2607">
                  <c:v>106.66667173306134</c:v>
                </c:pt>
                <c:pt idx="2608">
                  <c:v>100.00001018246</c:v>
                </c:pt>
                <c:pt idx="2609">
                  <c:v>120.00000725189867</c:v>
                </c:pt>
                <c:pt idx="2610">
                  <c:v>140.00001053015401</c:v>
                </c:pt>
                <c:pt idx="2611">
                  <c:v>146.66667828957267</c:v>
                </c:pt>
                <c:pt idx="2612">
                  <c:v>160.00001380840931</c:v>
                </c:pt>
                <c:pt idx="2613">
                  <c:v>160.00001380840931</c:v>
                </c:pt>
                <c:pt idx="2614">
                  <c:v>153.33334604899068</c:v>
                </c:pt>
                <c:pt idx="2615">
                  <c:v>166.66668156782802</c:v>
                </c:pt>
                <c:pt idx="2616">
                  <c:v>166.66668156782802</c:v>
                </c:pt>
                <c:pt idx="2617">
                  <c:v>166.66668156782802</c:v>
                </c:pt>
                <c:pt idx="2618">
                  <c:v>160.00001380840931</c:v>
                </c:pt>
                <c:pt idx="2619">
                  <c:v>166.66668156782802</c:v>
                </c:pt>
                <c:pt idx="2620">
                  <c:v>160.00001380840931</c:v>
                </c:pt>
                <c:pt idx="2621">
                  <c:v>153.33334604899068</c:v>
                </c:pt>
                <c:pt idx="2622">
                  <c:v>160.00001380840931</c:v>
                </c:pt>
                <c:pt idx="2623">
                  <c:v>166.66668156782802</c:v>
                </c:pt>
                <c:pt idx="2624">
                  <c:v>160.00001380840931</c:v>
                </c:pt>
                <c:pt idx="2625">
                  <c:v>153.33334604899068</c:v>
                </c:pt>
                <c:pt idx="2626">
                  <c:v>160.00001380840931</c:v>
                </c:pt>
                <c:pt idx="2627">
                  <c:v>160.00001380840931</c:v>
                </c:pt>
                <c:pt idx="2628">
                  <c:v>153.33334604899068</c:v>
                </c:pt>
                <c:pt idx="2629">
                  <c:v>160.00001380840931</c:v>
                </c:pt>
                <c:pt idx="2630">
                  <c:v>160.00001380840931</c:v>
                </c:pt>
                <c:pt idx="2631">
                  <c:v>166.66668156782802</c:v>
                </c:pt>
                <c:pt idx="2632">
                  <c:v>160.00001380840931</c:v>
                </c:pt>
                <c:pt idx="2633">
                  <c:v>153.33334604899068</c:v>
                </c:pt>
                <c:pt idx="2634">
                  <c:v>160.00001380840931</c:v>
                </c:pt>
                <c:pt idx="2635">
                  <c:v>153.33334604899068</c:v>
                </c:pt>
                <c:pt idx="2636">
                  <c:v>160.00001380840931</c:v>
                </c:pt>
                <c:pt idx="2637">
                  <c:v>153.33334604899068</c:v>
                </c:pt>
                <c:pt idx="2638">
                  <c:v>160.00001380840931</c:v>
                </c:pt>
                <c:pt idx="2639">
                  <c:v>160.00001380840931</c:v>
                </c:pt>
                <c:pt idx="2640">
                  <c:v>160.00001380840931</c:v>
                </c:pt>
                <c:pt idx="2641">
                  <c:v>153.33334604899068</c:v>
                </c:pt>
                <c:pt idx="2642">
                  <c:v>160.00001380840931</c:v>
                </c:pt>
                <c:pt idx="2643">
                  <c:v>160.00001380840931</c:v>
                </c:pt>
                <c:pt idx="2644">
                  <c:v>153.33334604899068</c:v>
                </c:pt>
                <c:pt idx="2645">
                  <c:v>160.00001380840931</c:v>
                </c:pt>
                <c:pt idx="2646">
                  <c:v>160.00001380840931</c:v>
                </c:pt>
                <c:pt idx="2647">
                  <c:v>160.00001380840931</c:v>
                </c:pt>
                <c:pt idx="2648">
                  <c:v>166.66668156782802</c:v>
                </c:pt>
                <c:pt idx="2649">
                  <c:v>166.66668156782802</c:v>
                </c:pt>
                <c:pt idx="2650">
                  <c:v>173.33334932724668</c:v>
                </c:pt>
                <c:pt idx="2651">
                  <c:v>173.33334932724668</c:v>
                </c:pt>
                <c:pt idx="2652">
                  <c:v>173.33334932724668</c:v>
                </c:pt>
                <c:pt idx="2653">
                  <c:v>180.00001708666468</c:v>
                </c:pt>
                <c:pt idx="2654">
                  <c:v>180.00001708666468</c:v>
                </c:pt>
                <c:pt idx="2655">
                  <c:v>180.00001708666468</c:v>
                </c:pt>
                <c:pt idx="2656">
                  <c:v>180.00001708666468</c:v>
                </c:pt>
                <c:pt idx="2657">
                  <c:v>180.00001708666468</c:v>
                </c:pt>
                <c:pt idx="2658">
                  <c:v>180.00001708666468</c:v>
                </c:pt>
                <c:pt idx="2659">
                  <c:v>173.33334932724668</c:v>
                </c:pt>
                <c:pt idx="2660">
                  <c:v>180.00001708666468</c:v>
                </c:pt>
                <c:pt idx="2661">
                  <c:v>186.66668484608331</c:v>
                </c:pt>
                <c:pt idx="2662">
                  <c:v>180.00001708666468</c:v>
                </c:pt>
                <c:pt idx="2663">
                  <c:v>180.00001708666468</c:v>
                </c:pt>
                <c:pt idx="2664">
                  <c:v>173.33334932724668</c:v>
                </c:pt>
                <c:pt idx="2665">
                  <c:v>180.00001708666468</c:v>
                </c:pt>
                <c:pt idx="2666">
                  <c:v>180.00001708666468</c:v>
                </c:pt>
                <c:pt idx="2667">
                  <c:v>180.00001708666468</c:v>
                </c:pt>
                <c:pt idx="2668">
                  <c:v>180.00001708666468</c:v>
                </c:pt>
                <c:pt idx="2669">
                  <c:v>173.33334932724668</c:v>
                </c:pt>
                <c:pt idx="2670">
                  <c:v>180.00001708666468</c:v>
                </c:pt>
                <c:pt idx="2671">
                  <c:v>173.33334932724668</c:v>
                </c:pt>
                <c:pt idx="2672">
                  <c:v>180.00001708666468</c:v>
                </c:pt>
                <c:pt idx="2673">
                  <c:v>173.33334932724668</c:v>
                </c:pt>
                <c:pt idx="2674">
                  <c:v>173.33334932724668</c:v>
                </c:pt>
                <c:pt idx="2675">
                  <c:v>173.33334932724668</c:v>
                </c:pt>
                <c:pt idx="2676">
                  <c:v>173.33334932724668</c:v>
                </c:pt>
                <c:pt idx="2677">
                  <c:v>173.33334932724668</c:v>
                </c:pt>
                <c:pt idx="2678">
                  <c:v>173.33334932724668</c:v>
                </c:pt>
                <c:pt idx="2679">
                  <c:v>173.33334932724668</c:v>
                </c:pt>
                <c:pt idx="2680">
                  <c:v>173.33334932724668</c:v>
                </c:pt>
                <c:pt idx="2681">
                  <c:v>173.33334932724668</c:v>
                </c:pt>
                <c:pt idx="2682">
                  <c:v>166.66668156782802</c:v>
                </c:pt>
                <c:pt idx="2683">
                  <c:v>173.33334932724668</c:v>
                </c:pt>
                <c:pt idx="2684">
                  <c:v>166.66668156782802</c:v>
                </c:pt>
                <c:pt idx="2685">
                  <c:v>173.33334932724668</c:v>
                </c:pt>
                <c:pt idx="2686">
                  <c:v>166.66668156782802</c:v>
                </c:pt>
                <c:pt idx="2687">
                  <c:v>166.66668156782802</c:v>
                </c:pt>
                <c:pt idx="2688">
                  <c:v>166.66668156782802</c:v>
                </c:pt>
                <c:pt idx="2689">
                  <c:v>166.66668156782802</c:v>
                </c:pt>
                <c:pt idx="2690">
                  <c:v>166.66668156782802</c:v>
                </c:pt>
                <c:pt idx="2691">
                  <c:v>166.66668156782802</c:v>
                </c:pt>
                <c:pt idx="2692">
                  <c:v>160.00001380840931</c:v>
                </c:pt>
                <c:pt idx="2693">
                  <c:v>166.66668156782802</c:v>
                </c:pt>
                <c:pt idx="2694">
                  <c:v>166.66668156782802</c:v>
                </c:pt>
                <c:pt idx="2695">
                  <c:v>160.00001380840931</c:v>
                </c:pt>
                <c:pt idx="2696">
                  <c:v>166.66668156782802</c:v>
                </c:pt>
                <c:pt idx="2697">
                  <c:v>160.00001380840931</c:v>
                </c:pt>
                <c:pt idx="2698">
                  <c:v>160.00001380840931</c:v>
                </c:pt>
                <c:pt idx="2699">
                  <c:v>166.66668156782802</c:v>
                </c:pt>
                <c:pt idx="2700">
                  <c:v>160.00001380840931</c:v>
                </c:pt>
                <c:pt idx="2701">
                  <c:v>160.00001380840931</c:v>
                </c:pt>
                <c:pt idx="2702">
                  <c:v>160.00001380840931</c:v>
                </c:pt>
                <c:pt idx="2703">
                  <c:v>160.00001380840931</c:v>
                </c:pt>
                <c:pt idx="2704">
                  <c:v>153.33334604899068</c:v>
                </c:pt>
                <c:pt idx="2705">
                  <c:v>160.00001380840931</c:v>
                </c:pt>
                <c:pt idx="2706">
                  <c:v>160.00001380840931</c:v>
                </c:pt>
                <c:pt idx="2707">
                  <c:v>160.00001380840931</c:v>
                </c:pt>
                <c:pt idx="2708">
                  <c:v>153.33334604899068</c:v>
                </c:pt>
                <c:pt idx="2709">
                  <c:v>160.00001380840931</c:v>
                </c:pt>
                <c:pt idx="2710">
                  <c:v>153.33334604899068</c:v>
                </c:pt>
                <c:pt idx="2711">
                  <c:v>160.00001380840931</c:v>
                </c:pt>
                <c:pt idx="2712">
                  <c:v>153.33334604899068</c:v>
                </c:pt>
                <c:pt idx="2713">
                  <c:v>153.33334604899068</c:v>
                </c:pt>
                <c:pt idx="2714">
                  <c:v>153.33334604899068</c:v>
                </c:pt>
                <c:pt idx="2715">
                  <c:v>160.00001380840931</c:v>
                </c:pt>
                <c:pt idx="2716">
                  <c:v>153.33334604899068</c:v>
                </c:pt>
                <c:pt idx="2717">
                  <c:v>153.33334604899068</c:v>
                </c:pt>
                <c:pt idx="2718">
                  <c:v>153.33334604899068</c:v>
                </c:pt>
                <c:pt idx="2719">
                  <c:v>153.33334604899068</c:v>
                </c:pt>
                <c:pt idx="2720">
                  <c:v>153.33334604899068</c:v>
                </c:pt>
                <c:pt idx="2721">
                  <c:v>146.66667828957267</c:v>
                </c:pt>
                <c:pt idx="2722">
                  <c:v>153.33334604899068</c:v>
                </c:pt>
                <c:pt idx="2723">
                  <c:v>153.33334604899068</c:v>
                </c:pt>
                <c:pt idx="2724">
                  <c:v>153.33334604899068</c:v>
                </c:pt>
                <c:pt idx="2725">
                  <c:v>146.66667828957267</c:v>
                </c:pt>
                <c:pt idx="2726">
                  <c:v>153.33334604899068</c:v>
                </c:pt>
                <c:pt idx="2727">
                  <c:v>153.33334604899068</c:v>
                </c:pt>
                <c:pt idx="2728">
                  <c:v>146.66667828957267</c:v>
                </c:pt>
                <c:pt idx="2729">
                  <c:v>153.33334604899068</c:v>
                </c:pt>
                <c:pt idx="2730">
                  <c:v>146.66667828957267</c:v>
                </c:pt>
                <c:pt idx="2731">
                  <c:v>146.66667828957267</c:v>
                </c:pt>
                <c:pt idx="2732">
                  <c:v>146.66667828957267</c:v>
                </c:pt>
                <c:pt idx="2733">
                  <c:v>153.33334604899068</c:v>
                </c:pt>
                <c:pt idx="2734">
                  <c:v>146.66667828957267</c:v>
                </c:pt>
                <c:pt idx="2735">
                  <c:v>146.66667828957267</c:v>
                </c:pt>
                <c:pt idx="2736">
                  <c:v>146.66667828957267</c:v>
                </c:pt>
                <c:pt idx="2737">
                  <c:v>146.66667828957267</c:v>
                </c:pt>
                <c:pt idx="2738">
                  <c:v>153.33334604899068</c:v>
                </c:pt>
                <c:pt idx="2739">
                  <c:v>146.66667828957267</c:v>
                </c:pt>
                <c:pt idx="2740">
                  <c:v>160.00001380840931</c:v>
                </c:pt>
                <c:pt idx="2741">
                  <c:v>160.00001380840931</c:v>
                </c:pt>
                <c:pt idx="2742">
                  <c:v>166.66668156782802</c:v>
                </c:pt>
                <c:pt idx="2743">
                  <c:v>166.66668156782802</c:v>
                </c:pt>
                <c:pt idx="2744">
                  <c:v>173.33334932724668</c:v>
                </c:pt>
                <c:pt idx="2745">
                  <c:v>180.00001708666468</c:v>
                </c:pt>
                <c:pt idx="2746">
                  <c:v>173.33334932724668</c:v>
                </c:pt>
                <c:pt idx="2747">
                  <c:v>180.00001708666468</c:v>
                </c:pt>
                <c:pt idx="2748">
                  <c:v>193.333352605502</c:v>
                </c:pt>
                <c:pt idx="2749">
                  <c:v>180.00001708666468</c:v>
                </c:pt>
                <c:pt idx="2750">
                  <c:v>180.00001708666468</c:v>
                </c:pt>
                <c:pt idx="2751">
                  <c:v>186.66668484608331</c:v>
                </c:pt>
                <c:pt idx="2752">
                  <c:v>186.66668484608331</c:v>
                </c:pt>
                <c:pt idx="2753">
                  <c:v>180.00001708666468</c:v>
                </c:pt>
                <c:pt idx="2754">
                  <c:v>186.66668484608331</c:v>
                </c:pt>
                <c:pt idx="2755">
                  <c:v>193.333352605502</c:v>
                </c:pt>
                <c:pt idx="2756">
                  <c:v>193.333352605502</c:v>
                </c:pt>
                <c:pt idx="2757">
                  <c:v>186.66668484608331</c:v>
                </c:pt>
                <c:pt idx="2758">
                  <c:v>180.00001708666468</c:v>
                </c:pt>
                <c:pt idx="2759">
                  <c:v>186.66668484608331</c:v>
                </c:pt>
                <c:pt idx="2760">
                  <c:v>186.66668484608331</c:v>
                </c:pt>
                <c:pt idx="2761">
                  <c:v>186.66668484608331</c:v>
                </c:pt>
                <c:pt idx="2762">
                  <c:v>186.66668484608331</c:v>
                </c:pt>
                <c:pt idx="2763">
                  <c:v>193.333352605502</c:v>
                </c:pt>
                <c:pt idx="2764">
                  <c:v>186.66668484608331</c:v>
                </c:pt>
                <c:pt idx="2765">
                  <c:v>193.333352605502</c:v>
                </c:pt>
                <c:pt idx="2766">
                  <c:v>180.00001708666468</c:v>
                </c:pt>
                <c:pt idx="2767">
                  <c:v>180.00001708666468</c:v>
                </c:pt>
                <c:pt idx="2768">
                  <c:v>186.66668484608331</c:v>
                </c:pt>
                <c:pt idx="2769">
                  <c:v>193.333352605502</c:v>
                </c:pt>
                <c:pt idx="2770">
                  <c:v>186.66668484608331</c:v>
                </c:pt>
                <c:pt idx="2771">
                  <c:v>193.333352605502</c:v>
                </c:pt>
                <c:pt idx="2772">
                  <c:v>193.333352605502</c:v>
                </c:pt>
                <c:pt idx="2773">
                  <c:v>180.00001708666468</c:v>
                </c:pt>
                <c:pt idx="2774">
                  <c:v>186.66668484608331</c:v>
                </c:pt>
                <c:pt idx="2775">
                  <c:v>193.333352605502</c:v>
                </c:pt>
                <c:pt idx="2776">
                  <c:v>180.00001708666468</c:v>
                </c:pt>
                <c:pt idx="2777">
                  <c:v>173.33334932724668</c:v>
                </c:pt>
                <c:pt idx="2778">
                  <c:v>186.66668484608331</c:v>
                </c:pt>
                <c:pt idx="2779">
                  <c:v>186.66668484608331</c:v>
                </c:pt>
                <c:pt idx="2780">
                  <c:v>180.00001708666468</c:v>
                </c:pt>
                <c:pt idx="2781">
                  <c:v>186.66668484608331</c:v>
                </c:pt>
                <c:pt idx="2782">
                  <c:v>193.333352605502</c:v>
                </c:pt>
                <c:pt idx="2783">
                  <c:v>186.66668484608331</c:v>
                </c:pt>
                <c:pt idx="2784">
                  <c:v>180.00001708666468</c:v>
                </c:pt>
                <c:pt idx="2785">
                  <c:v>186.66668484608331</c:v>
                </c:pt>
                <c:pt idx="2786">
                  <c:v>193.333352605502</c:v>
                </c:pt>
                <c:pt idx="2787">
                  <c:v>186.66668484608331</c:v>
                </c:pt>
                <c:pt idx="2788">
                  <c:v>180.00001708666468</c:v>
                </c:pt>
                <c:pt idx="2789">
                  <c:v>193.333352605502</c:v>
                </c:pt>
                <c:pt idx="2790">
                  <c:v>186.66668484608331</c:v>
                </c:pt>
                <c:pt idx="2791">
                  <c:v>186.66668484608331</c:v>
                </c:pt>
                <c:pt idx="2792">
                  <c:v>186.66668484608331</c:v>
                </c:pt>
                <c:pt idx="2793">
                  <c:v>186.66668484608331</c:v>
                </c:pt>
                <c:pt idx="2794">
                  <c:v>186.66668484608331</c:v>
                </c:pt>
                <c:pt idx="2795">
                  <c:v>193.333352605502</c:v>
                </c:pt>
                <c:pt idx="2796">
                  <c:v>186.66668484608331</c:v>
                </c:pt>
                <c:pt idx="2797">
                  <c:v>186.66668484608331</c:v>
                </c:pt>
                <c:pt idx="2798">
                  <c:v>186.66668484608331</c:v>
                </c:pt>
                <c:pt idx="2799">
                  <c:v>193.333352605502</c:v>
                </c:pt>
                <c:pt idx="2800">
                  <c:v>186.66668484608331</c:v>
                </c:pt>
                <c:pt idx="2801">
                  <c:v>180.00001708666468</c:v>
                </c:pt>
                <c:pt idx="2802">
                  <c:v>186.66668484608331</c:v>
                </c:pt>
                <c:pt idx="2803">
                  <c:v>186.66668484608331</c:v>
                </c:pt>
                <c:pt idx="2804">
                  <c:v>180.00001708666468</c:v>
                </c:pt>
                <c:pt idx="2805">
                  <c:v>180.00001708666468</c:v>
                </c:pt>
                <c:pt idx="2806">
                  <c:v>180.00001708666468</c:v>
                </c:pt>
                <c:pt idx="2807">
                  <c:v>186.66668484608331</c:v>
                </c:pt>
                <c:pt idx="2808">
                  <c:v>180.00001708666468</c:v>
                </c:pt>
                <c:pt idx="2809">
                  <c:v>173.33334932724668</c:v>
                </c:pt>
                <c:pt idx="2810">
                  <c:v>186.66668484608331</c:v>
                </c:pt>
                <c:pt idx="2811">
                  <c:v>173.33334932724668</c:v>
                </c:pt>
                <c:pt idx="2812">
                  <c:v>180.00001708666468</c:v>
                </c:pt>
                <c:pt idx="2813">
                  <c:v>173.33334932724668</c:v>
                </c:pt>
                <c:pt idx="2814">
                  <c:v>186.66668484608331</c:v>
                </c:pt>
                <c:pt idx="2815">
                  <c:v>180.00001708666468</c:v>
                </c:pt>
                <c:pt idx="2816">
                  <c:v>180.00001708666468</c:v>
                </c:pt>
                <c:pt idx="2817">
                  <c:v>173.33334932724668</c:v>
                </c:pt>
                <c:pt idx="2818">
                  <c:v>186.66668484608331</c:v>
                </c:pt>
                <c:pt idx="2819">
                  <c:v>173.33334932724668</c:v>
                </c:pt>
                <c:pt idx="2820">
                  <c:v>180.00001708666468</c:v>
                </c:pt>
                <c:pt idx="2821">
                  <c:v>180.00001708666468</c:v>
                </c:pt>
                <c:pt idx="2822">
                  <c:v>180.00001708666468</c:v>
                </c:pt>
                <c:pt idx="2823">
                  <c:v>180.00001708666468</c:v>
                </c:pt>
                <c:pt idx="2824">
                  <c:v>173.33334932724668</c:v>
                </c:pt>
                <c:pt idx="2825">
                  <c:v>180.00001708666468</c:v>
                </c:pt>
                <c:pt idx="2826">
                  <c:v>173.33334932724668</c:v>
                </c:pt>
                <c:pt idx="2827">
                  <c:v>173.33334932724668</c:v>
                </c:pt>
                <c:pt idx="2828">
                  <c:v>166.66668156782802</c:v>
                </c:pt>
                <c:pt idx="2829">
                  <c:v>180.00001708666468</c:v>
                </c:pt>
                <c:pt idx="2830">
                  <c:v>173.33334932724668</c:v>
                </c:pt>
                <c:pt idx="2831">
                  <c:v>173.33334932724668</c:v>
                </c:pt>
                <c:pt idx="2832">
                  <c:v>173.33334932724668</c:v>
                </c:pt>
                <c:pt idx="2833">
                  <c:v>166.66668156782802</c:v>
                </c:pt>
                <c:pt idx="2834">
                  <c:v>173.33334932724668</c:v>
                </c:pt>
                <c:pt idx="2835">
                  <c:v>173.33334932724668</c:v>
                </c:pt>
                <c:pt idx="2836">
                  <c:v>166.66668156782802</c:v>
                </c:pt>
                <c:pt idx="2837">
                  <c:v>166.66668156782802</c:v>
                </c:pt>
                <c:pt idx="2838">
                  <c:v>173.33334932724668</c:v>
                </c:pt>
                <c:pt idx="2839">
                  <c:v>166.66668156782802</c:v>
                </c:pt>
                <c:pt idx="2840">
                  <c:v>166.66668156782802</c:v>
                </c:pt>
                <c:pt idx="2841">
                  <c:v>166.66668156782802</c:v>
                </c:pt>
                <c:pt idx="2842">
                  <c:v>166.66668156782802</c:v>
                </c:pt>
                <c:pt idx="2843">
                  <c:v>160.00001380840931</c:v>
                </c:pt>
                <c:pt idx="2844">
                  <c:v>166.66668156782802</c:v>
                </c:pt>
                <c:pt idx="2845">
                  <c:v>166.66668156782802</c:v>
                </c:pt>
                <c:pt idx="2846">
                  <c:v>160.00001380840931</c:v>
                </c:pt>
                <c:pt idx="2847">
                  <c:v>160.00001380840931</c:v>
                </c:pt>
                <c:pt idx="2848">
                  <c:v>166.66668156782802</c:v>
                </c:pt>
                <c:pt idx="2849">
                  <c:v>153.33334604899068</c:v>
                </c:pt>
                <c:pt idx="2850">
                  <c:v>160.00001380840931</c:v>
                </c:pt>
                <c:pt idx="2851">
                  <c:v>160.00001380840931</c:v>
                </c:pt>
                <c:pt idx="2852">
                  <c:v>160.00001380840931</c:v>
                </c:pt>
                <c:pt idx="2853">
                  <c:v>153.33334604899068</c:v>
                </c:pt>
                <c:pt idx="2854">
                  <c:v>153.33334604899068</c:v>
                </c:pt>
                <c:pt idx="2855">
                  <c:v>160.00001380840931</c:v>
                </c:pt>
                <c:pt idx="2856">
                  <c:v>160.00001380840931</c:v>
                </c:pt>
                <c:pt idx="2857">
                  <c:v>153.33334604899068</c:v>
                </c:pt>
                <c:pt idx="2858">
                  <c:v>153.33334604899068</c:v>
                </c:pt>
                <c:pt idx="2859">
                  <c:v>153.33334604899068</c:v>
                </c:pt>
                <c:pt idx="2860">
                  <c:v>153.33334604899068</c:v>
                </c:pt>
                <c:pt idx="2861">
                  <c:v>146.66667828957267</c:v>
                </c:pt>
                <c:pt idx="2862">
                  <c:v>153.33334604899068</c:v>
                </c:pt>
                <c:pt idx="2863">
                  <c:v>153.33334604899068</c:v>
                </c:pt>
                <c:pt idx="2864">
                  <c:v>153.33334604899068</c:v>
                </c:pt>
                <c:pt idx="2865">
                  <c:v>146.66667828957267</c:v>
                </c:pt>
                <c:pt idx="2866">
                  <c:v>146.66667828957267</c:v>
                </c:pt>
                <c:pt idx="2867">
                  <c:v>146.66667828957267</c:v>
                </c:pt>
                <c:pt idx="2868">
                  <c:v>146.66667828957267</c:v>
                </c:pt>
                <c:pt idx="2869">
                  <c:v>146.66667828957267</c:v>
                </c:pt>
                <c:pt idx="2870">
                  <c:v>146.66667828957267</c:v>
                </c:pt>
                <c:pt idx="2871">
                  <c:v>146.66667828957267</c:v>
                </c:pt>
                <c:pt idx="2872">
                  <c:v>146.66667828957267</c:v>
                </c:pt>
                <c:pt idx="2873">
                  <c:v>146.66667828957267</c:v>
                </c:pt>
                <c:pt idx="2874">
                  <c:v>140.00001053015401</c:v>
                </c:pt>
                <c:pt idx="2875">
                  <c:v>146.66667828957267</c:v>
                </c:pt>
                <c:pt idx="2876">
                  <c:v>140.00001053015401</c:v>
                </c:pt>
                <c:pt idx="2877">
                  <c:v>146.66667828957267</c:v>
                </c:pt>
                <c:pt idx="2878">
                  <c:v>140.00001053015401</c:v>
                </c:pt>
                <c:pt idx="2879">
                  <c:v>146.66667828957267</c:v>
                </c:pt>
                <c:pt idx="2880">
                  <c:v>140.00001053015401</c:v>
                </c:pt>
                <c:pt idx="2881">
                  <c:v>133.33334277073533</c:v>
                </c:pt>
                <c:pt idx="2882">
                  <c:v>146.66667828957267</c:v>
                </c:pt>
                <c:pt idx="2883">
                  <c:v>140.00001053015401</c:v>
                </c:pt>
                <c:pt idx="2884">
                  <c:v>133.33334277073533</c:v>
                </c:pt>
                <c:pt idx="2885">
                  <c:v>146.66667828957267</c:v>
                </c:pt>
                <c:pt idx="2886">
                  <c:v>140.00001053015401</c:v>
                </c:pt>
                <c:pt idx="2887">
                  <c:v>133.33334277073533</c:v>
                </c:pt>
                <c:pt idx="2888">
                  <c:v>133.33334277073533</c:v>
                </c:pt>
                <c:pt idx="2889">
                  <c:v>140.00001053015401</c:v>
                </c:pt>
                <c:pt idx="2890">
                  <c:v>133.33334277073533</c:v>
                </c:pt>
                <c:pt idx="2891">
                  <c:v>133.33334277073533</c:v>
                </c:pt>
                <c:pt idx="2892">
                  <c:v>140.00001053015401</c:v>
                </c:pt>
                <c:pt idx="2893">
                  <c:v>133.33334277073533</c:v>
                </c:pt>
                <c:pt idx="2894">
                  <c:v>133.33334277073533</c:v>
                </c:pt>
                <c:pt idx="2895">
                  <c:v>133.33334277073533</c:v>
                </c:pt>
                <c:pt idx="2896">
                  <c:v>133.33334277073533</c:v>
                </c:pt>
                <c:pt idx="2897">
                  <c:v>133.33334277073533</c:v>
                </c:pt>
                <c:pt idx="2898">
                  <c:v>126.66667501131664</c:v>
                </c:pt>
                <c:pt idx="2899">
                  <c:v>133.33334277073533</c:v>
                </c:pt>
                <c:pt idx="2900">
                  <c:v>133.33334277073533</c:v>
                </c:pt>
                <c:pt idx="2901">
                  <c:v>126.66667501131664</c:v>
                </c:pt>
                <c:pt idx="2902">
                  <c:v>133.33334277073533</c:v>
                </c:pt>
                <c:pt idx="2903">
                  <c:v>126.66667501131664</c:v>
                </c:pt>
                <c:pt idx="2904">
                  <c:v>126.66667501131664</c:v>
                </c:pt>
                <c:pt idx="2905">
                  <c:v>126.66667501131664</c:v>
                </c:pt>
                <c:pt idx="2906">
                  <c:v>133.33334277073533</c:v>
                </c:pt>
                <c:pt idx="2907">
                  <c:v>126.66667501131664</c:v>
                </c:pt>
                <c:pt idx="2908">
                  <c:v>126.66667501131664</c:v>
                </c:pt>
                <c:pt idx="2909">
                  <c:v>126.66667501131664</c:v>
                </c:pt>
                <c:pt idx="2910">
                  <c:v>126.66667501131664</c:v>
                </c:pt>
                <c:pt idx="2911">
                  <c:v>120.00000725189867</c:v>
                </c:pt>
                <c:pt idx="2912">
                  <c:v>126.66667501131664</c:v>
                </c:pt>
                <c:pt idx="2913">
                  <c:v>126.66667501131664</c:v>
                </c:pt>
                <c:pt idx="2914">
                  <c:v>126.66667501131664</c:v>
                </c:pt>
                <c:pt idx="2915">
                  <c:v>120.00000725189867</c:v>
                </c:pt>
                <c:pt idx="2916">
                  <c:v>126.66667501131664</c:v>
                </c:pt>
                <c:pt idx="2917">
                  <c:v>120.00000725189867</c:v>
                </c:pt>
                <c:pt idx="2918">
                  <c:v>120.00000725189867</c:v>
                </c:pt>
                <c:pt idx="2919">
                  <c:v>126.66667501131664</c:v>
                </c:pt>
                <c:pt idx="2920">
                  <c:v>120.00000725189867</c:v>
                </c:pt>
                <c:pt idx="2921">
                  <c:v>126.66667501131664</c:v>
                </c:pt>
                <c:pt idx="2922">
                  <c:v>120.00000725189867</c:v>
                </c:pt>
                <c:pt idx="2923">
                  <c:v>120.00000725189867</c:v>
                </c:pt>
                <c:pt idx="2924">
                  <c:v>120.00000725189867</c:v>
                </c:pt>
                <c:pt idx="2925">
                  <c:v>120.00000725189867</c:v>
                </c:pt>
                <c:pt idx="2926">
                  <c:v>120.00000725189867</c:v>
                </c:pt>
                <c:pt idx="2927">
                  <c:v>113.33333949248001</c:v>
                </c:pt>
                <c:pt idx="2928">
                  <c:v>120.00000725189867</c:v>
                </c:pt>
                <c:pt idx="2929">
                  <c:v>120.00000725189867</c:v>
                </c:pt>
                <c:pt idx="2930">
                  <c:v>120.00000725189867</c:v>
                </c:pt>
                <c:pt idx="2931">
                  <c:v>120.00000725189867</c:v>
                </c:pt>
                <c:pt idx="2932">
                  <c:v>113.33333949248001</c:v>
                </c:pt>
                <c:pt idx="2933">
                  <c:v>120.00000725189867</c:v>
                </c:pt>
                <c:pt idx="2934">
                  <c:v>120.00000725189867</c:v>
                </c:pt>
                <c:pt idx="2935">
                  <c:v>113.33333949248001</c:v>
                </c:pt>
                <c:pt idx="2936">
                  <c:v>120.00000725189867</c:v>
                </c:pt>
                <c:pt idx="2937">
                  <c:v>113.33333949248001</c:v>
                </c:pt>
                <c:pt idx="2938">
                  <c:v>113.33333949248001</c:v>
                </c:pt>
                <c:pt idx="2939">
                  <c:v>120.00000725189867</c:v>
                </c:pt>
                <c:pt idx="2940">
                  <c:v>113.33333949248001</c:v>
                </c:pt>
                <c:pt idx="2941">
                  <c:v>113.33333949248001</c:v>
                </c:pt>
                <c:pt idx="2942">
                  <c:v>113.33333949248001</c:v>
                </c:pt>
                <c:pt idx="2943">
                  <c:v>113.33333949248001</c:v>
                </c:pt>
                <c:pt idx="2944">
                  <c:v>113.33333949248001</c:v>
                </c:pt>
                <c:pt idx="2945">
                  <c:v>113.33333949248001</c:v>
                </c:pt>
                <c:pt idx="2946">
                  <c:v>113.33333949248001</c:v>
                </c:pt>
                <c:pt idx="2947">
                  <c:v>106.66667173306134</c:v>
                </c:pt>
                <c:pt idx="2948">
                  <c:v>113.33333949248001</c:v>
                </c:pt>
                <c:pt idx="2949">
                  <c:v>106.66667173306134</c:v>
                </c:pt>
                <c:pt idx="2950">
                  <c:v>106.66667173306134</c:v>
                </c:pt>
                <c:pt idx="2951">
                  <c:v>113.33333949248001</c:v>
                </c:pt>
                <c:pt idx="2952">
                  <c:v>106.66667173306134</c:v>
                </c:pt>
                <c:pt idx="2953">
                  <c:v>113.33333949248001</c:v>
                </c:pt>
                <c:pt idx="2954">
                  <c:v>106.66667173306134</c:v>
                </c:pt>
                <c:pt idx="2955">
                  <c:v>106.66667173306134</c:v>
                </c:pt>
                <c:pt idx="2956">
                  <c:v>113.33333949248001</c:v>
                </c:pt>
                <c:pt idx="2957">
                  <c:v>106.66667173306134</c:v>
                </c:pt>
                <c:pt idx="2958">
                  <c:v>106.66667173306134</c:v>
                </c:pt>
                <c:pt idx="2959">
                  <c:v>113.33333949248001</c:v>
                </c:pt>
                <c:pt idx="2960">
                  <c:v>106.66667173306134</c:v>
                </c:pt>
                <c:pt idx="2961">
                  <c:v>106.66667173306134</c:v>
                </c:pt>
                <c:pt idx="2962">
                  <c:v>113.33333949248001</c:v>
                </c:pt>
                <c:pt idx="2963">
                  <c:v>106.66667173306134</c:v>
                </c:pt>
                <c:pt idx="2964">
                  <c:v>106.66667173306134</c:v>
                </c:pt>
                <c:pt idx="2965">
                  <c:v>106.66667173306134</c:v>
                </c:pt>
                <c:pt idx="2966">
                  <c:v>113.33333949248001</c:v>
                </c:pt>
                <c:pt idx="2967">
                  <c:v>106.66667173306134</c:v>
                </c:pt>
                <c:pt idx="2968">
                  <c:v>106.66667173306134</c:v>
                </c:pt>
                <c:pt idx="2969">
                  <c:v>106.66667173306134</c:v>
                </c:pt>
                <c:pt idx="2970">
                  <c:v>106.66667173306134</c:v>
                </c:pt>
                <c:pt idx="2971">
                  <c:v>106.66667173306134</c:v>
                </c:pt>
                <c:pt idx="2972">
                  <c:v>113.33333949248001</c:v>
                </c:pt>
                <c:pt idx="2973">
                  <c:v>113.33333949248001</c:v>
                </c:pt>
                <c:pt idx="2974">
                  <c:v>106.66667173306134</c:v>
                </c:pt>
                <c:pt idx="2975">
                  <c:v>106.66667173306134</c:v>
                </c:pt>
                <c:pt idx="2976">
                  <c:v>106.66667173306134</c:v>
                </c:pt>
                <c:pt idx="2977">
                  <c:v>113.33333949248001</c:v>
                </c:pt>
                <c:pt idx="2978">
                  <c:v>106.66667173306134</c:v>
                </c:pt>
                <c:pt idx="2979">
                  <c:v>113.33333949248001</c:v>
                </c:pt>
                <c:pt idx="2980">
                  <c:v>106.66667173306134</c:v>
                </c:pt>
                <c:pt idx="2981">
                  <c:v>113.33333949248001</c:v>
                </c:pt>
                <c:pt idx="2982">
                  <c:v>106.66667173306134</c:v>
                </c:pt>
                <c:pt idx="2983">
                  <c:v>113.33333949248001</c:v>
                </c:pt>
                <c:pt idx="2984">
                  <c:v>106.66667173306134</c:v>
                </c:pt>
                <c:pt idx="2985">
                  <c:v>113.33333949248001</c:v>
                </c:pt>
                <c:pt idx="2986">
                  <c:v>106.66667173306134</c:v>
                </c:pt>
                <c:pt idx="2987">
                  <c:v>106.66667173306134</c:v>
                </c:pt>
                <c:pt idx="2988">
                  <c:v>113.33333949248001</c:v>
                </c:pt>
                <c:pt idx="2989">
                  <c:v>106.66667173306134</c:v>
                </c:pt>
                <c:pt idx="2990">
                  <c:v>106.66667173306134</c:v>
                </c:pt>
                <c:pt idx="2991">
                  <c:v>106.66667173306134</c:v>
                </c:pt>
                <c:pt idx="2992">
                  <c:v>106.66667173306134</c:v>
                </c:pt>
                <c:pt idx="2993">
                  <c:v>106.66667173306134</c:v>
                </c:pt>
                <c:pt idx="2994">
                  <c:v>106.66667173306134</c:v>
                </c:pt>
                <c:pt idx="2995">
                  <c:v>106.66667173306134</c:v>
                </c:pt>
                <c:pt idx="2996">
                  <c:v>106.66667173306134</c:v>
                </c:pt>
                <c:pt idx="2997">
                  <c:v>100.00001018246</c:v>
                </c:pt>
                <c:pt idx="2998">
                  <c:v>106.66667173306134</c:v>
                </c:pt>
                <c:pt idx="2999">
                  <c:v>106.66667173306134</c:v>
                </c:pt>
                <c:pt idx="3000">
                  <c:v>100.00001018246</c:v>
                </c:pt>
                <c:pt idx="3001">
                  <c:v>100.00001018246</c:v>
                </c:pt>
                <c:pt idx="3002">
                  <c:v>100.00001018246</c:v>
                </c:pt>
                <c:pt idx="3003">
                  <c:v>100.00001018246</c:v>
                </c:pt>
                <c:pt idx="3004">
                  <c:v>100.00001018246</c:v>
                </c:pt>
                <c:pt idx="3005">
                  <c:v>100.00001018246</c:v>
                </c:pt>
                <c:pt idx="3006">
                  <c:v>100.00001018246</c:v>
                </c:pt>
                <c:pt idx="3007">
                  <c:v>93.333342423041344</c:v>
                </c:pt>
                <c:pt idx="3008">
                  <c:v>100.00001018246</c:v>
                </c:pt>
                <c:pt idx="3009">
                  <c:v>93.333342423041344</c:v>
                </c:pt>
                <c:pt idx="3010">
                  <c:v>93.333342423041344</c:v>
                </c:pt>
                <c:pt idx="3011">
                  <c:v>100.00001018246</c:v>
                </c:pt>
                <c:pt idx="3012">
                  <c:v>100.00001018246</c:v>
                </c:pt>
                <c:pt idx="3013">
                  <c:v>86.66667466362334</c:v>
                </c:pt>
                <c:pt idx="3014">
                  <c:v>86.66667466362334</c:v>
                </c:pt>
                <c:pt idx="3015">
                  <c:v>100.00001018246</c:v>
                </c:pt>
                <c:pt idx="3016">
                  <c:v>93.333342423041344</c:v>
                </c:pt>
                <c:pt idx="3017">
                  <c:v>93.333342423041344</c:v>
                </c:pt>
                <c:pt idx="3018">
                  <c:v>93.333342423041344</c:v>
                </c:pt>
                <c:pt idx="3019">
                  <c:v>93.333342423041344</c:v>
                </c:pt>
                <c:pt idx="3020">
                  <c:v>93.333342423041344</c:v>
                </c:pt>
                <c:pt idx="3021">
                  <c:v>86.66667466362334</c:v>
                </c:pt>
                <c:pt idx="3022">
                  <c:v>86.66667466362334</c:v>
                </c:pt>
                <c:pt idx="3023">
                  <c:v>100.00001018246</c:v>
                </c:pt>
                <c:pt idx="3024">
                  <c:v>86.66667466362334</c:v>
                </c:pt>
                <c:pt idx="3025">
                  <c:v>86.66667466362334</c:v>
                </c:pt>
                <c:pt idx="3026">
                  <c:v>93.333342423041344</c:v>
                </c:pt>
                <c:pt idx="3027">
                  <c:v>86.66667466362334</c:v>
                </c:pt>
                <c:pt idx="3028">
                  <c:v>86.66667466362334</c:v>
                </c:pt>
                <c:pt idx="3029">
                  <c:v>86.66667466362334</c:v>
                </c:pt>
                <c:pt idx="3030">
                  <c:v>86.66667466362334</c:v>
                </c:pt>
                <c:pt idx="3031">
                  <c:v>93.333342423041344</c:v>
                </c:pt>
                <c:pt idx="3032">
                  <c:v>86.66667466362334</c:v>
                </c:pt>
                <c:pt idx="3033">
                  <c:v>86.66667466362334</c:v>
                </c:pt>
                <c:pt idx="3034">
                  <c:v>86.66667466362334</c:v>
                </c:pt>
                <c:pt idx="3035">
                  <c:v>86.66667466362334</c:v>
                </c:pt>
                <c:pt idx="3036">
                  <c:v>80.000006904204653</c:v>
                </c:pt>
                <c:pt idx="3037">
                  <c:v>86.66667466362334</c:v>
                </c:pt>
                <c:pt idx="3038">
                  <c:v>86.66667466362334</c:v>
                </c:pt>
                <c:pt idx="3039">
                  <c:v>80.000006904204653</c:v>
                </c:pt>
                <c:pt idx="3040">
                  <c:v>86.66667466362334</c:v>
                </c:pt>
                <c:pt idx="3041">
                  <c:v>86.66667466362334</c:v>
                </c:pt>
                <c:pt idx="3042">
                  <c:v>80.000006904204653</c:v>
                </c:pt>
                <c:pt idx="3043">
                  <c:v>80.000006904204653</c:v>
                </c:pt>
                <c:pt idx="3044">
                  <c:v>86.66667466362334</c:v>
                </c:pt>
                <c:pt idx="3045">
                  <c:v>80.000006904204653</c:v>
                </c:pt>
                <c:pt idx="3046">
                  <c:v>80.000006904204653</c:v>
                </c:pt>
                <c:pt idx="3047">
                  <c:v>80.000006904204653</c:v>
                </c:pt>
                <c:pt idx="3048">
                  <c:v>80.000006904204653</c:v>
                </c:pt>
                <c:pt idx="3049">
                  <c:v>86.66667466362334</c:v>
                </c:pt>
                <c:pt idx="3050">
                  <c:v>80.000006904204653</c:v>
                </c:pt>
                <c:pt idx="3051">
                  <c:v>80.000006904204653</c:v>
                </c:pt>
                <c:pt idx="3052">
                  <c:v>73.333339144785995</c:v>
                </c:pt>
                <c:pt idx="3053">
                  <c:v>86.66667466362334</c:v>
                </c:pt>
                <c:pt idx="3054">
                  <c:v>73.333339144785995</c:v>
                </c:pt>
                <c:pt idx="3055">
                  <c:v>73.333339144785995</c:v>
                </c:pt>
                <c:pt idx="3056">
                  <c:v>80.000006904204653</c:v>
                </c:pt>
                <c:pt idx="3057">
                  <c:v>80.000006904204653</c:v>
                </c:pt>
                <c:pt idx="3058">
                  <c:v>80.000006904204653</c:v>
                </c:pt>
                <c:pt idx="3059">
                  <c:v>80.000006904204653</c:v>
                </c:pt>
                <c:pt idx="3060">
                  <c:v>80.000006904204653</c:v>
                </c:pt>
                <c:pt idx="3061">
                  <c:v>80.000006904204653</c:v>
                </c:pt>
                <c:pt idx="3062">
                  <c:v>73.333339144785995</c:v>
                </c:pt>
                <c:pt idx="3063">
                  <c:v>80.000006904204653</c:v>
                </c:pt>
                <c:pt idx="3064">
                  <c:v>80.000006904204653</c:v>
                </c:pt>
                <c:pt idx="3065">
                  <c:v>73.333339144785995</c:v>
                </c:pt>
                <c:pt idx="3066">
                  <c:v>86.66667466362334</c:v>
                </c:pt>
                <c:pt idx="3067">
                  <c:v>73.333339144785995</c:v>
                </c:pt>
                <c:pt idx="3068">
                  <c:v>80.000006904204653</c:v>
                </c:pt>
                <c:pt idx="3069">
                  <c:v>73.333339144785995</c:v>
                </c:pt>
                <c:pt idx="3070">
                  <c:v>80.000006904204653</c:v>
                </c:pt>
                <c:pt idx="3071">
                  <c:v>80.000006904204653</c:v>
                </c:pt>
                <c:pt idx="3072">
                  <c:v>80.000006904204653</c:v>
                </c:pt>
                <c:pt idx="3073">
                  <c:v>80.000006904204653</c:v>
                </c:pt>
                <c:pt idx="3074">
                  <c:v>80.000006904204653</c:v>
                </c:pt>
                <c:pt idx="3075">
                  <c:v>80.000006904204653</c:v>
                </c:pt>
                <c:pt idx="3076">
                  <c:v>73.333339144785995</c:v>
                </c:pt>
                <c:pt idx="3077">
                  <c:v>80.000006904204653</c:v>
                </c:pt>
                <c:pt idx="3078">
                  <c:v>73.333339144785995</c:v>
                </c:pt>
                <c:pt idx="3079">
                  <c:v>80.000006904204653</c:v>
                </c:pt>
                <c:pt idx="3080">
                  <c:v>80.000006904204653</c:v>
                </c:pt>
                <c:pt idx="3081">
                  <c:v>80.000006904204653</c:v>
                </c:pt>
                <c:pt idx="3082">
                  <c:v>73.333339144785995</c:v>
                </c:pt>
                <c:pt idx="3083">
                  <c:v>73.333339144785995</c:v>
                </c:pt>
                <c:pt idx="3084">
                  <c:v>80.000006904204653</c:v>
                </c:pt>
                <c:pt idx="3085">
                  <c:v>80.000006904204653</c:v>
                </c:pt>
                <c:pt idx="3086">
                  <c:v>73.333339144785995</c:v>
                </c:pt>
                <c:pt idx="3087">
                  <c:v>80.000006904204653</c:v>
                </c:pt>
                <c:pt idx="3088">
                  <c:v>80.000006904204653</c:v>
                </c:pt>
                <c:pt idx="3089">
                  <c:v>73.333339144785995</c:v>
                </c:pt>
                <c:pt idx="3090">
                  <c:v>73.333339144785995</c:v>
                </c:pt>
                <c:pt idx="3091">
                  <c:v>80.000006904204653</c:v>
                </c:pt>
                <c:pt idx="3092">
                  <c:v>73.333339144785995</c:v>
                </c:pt>
                <c:pt idx="3093">
                  <c:v>80.000006904204653</c:v>
                </c:pt>
                <c:pt idx="3094">
                  <c:v>73.333339144785995</c:v>
                </c:pt>
                <c:pt idx="3095">
                  <c:v>80.000006904204653</c:v>
                </c:pt>
                <c:pt idx="3096">
                  <c:v>73.333339144785995</c:v>
                </c:pt>
                <c:pt idx="3097">
                  <c:v>66.666671385368005</c:v>
                </c:pt>
                <c:pt idx="3098">
                  <c:v>80.000006904204653</c:v>
                </c:pt>
                <c:pt idx="3099">
                  <c:v>73.333339144785995</c:v>
                </c:pt>
                <c:pt idx="3100">
                  <c:v>73.333339144785995</c:v>
                </c:pt>
                <c:pt idx="3101">
                  <c:v>73.333339144785995</c:v>
                </c:pt>
                <c:pt idx="3102">
                  <c:v>73.333339144785995</c:v>
                </c:pt>
                <c:pt idx="3103">
                  <c:v>73.333339144785995</c:v>
                </c:pt>
                <c:pt idx="3104">
                  <c:v>73.333339144785995</c:v>
                </c:pt>
                <c:pt idx="3105">
                  <c:v>73.333339144785995</c:v>
                </c:pt>
                <c:pt idx="3106">
                  <c:v>73.333339144785995</c:v>
                </c:pt>
                <c:pt idx="3107">
                  <c:v>73.333339144785995</c:v>
                </c:pt>
                <c:pt idx="3108">
                  <c:v>73.333339144785995</c:v>
                </c:pt>
                <c:pt idx="3109">
                  <c:v>73.333339144785995</c:v>
                </c:pt>
                <c:pt idx="3110">
                  <c:v>66.666671385368005</c:v>
                </c:pt>
                <c:pt idx="3111">
                  <c:v>73.333339144785995</c:v>
                </c:pt>
                <c:pt idx="3112">
                  <c:v>73.333339144785995</c:v>
                </c:pt>
                <c:pt idx="3113">
                  <c:v>73.333339144785995</c:v>
                </c:pt>
                <c:pt idx="3114">
                  <c:v>73.333339144785995</c:v>
                </c:pt>
                <c:pt idx="3115">
                  <c:v>73.333339144785995</c:v>
                </c:pt>
                <c:pt idx="3116">
                  <c:v>73.333339144785995</c:v>
                </c:pt>
                <c:pt idx="3117">
                  <c:v>66.666671385368005</c:v>
                </c:pt>
                <c:pt idx="3118">
                  <c:v>80.000006904204653</c:v>
                </c:pt>
                <c:pt idx="3119">
                  <c:v>73.333339144785995</c:v>
                </c:pt>
                <c:pt idx="3120">
                  <c:v>66.666671385368005</c:v>
                </c:pt>
                <c:pt idx="3121">
                  <c:v>73.333339144785995</c:v>
                </c:pt>
                <c:pt idx="3122">
                  <c:v>73.333339144785995</c:v>
                </c:pt>
                <c:pt idx="3123">
                  <c:v>73.333339144785995</c:v>
                </c:pt>
                <c:pt idx="3124">
                  <c:v>66.666671385368005</c:v>
                </c:pt>
                <c:pt idx="3125">
                  <c:v>73.333339144785995</c:v>
                </c:pt>
                <c:pt idx="3126">
                  <c:v>73.333339144785995</c:v>
                </c:pt>
                <c:pt idx="3127">
                  <c:v>73.333339144785995</c:v>
                </c:pt>
                <c:pt idx="3128">
                  <c:v>66.666671385368005</c:v>
                </c:pt>
                <c:pt idx="3129">
                  <c:v>73.333339144785995</c:v>
                </c:pt>
                <c:pt idx="3130">
                  <c:v>66.666671385368005</c:v>
                </c:pt>
                <c:pt idx="3131">
                  <c:v>66.666671385368005</c:v>
                </c:pt>
                <c:pt idx="3132">
                  <c:v>73.333339144785995</c:v>
                </c:pt>
                <c:pt idx="3133">
                  <c:v>66.666671385368005</c:v>
                </c:pt>
                <c:pt idx="3134">
                  <c:v>73.333339144785995</c:v>
                </c:pt>
                <c:pt idx="3135">
                  <c:v>66.666671385368005</c:v>
                </c:pt>
                <c:pt idx="3136">
                  <c:v>66.666671385368005</c:v>
                </c:pt>
                <c:pt idx="3137">
                  <c:v>73.333339144785995</c:v>
                </c:pt>
                <c:pt idx="3138">
                  <c:v>60.000003625949198</c:v>
                </c:pt>
                <c:pt idx="3139">
                  <c:v>73.333339144785995</c:v>
                </c:pt>
                <c:pt idx="3140">
                  <c:v>66.666671385368005</c:v>
                </c:pt>
                <c:pt idx="3141">
                  <c:v>66.666671385368005</c:v>
                </c:pt>
                <c:pt idx="3142">
                  <c:v>66.666671385368005</c:v>
                </c:pt>
                <c:pt idx="3143">
                  <c:v>66.666671385368005</c:v>
                </c:pt>
                <c:pt idx="3144">
                  <c:v>66.666671385368005</c:v>
                </c:pt>
                <c:pt idx="3145">
                  <c:v>66.666671385368005</c:v>
                </c:pt>
                <c:pt idx="3146">
                  <c:v>66.666671385368005</c:v>
                </c:pt>
                <c:pt idx="3147">
                  <c:v>66.666671385368005</c:v>
                </c:pt>
                <c:pt idx="3148">
                  <c:v>66.666671385368005</c:v>
                </c:pt>
                <c:pt idx="3149">
                  <c:v>66.666671385368005</c:v>
                </c:pt>
                <c:pt idx="3150">
                  <c:v>66.666671385368005</c:v>
                </c:pt>
                <c:pt idx="3151">
                  <c:v>66.666671385368005</c:v>
                </c:pt>
                <c:pt idx="3152">
                  <c:v>66.666671385368005</c:v>
                </c:pt>
                <c:pt idx="3153">
                  <c:v>66.666671385368005</c:v>
                </c:pt>
                <c:pt idx="3154">
                  <c:v>66.666671385368005</c:v>
                </c:pt>
                <c:pt idx="3155">
                  <c:v>66.666671385368005</c:v>
                </c:pt>
                <c:pt idx="3156">
                  <c:v>60.000003625949198</c:v>
                </c:pt>
                <c:pt idx="3157">
                  <c:v>66.666671385368005</c:v>
                </c:pt>
                <c:pt idx="3158">
                  <c:v>66.666671385368005</c:v>
                </c:pt>
                <c:pt idx="3159">
                  <c:v>66.666671385368005</c:v>
                </c:pt>
                <c:pt idx="3160">
                  <c:v>60.000003625949198</c:v>
                </c:pt>
                <c:pt idx="3161">
                  <c:v>60.000003625949198</c:v>
                </c:pt>
                <c:pt idx="3162">
                  <c:v>60.000003625949198</c:v>
                </c:pt>
                <c:pt idx="3163">
                  <c:v>66.666671385368005</c:v>
                </c:pt>
                <c:pt idx="3164">
                  <c:v>73.333339144785995</c:v>
                </c:pt>
                <c:pt idx="3165">
                  <c:v>66.666671385368005</c:v>
                </c:pt>
                <c:pt idx="3166">
                  <c:v>66.666671385368005</c:v>
                </c:pt>
                <c:pt idx="3167">
                  <c:v>66.666671385368005</c:v>
                </c:pt>
                <c:pt idx="3168">
                  <c:v>66.666671385368005</c:v>
                </c:pt>
                <c:pt idx="3169">
                  <c:v>66.666671385368005</c:v>
                </c:pt>
                <c:pt idx="3170">
                  <c:v>66.666671385368005</c:v>
                </c:pt>
                <c:pt idx="3171">
                  <c:v>66.666671385368005</c:v>
                </c:pt>
                <c:pt idx="3172">
                  <c:v>60.000003625949198</c:v>
                </c:pt>
                <c:pt idx="3173">
                  <c:v>66.666671385368005</c:v>
                </c:pt>
                <c:pt idx="3174">
                  <c:v>66.666671385368005</c:v>
                </c:pt>
                <c:pt idx="3175">
                  <c:v>66.666671385368005</c:v>
                </c:pt>
                <c:pt idx="3176">
                  <c:v>60.000003625949198</c:v>
                </c:pt>
                <c:pt idx="3177">
                  <c:v>73.333339144785995</c:v>
                </c:pt>
                <c:pt idx="3178">
                  <c:v>66.666671385368005</c:v>
                </c:pt>
                <c:pt idx="3179">
                  <c:v>60.000003625949198</c:v>
                </c:pt>
                <c:pt idx="3180">
                  <c:v>66.666671385368005</c:v>
                </c:pt>
                <c:pt idx="3181">
                  <c:v>60.000003625949198</c:v>
                </c:pt>
                <c:pt idx="3182">
                  <c:v>66.666671385368005</c:v>
                </c:pt>
                <c:pt idx="3183">
                  <c:v>66.666671385368005</c:v>
                </c:pt>
                <c:pt idx="3184">
                  <c:v>66.666671385368005</c:v>
                </c:pt>
                <c:pt idx="3185">
                  <c:v>66.666671385368005</c:v>
                </c:pt>
                <c:pt idx="3186">
                  <c:v>66.666671385368005</c:v>
                </c:pt>
                <c:pt idx="3187">
                  <c:v>60.000003625949198</c:v>
                </c:pt>
                <c:pt idx="3188">
                  <c:v>66.666671385368005</c:v>
                </c:pt>
                <c:pt idx="3189">
                  <c:v>66.666671385368005</c:v>
                </c:pt>
                <c:pt idx="3190">
                  <c:v>66.666671385368005</c:v>
                </c:pt>
                <c:pt idx="3191">
                  <c:v>66.666671385368005</c:v>
                </c:pt>
                <c:pt idx="3192">
                  <c:v>66.666671385368005</c:v>
                </c:pt>
                <c:pt idx="3193">
                  <c:v>60.000003625949198</c:v>
                </c:pt>
                <c:pt idx="3194">
                  <c:v>66.666671385368005</c:v>
                </c:pt>
                <c:pt idx="3195">
                  <c:v>60.000003625949198</c:v>
                </c:pt>
                <c:pt idx="3196">
                  <c:v>66.666671385368005</c:v>
                </c:pt>
                <c:pt idx="3197">
                  <c:v>66.666671385368005</c:v>
                </c:pt>
                <c:pt idx="3198">
                  <c:v>66.666671385368005</c:v>
                </c:pt>
                <c:pt idx="3199">
                  <c:v>66.666671385368005</c:v>
                </c:pt>
                <c:pt idx="3200">
                  <c:v>66.666671385368005</c:v>
                </c:pt>
                <c:pt idx="3201">
                  <c:v>60.000003625949198</c:v>
                </c:pt>
                <c:pt idx="3202">
                  <c:v>66.666671385368005</c:v>
                </c:pt>
                <c:pt idx="3203">
                  <c:v>66.666671385368005</c:v>
                </c:pt>
                <c:pt idx="3204">
                  <c:v>60.000003625949198</c:v>
                </c:pt>
                <c:pt idx="3205">
                  <c:v>66.666671385368005</c:v>
                </c:pt>
                <c:pt idx="3206">
                  <c:v>66.666671385368005</c:v>
                </c:pt>
                <c:pt idx="3207">
                  <c:v>66.666671385368005</c:v>
                </c:pt>
                <c:pt idx="3208">
                  <c:v>60.000003625949198</c:v>
                </c:pt>
                <c:pt idx="3209">
                  <c:v>66.666671385368005</c:v>
                </c:pt>
                <c:pt idx="3210">
                  <c:v>66.666671385368005</c:v>
                </c:pt>
                <c:pt idx="3211">
                  <c:v>66.666671385368005</c:v>
                </c:pt>
                <c:pt idx="3212">
                  <c:v>66.666671385368005</c:v>
                </c:pt>
                <c:pt idx="3213">
                  <c:v>60.000003625949198</c:v>
                </c:pt>
                <c:pt idx="3214">
                  <c:v>73.333339144785995</c:v>
                </c:pt>
                <c:pt idx="3215">
                  <c:v>66.666671385368005</c:v>
                </c:pt>
                <c:pt idx="3216">
                  <c:v>60.000003625949198</c:v>
                </c:pt>
                <c:pt idx="3217">
                  <c:v>73.333339144785995</c:v>
                </c:pt>
                <c:pt idx="3218">
                  <c:v>66.666671385368005</c:v>
                </c:pt>
                <c:pt idx="3219">
                  <c:v>60.000003625949198</c:v>
                </c:pt>
                <c:pt idx="3220">
                  <c:v>66.666671385368005</c:v>
                </c:pt>
                <c:pt idx="3221">
                  <c:v>66.666671385368005</c:v>
                </c:pt>
                <c:pt idx="3222">
                  <c:v>66.666671385368005</c:v>
                </c:pt>
                <c:pt idx="3223">
                  <c:v>66.666671385368005</c:v>
                </c:pt>
                <c:pt idx="3224">
                  <c:v>66.666671385368005</c:v>
                </c:pt>
                <c:pt idx="3225">
                  <c:v>66.666671385368005</c:v>
                </c:pt>
                <c:pt idx="3226">
                  <c:v>66.666671385368005</c:v>
                </c:pt>
                <c:pt idx="3227">
                  <c:v>66.666671385368005</c:v>
                </c:pt>
                <c:pt idx="3228">
                  <c:v>66.666671385368005</c:v>
                </c:pt>
                <c:pt idx="3229">
                  <c:v>66.666671385368005</c:v>
                </c:pt>
                <c:pt idx="3230">
                  <c:v>66.666671385368005</c:v>
                </c:pt>
                <c:pt idx="3231">
                  <c:v>66.666671385368005</c:v>
                </c:pt>
                <c:pt idx="3232">
                  <c:v>66.666671385368005</c:v>
                </c:pt>
                <c:pt idx="3233">
                  <c:v>73.333339144785995</c:v>
                </c:pt>
                <c:pt idx="3234">
                  <c:v>66.666671385368005</c:v>
                </c:pt>
                <c:pt idx="3235">
                  <c:v>66.666671385368005</c:v>
                </c:pt>
                <c:pt idx="3236">
                  <c:v>66.666671385368005</c:v>
                </c:pt>
                <c:pt idx="3237">
                  <c:v>73.333339144785995</c:v>
                </c:pt>
                <c:pt idx="3238">
                  <c:v>66.666671385368005</c:v>
                </c:pt>
                <c:pt idx="3239">
                  <c:v>73.333339144785995</c:v>
                </c:pt>
                <c:pt idx="3240">
                  <c:v>66.666671385368005</c:v>
                </c:pt>
                <c:pt idx="3241">
                  <c:v>66.666671385368005</c:v>
                </c:pt>
                <c:pt idx="3242">
                  <c:v>73.333339144785995</c:v>
                </c:pt>
                <c:pt idx="3243">
                  <c:v>73.333339144785995</c:v>
                </c:pt>
                <c:pt idx="3244">
                  <c:v>66.666671385368005</c:v>
                </c:pt>
                <c:pt idx="3245">
                  <c:v>73.333339144785995</c:v>
                </c:pt>
                <c:pt idx="3246">
                  <c:v>66.666671385368005</c:v>
                </c:pt>
                <c:pt idx="3247">
                  <c:v>73.333339144785995</c:v>
                </c:pt>
                <c:pt idx="3248">
                  <c:v>73.333339144785995</c:v>
                </c:pt>
                <c:pt idx="3249">
                  <c:v>73.333339144785995</c:v>
                </c:pt>
                <c:pt idx="3250">
                  <c:v>73.333339144785995</c:v>
                </c:pt>
                <c:pt idx="3251">
                  <c:v>73.333339144785995</c:v>
                </c:pt>
                <c:pt idx="3252">
                  <c:v>66.666671385368005</c:v>
                </c:pt>
                <c:pt idx="3253">
                  <c:v>73.333339144785995</c:v>
                </c:pt>
                <c:pt idx="3254">
                  <c:v>80.000006904204653</c:v>
                </c:pt>
                <c:pt idx="3255">
                  <c:v>73.333339144785995</c:v>
                </c:pt>
                <c:pt idx="3256">
                  <c:v>66.666671385368005</c:v>
                </c:pt>
                <c:pt idx="3257">
                  <c:v>80.000006904204653</c:v>
                </c:pt>
                <c:pt idx="3258">
                  <c:v>73.333339144785995</c:v>
                </c:pt>
                <c:pt idx="3259">
                  <c:v>73.333339144785995</c:v>
                </c:pt>
                <c:pt idx="3260">
                  <c:v>73.333339144785995</c:v>
                </c:pt>
                <c:pt idx="3261">
                  <c:v>80.000006904204653</c:v>
                </c:pt>
                <c:pt idx="3262">
                  <c:v>73.333339144785995</c:v>
                </c:pt>
                <c:pt idx="3263">
                  <c:v>73.333339144785995</c:v>
                </c:pt>
                <c:pt idx="3264">
                  <c:v>73.333339144785995</c:v>
                </c:pt>
                <c:pt idx="3265">
                  <c:v>80.000006904204653</c:v>
                </c:pt>
                <c:pt idx="3266">
                  <c:v>73.333339144785995</c:v>
                </c:pt>
                <c:pt idx="3267">
                  <c:v>73.333339144785995</c:v>
                </c:pt>
                <c:pt idx="3268">
                  <c:v>80.000006904204653</c:v>
                </c:pt>
                <c:pt idx="3269">
                  <c:v>80.000006904204653</c:v>
                </c:pt>
                <c:pt idx="3270">
                  <c:v>80.000006904204653</c:v>
                </c:pt>
                <c:pt idx="3271">
                  <c:v>80.000006904204653</c:v>
                </c:pt>
                <c:pt idx="3272">
                  <c:v>73.333339144785995</c:v>
                </c:pt>
                <c:pt idx="3273">
                  <c:v>80.000006904204653</c:v>
                </c:pt>
                <c:pt idx="3274">
                  <c:v>73.333339144785995</c:v>
                </c:pt>
                <c:pt idx="3275">
                  <c:v>80.000006904204653</c:v>
                </c:pt>
                <c:pt idx="3276">
                  <c:v>80.000006904204653</c:v>
                </c:pt>
                <c:pt idx="3277">
                  <c:v>80.000006904204653</c:v>
                </c:pt>
                <c:pt idx="3278">
                  <c:v>80.000006904204653</c:v>
                </c:pt>
                <c:pt idx="3279">
                  <c:v>73.333339144785995</c:v>
                </c:pt>
                <c:pt idx="3280">
                  <c:v>80.000006904204653</c:v>
                </c:pt>
                <c:pt idx="3281">
                  <c:v>73.333339144785995</c:v>
                </c:pt>
                <c:pt idx="3282">
                  <c:v>80.000006904204653</c:v>
                </c:pt>
                <c:pt idx="3283">
                  <c:v>80.000006904204653</c:v>
                </c:pt>
                <c:pt idx="3284">
                  <c:v>80.000006904204653</c:v>
                </c:pt>
                <c:pt idx="3285">
                  <c:v>73.333339144785995</c:v>
                </c:pt>
                <c:pt idx="3286">
                  <c:v>80.000006904204653</c:v>
                </c:pt>
                <c:pt idx="3287">
                  <c:v>80.000006904204653</c:v>
                </c:pt>
                <c:pt idx="3288">
                  <c:v>73.333339144785995</c:v>
                </c:pt>
                <c:pt idx="3289">
                  <c:v>80.000006904204653</c:v>
                </c:pt>
                <c:pt idx="3290">
                  <c:v>73.333339144785995</c:v>
                </c:pt>
                <c:pt idx="3291">
                  <c:v>73.333339144785995</c:v>
                </c:pt>
                <c:pt idx="3292">
                  <c:v>80.000006904204653</c:v>
                </c:pt>
                <c:pt idx="3293">
                  <c:v>73.333339144785995</c:v>
                </c:pt>
                <c:pt idx="3294">
                  <c:v>73.333339144785995</c:v>
                </c:pt>
                <c:pt idx="3295">
                  <c:v>80.000006904204653</c:v>
                </c:pt>
                <c:pt idx="3296">
                  <c:v>73.333339144785995</c:v>
                </c:pt>
                <c:pt idx="3297">
                  <c:v>73.333339144785995</c:v>
                </c:pt>
                <c:pt idx="3298">
                  <c:v>73.333339144785995</c:v>
                </c:pt>
                <c:pt idx="3299">
                  <c:v>80.000006904204653</c:v>
                </c:pt>
                <c:pt idx="3300">
                  <c:v>73.333339144785995</c:v>
                </c:pt>
                <c:pt idx="3301">
                  <c:v>66.666671385368005</c:v>
                </c:pt>
                <c:pt idx="3302">
                  <c:v>80.000006904204653</c:v>
                </c:pt>
                <c:pt idx="3303">
                  <c:v>73.333339144785995</c:v>
                </c:pt>
                <c:pt idx="3304">
                  <c:v>73.333339144785995</c:v>
                </c:pt>
                <c:pt idx="3305">
                  <c:v>73.333339144785995</c:v>
                </c:pt>
                <c:pt idx="3306">
                  <c:v>73.333339144785995</c:v>
                </c:pt>
                <c:pt idx="3307">
                  <c:v>73.333339144785995</c:v>
                </c:pt>
                <c:pt idx="3308">
                  <c:v>73.333339144785995</c:v>
                </c:pt>
                <c:pt idx="3309">
                  <c:v>73.333339144785995</c:v>
                </c:pt>
                <c:pt idx="3310">
                  <c:v>80.000006904204653</c:v>
                </c:pt>
                <c:pt idx="3311">
                  <c:v>73.333339144785995</c:v>
                </c:pt>
                <c:pt idx="3312">
                  <c:v>73.333339144785995</c:v>
                </c:pt>
                <c:pt idx="3313">
                  <c:v>73.333339144785995</c:v>
                </c:pt>
                <c:pt idx="3314">
                  <c:v>73.333339144785995</c:v>
                </c:pt>
                <c:pt idx="3315">
                  <c:v>73.333339144785995</c:v>
                </c:pt>
                <c:pt idx="3316">
                  <c:v>73.333339144785995</c:v>
                </c:pt>
                <c:pt idx="3317">
                  <c:v>73.333339144785995</c:v>
                </c:pt>
                <c:pt idx="3318">
                  <c:v>80.000006904204653</c:v>
                </c:pt>
                <c:pt idx="3319">
                  <c:v>73.333339144785995</c:v>
                </c:pt>
                <c:pt idx="3320">
                  <c:v>73.333339144785995</c:v>
                </c:pt>
                <c:pt idx="3321">
                  <c:v>73.333339144785995</c:v>
                </c:pt>
                <c:pt idx="3322">
                  <c:v>66.666671385368005</c:v>
                </c:pt>
                <c:pt idx="3323">
                  <c:v>73.333339144785995</c:v>
                </c:pt>
                <c:pt idx="3324">
                  <c:v>73.333339144785995</c:v>
                </c:pt>
                <c:pt idx="3325">
                  <c:v>73.333339144785995</c:v>
                </c:pt>
                <c:pt idx="3326">
                  <c:v>73.333339144785995</c:v>
                </c:pt>
                <c:pt idx="3327">
                  <c:v>66.666671385368005</c:v>
                </c:pt>
                <c:pt idx="3328">
                  <c:v>73.333339144785995</c:v>
                </c:pt>
                <c:pt idx="3329">
                  <c:v>73.333339144785995</c:v>
                </c:pt>
                <c:pt idx="3330">
                  <c:v>73.333339144785995</c:v>
                </c:pt>
                <c:pt idx="3331">
                  <c:v>66.666671385368005</c:v>
                </c:pt>
                <c:pt idx="3332">
                  <c:v>73.333339144785995</c:v>
                </c:pt>
                <c:pt idx="3333">
                  <c:v>73.333339144785995</c:v>
                </c:pt>
                <c:pt idx="3334">
                  <c:v>66.666671385368005</c:v>
                </c:pt>
                <c:pt idx="3335">
                  <c:v>73.333339144785995</c:v>
                </c:pt>
                <c:pt idx="3336">
                  <c:v>66.666671385368005</c:v>
                </c:pt>
                <c:pt idx="3337">
                  <c:v>73.333339144785995</c:v>
                </c:pt>
                <c:pt idx="3338">
                  <c:v>66.666671385368005</c:v>
                </c:pt>
                <c:pt idx="3339">
                  <c:v>73.333339144785995</c:v>
                </c:pt>
                <c:pt idx="3340">
                  <c:v>66.666671385368005</c:v>
                </c:pt>
                <c:pt idx="3341">
                  <c:v>73.333339144785995</c:v>
                </c:pt>
                <c:pt idx="3342">
                  <c:v>73.333339144785995</c:v>
                </c:pt>
                <c:pt idx="3343">
                  <c:v>66.666671385368005</c:v>
                </c:pt>
                <c:pt idx="3344">
                  <c:v>66.666671385368005</c:v>
                </c:pt>
                <c:pt idx="3345">
                  <c:v>73.333339144785995</c:v>
                </c:pt>
                <c:pt idx="3346">
                  <c:v>66.666671385368005</c:v>
                </c:pt>
                <c:pt idx="3347">
                  <c:v>73.333339144785995</c:v>
                </c:pt>
                <c:pt idx="3348">
                  <c:v>66.666671385368005</c:v>
                </c:pt>
                <c:pt idx="3349">
                  <c:v>66.666671385368005</c:v>
                </c:pt>
                <c:pt idx="3350">
                  <c:v>73.333339144785995</c:v>
                </c:pt>
                <c:pt idx="3351">
                  <c:v>66.666671385368005</c:v>
                </c:pt>
                <c:pt idx="3352">
                  <c:v>73.333339144785995</c:v>
                </c:pt>
                <c:pt idx="3353">
                  <c:v>73.333339144785995</c:v>
                </c:pt>
                <c:pt idx="3354">
                  <c:v>66.666671385368005</c:v>
                </c:pt>
                <c:pt idx="3355">
                  <c:v>66.666671385368005</c:v>
                </c:pt>
                <c:pt idx="3356">
                  <c:v>73.333339144785995</c:v>
                </c:pt>
                <c:pt idx="3357">
                  <c:v>73.333339144785995</c:v>
                </c:pt>
                <c:pt idx="3358">
                  <c:v>66.666671385368005</c:v>
                </c:pt>
                <c:pt idx="3359">
                  <c:v>73.333339144785995</c:v>
                </c:pt>
                <c:pt idx="3360">
                  <c:v>73.333339144785995</c:v>
                </c:pt>
                <c:pt idx="3361">
                  <c:v>66.666671385368005</c:v>
                </c:pt>
                <c:pt idx="3362">
                  <c:v>73.333339144785995</c:v>
                </c:pt>
                <c:pt idx="3363">
                  <c:v>73.333339144785995</c:v>
                </c:pt>
                <c:pt idx="3364">
                  <c:v>66.666671385368005</c:v>
                </c:pt>
                <c:pt idx="3365">
                  <c:v>73.333339144785995</c:v>
                </c:pt>
                <c:pt idx="3366">
                  <c:v>73.333339144785995</c:v>
                </c:pt>
                <c:pt idx="3367">
                  <c:v>73.333339144785995</c:v>
                </c:pt>
                <c:pt idx="3368">
                  <c:v>66.666671385368005</c:v>
                </c:pt>
                <c:pt idx="3369">
                  <c:v>73.333339144785995</c:v>
                </c:pt>
                <c:pt idx="3370">
                  <c:v>73.333339144785995</c:v>
                </c:pt>
                <c:pt idx="3371">
                  <c:v>73.333339144785995</c:v>
                </c:pt>
                <c:pt idx="3372">
                  <c:v>66.666671385368005</c:v>
                </c:pt>
                <c:pt idx="3373">
                  <c:v>73.333339144785995</c:v>
                </c:pt>
                <c:pt idx="3374">
                  <c:v>66.666671385368005</c:v>
                </c:pt>
                <c:pt idx="3375">
                  <c:v>73.333339144785995</c:v>
                </c:pt>
                <c:pt idx="3376">
                  <c:v>73.333339144785995</c:v>
                </c:pt>
                <c:pt idx="3377">
                  <c:v>73.333339144785995</c:v>
                </c:pt>
                <c:pt idx="3378">
                  <c:v>66.666671385368005</c:v>
                </c:pt>
                <c:pt idx="3379">
                  <c:v>73.333339144785995</c:v>
                </c:pt>
                <c:pt idx="3380">
                  <c:v>73.333339144785995</c:v>
                </c:pt>
                <c:pt idx="3381">
                  <c:v>66.666671385368005</c:v>
                </c:pt>
                <c:pt idx="3382">
                  <c:v>73.333339144785995</c:v>
                </c:pt>
                <c:pt idx="3383">
                  <c:v>66.666671385368005</c:v>
                </c:pt>
                <c:pt idx="3384">
                  <c:v>73.333339144785995</c:v>
                </c:pt>
                <c:pt idx="3385">
                  <c:v>66.666671385368005</c:v>
                </c:pt>
                <c:pt idx="3386">
                  <c:v>73.333339144785995</c:v>
                </c:pt>
                <c:pt idx="3387">
                  <c:v>66.666671385368005</c:v>
                </c:pt>
                <c:pt idx="3388">
                  <c:v>73.333339144785995</c:v>
                </c:pt>
                <c:pt idx="3389">
                  <c:v>66.666671385368005</c:v>
                </c:pt>
                <c:pt idx="3390">
                  <c:v>66.666671385368005</c:v>
                </c:pt>
                <c:pt idx="3391">
                  <c:v>66.666671385368005</c:v>
                </c:pt>
                <c:pt idx="3392">
                  <c:v>66.666671385368005</c:v>
                </c:pt>
                <c:pt idx="3393">
                  <c:v>73.333339144785995</c:v>
                </c:pt>
                <c:pt idx="3394">
                  <c:v>66.666671385368005</c:v>
                </c:pt>
                <c:pt idx="3395">
                  <c:v>60.000003625949198</c:v>
                </c:pt>
                <c:pt idx="3396">
                  <c:v>66.666671385368005</c:v>
                </c:pt>
                <c:pt idx="3397">
                  <c:v>73.333339144785995</c:v>
                </c:pt>
                <c:pt idx="3398">
                  <c:v>60.000003625949198</c:v>
                </c:pt>
                <c:pt idx="3399">
                  <c:v>66.666671385368005</c:v>
                </c:pt>
                <c:pt idx="3400">
                  <c:v>66.666671385368005</c:v>
                </c:pt>
                <c:pt idx="3401">
                  <c:v>73.333339144785995</c:v>
                </c:pt>
                <c:pt idx="3402">
                  <c:v>66.666671385368005</c:v>
                </c:pt>
                <c:pt idx="3403">
                  <c:v>60.000003625949198</c:v>
                </c:pt>
                <c:pt idx="3404">
                  <c:v>66.666671385368005</c:v>
                </c:pt>
                <c:pt idx="3405">
                  <c:v>73.333339144785995</c:v>
                </c:pt>
                <c:pt idx="3406">
                  <c:v>60.000003625949198</c:v>
                </c:pt>
                <c:pt idx="3407">
                  <c:v>60.000003625949198</c:v>
                </c:pt>
                <c:pt idx="3408">
                  <c:v>66.666671385368005</c:v>
                </c:pt>
                <c:pt idx="3409">
                  <c:v>66.666671385368005</c:v>
                </c:pt>
                <c:pt idx="3410">
                  <c:v>60.000003625949198</c:v>
                </c:pt>
                <c:pt idx="3411">
                  <c:v>66.666671385368005</c:v>
                </c:pt>
                <c:pt idx="3412">
                  <c:v>66.666671385368005</c:v>
                </c:pt>
                <c:pt idx="3413">
                  <c:v>60.000003625949198</c:v>
                </c:pt>
                <c:pt idx="3414">
                  <c:v>60.000003625949198</c:v>
                </c:pt>
                <c:pt idx="3415">
                  <c:v>66.666671385368005</c:v>
                </c:pt>
                <c:pt idx="3416">
                  <c:v>66.666671385368005</c:v>
                </c:pt>
                <c:pt idx="3417">
                  <c:v>60.000003625949198</c:v>
                </c:pt>
                <c:pt idx="3418">
                  <c:v>60.000003625949198</c:v>
                </c:pt>
                <c:pt idx="3419">
                  <c:v>66.666671385368005</c:v>
                </c:pt>
                <c:pt idx="3420">
                  <c:v>60.000003625949198</c:v>
                </c:pt>
                <c:pt idx="3421">
                  <c:v>60.000003625949198</c:v>
                </c:pt>
                <c:pt idx="3422">
                  <c:v>60.000003625949198</c:v>
                </c:pt>
                <c:pt idx="3423">
                  <c:v>66.666671385368005</c:v>
                </c:pt>
                <c:pt idx="3424">
                  <c:v>53.333335866530739</c:v>
                </c:pt>
                <c:pt idx="3425">
                  <c:v>60.000003625949198</c:v>
                </c:pt>
                <c:pt idx="3426">
                  <c:v>66.666671385368005</c:v>
                </c:pt>
                <c:pt idx="3427">
                  <c:v>60.000003625949198</c:v>
                </c:pt>
                <c:pt idx="3428">
                  <c:v>53.333335866530739</c:v>
                </c:pt>
                <c:pt idx="3429">
                  <c:v>60.000003625949198</c:v>
                </c:pt>
                <c:pt idx="3430">
                  <c:v>60.000003625949198</c:v>
                </c:pt>
                <c:pt idx="3431">
                  <c:v>60.000003625949198</c:v>
                </c:pt>
                <c:pt idx="3432">
                  <c:v>60.000003625949198</c:v>
                </c:pt>
                <c:pt idx="3433">
                  <c:v>53.333335866530739</c:v>
                </c:pt>
                <c:pt idx="3434">
                  <c:v>60.000003625949198</c:v>
                </c:pt>
                <c:pt idx="3435">
                  <c:v>60.000003625949198</c:v>
                </c:pt>
                <c:pt idx="3436">
                  <c:v>53.333335866530739</c:v>
                </c:pt>
                <c:pt idx="3437">
                  <c:v>53.333335866530739</c:v>
                </c:pt>
                <c:pt idx="3438">
                  <c:v>60.000003625949198</c:v>
                </c:pt>
                <c:pt idx="3439">
                  <c:v>53.333335866530739</c:v>
                </c:pt>
                <c:pt idx="3440">
                  <c:v>60.000003625949198</c:v>
                </c:pt>
                <c:pt idx="3441">
                  <c:v>53.333335866530739</c:v>
                </c:pt>
                <c:pt idx="3442">
                  <c:v>60.000003625949198</c:v>
                </c:pt>
                <c:pt idx="3443">
                  <c:v>53.333335866530739</c:v>
                </c:pt>
                <c:pt idx="3444">
                  <c:v>53.333335866530739</c:v>
                </c:pt>
                <c:pt idx="3445">
                  <c:v>60.000003625949198</c:v>
                </c:pt>
                <c:pt idx="3446">
                  <c:v>53.333335866530739</c:v>
                </c:pt>
                <c:pt idx="3447">
                  <c:v>60.000003625949198</c:v>
                </c:pt>
                <c:pt idx="3448">
                  <c:v>53.333335866530739</c:v>
                </c:pt>
                <c:pt idx="3449">
                  <c:v>60.000003625949198</c:v>
                </c:pt>
                <c:pt idx="3450">
                  <c:v>60.000003625949198</c:v>
                </c:pt>
                <c:pt idx="3451">
                  <c:v>53.333335866530739</c:v>
                </c:pt>
                <c:pt idx="3452">
                  <c:v>53.333335866530739</c:v>
                </c:pt>
                <c:pt idx="3453">
                  <c:v>60.000003625949198</c:v>
                </c:pt>
                <c:pt idx="3454">
                  <c:v>60.000003625949198</c:v>
                </c:pt>
                <c:pt idx="3455">
                  <c:v>53.333335866530739</c:v>
                </c:pt>
                <c:pt idx="3456">
                  <c:v>53.333335866530739</c:v>
                </c:pt>
                <c:pt idx="3457">
                  <c:v>60.000003625949198</c:v>
                </c:pt>
                <c:pt idx="3458">
                  <c:v>53.333335866530739</c:v>
                </c:pt>
                <c:pt idx="3459">
                  <c:v>53.333335866530739</c:v>
                </c:pt>
                <c:pt idx="3460">
                  <c:v>60.000003625949198</c:v>
                </c:pt>
                <c:pt idx="3461">
                  <c:v>60.000003625949198</c:v>
                </c:pt>
                <c:pt idx="3462">
                  <c:v>53.333335866530739</c:v>
                </c:pt>
                <c:pt idx="3463">
                  <c:v>60.000003625949198</c:v>
                </c:pt>
                <c:pt idx="3464">
                  <c:v>53.333335866530739</c:v>
                </c:pt>
                <c:pt idx="3465">
                  <c:v>60.000003625949198</c:v>
                </c:pt>
                <c:pt idx="3466">
                  <c:v>53.333335866530739</c:v>
                </c:pt>
                <c:pt idx="3467">
                  <c:v>53.333335866530739</c:v>
                </c:pt>
                <c:pt idx="3468">
                  <c:v>60.000003625949198</c:v>
                </c:pt>
                <c:pt idx="3469">
                  <c:v>53.333335866530739</c:v>
                </c:pt>
                <c:pt idx="3470">
                  <c:v>60.000003625949198</c:v>
                </c:pt>
                <c:pt idx="3471">
                  <c:v>53.333335866530739</c:v>
                </c:pt>
                <c:pt idx="3472">
                  <c:v>60.000003625949198</c:v>
                </c:pt>
                <c:pt idx="3473">
                  <c:v>53.333335866530739</c:v>
                </c:pt>
                <c:pt idx="3474">
                  <c:v>53.333335866530739</c:v>
                </c:pt>
                <c:pt idx="3475">
                  <c:v>60.000003625949198</c:v>
                </c:pt>
                <c:pt idx="3476">
                  <c:v>53.333335866530739</c:v>
                </c:pt>
                <c:pt idx="3477">
                  <c:v>53.333335866530739</c:v>
                </c:pt>
                <c:pt idx="3478">
                  <c:v>53.333335866530739</c:v>
                </c:pt>
                <c:pt idx="3479">
                  <c:v>53.333335866530739</c:v>
                </c:pt>
                <c:pt idx="3480">
                  <c:v>60.000003625949198</c:v>
                </c:pt>
                <c:pt idx="3481">
                  <c:v>53.333335866530739</c:v>
                </c:pt>
                <c:pt idx="3482">
                  <c:v>46.6666712115208</c:v>
                </c:pt>
                <c:pt idx="3483">
                  <c:v>53.333335866530739</c:v>
                </c:pt>
                <c:pt idx="3484">
                  <c:v>53.333335866530739</c:v>
                </c:pt>
                <c:pt idx="3485">
                  <c:v>53.333335866530739</c:v>
                </c:pt>
                <c:pt idx="3486">
                  <c:v>60.000003625949198</c:v>
                </c:pt>
                <c:pt idx="3487">
                  <c:v>53.333335866530739</c:v>
                </c:pt>
                <c:pt idx="3488">
                  <c:v>53.333335866530739</c:v>
                </c:pt>
                <c:pt idx="3489">
                  <c:v>46.6666712115208</c:v>
                </c:pt>
                <c:pt idx="3490">
                  <c:v>53.333335866530739</c:v>
                </c:pt>
                <c:pt idx="3491">
                  <c:v>53.333335866530739</c:v>
                </c:pt>
                <c:pt idx="3492">
                  <c:v>46.6666712115208</c:v>
                </c:pt>
                <c:pt idx="3493">
                  <c:v>53.333335866530739</c:v>
                </c:pt>
                <c:pt idx="3494">
                  <c:v>53.333335866530739</c:v>
                </c:pt>
                <c:pt idx="3495">
                  <c:v>53.333335866530739</c:v>
                </c:pt>
                <c:pt idx="3496">
                  <c:v>53.333335866530739</c:v>
                </c:pt>
                <c:pt idx="3497">
                  <c:v>53.333335866530739</c:v>
                </c:pt>
                <c:pt idx="3498">
                  <c:v>53.333335866530739</c:v>
                </c:pt>
                <c:pt idx="3499">
                  <c:v>53.333335866530739</c:v>
                </c:pt>
                <c:pt idx="3500">
                  <c:v>46.6666712115208</c:v>
                </c:pt>
                <c:pt idx="3501">
                  <c:v>53.333335866530739</c:v>
                </c:pt>
                <c:pt idx="3502">
                  <c:v>53.333335866530739</c:v>
                </c:pt>
                <c:pt idx="3503">
                  <c:v>53.333335866530739</c:v>
                </c:pt>
                <c:pt idx="3504">
                  <c:v>53.333335866530739</c:v>
                </c:pt>
                <c:pt idx="3505">
                  <c:v>53.333335866530739</c:v>
                </c:pt>
                <c:pt idx="3506">
                  <c:v>60.000003625949198</c:v>
                </c:pt>
                <c:pt idx="3507">
                  <c:v>46.6666712115208</c:v>
                </c:pt>
                <c:pt idx="3508">
                  <c:v>53.333335866530739</c:v>
                </c:pt>
                <c:pt idx="3509">
                  <c:v>60.000003625949198</c:v>
                </c:pt>
                <c:pt idx="3510">
                  <c:v>53.333335866530739</c:v>
                </c:pt>
                <c:pt idx="3511">
                  <c:v>53.333335866530739</c:v>
                </c:pt>
                <c:pt idx="3512">
                  <c:v>46.6666712115208</c:v>
                </c:pt>
                <c:pt idx="3513">
                  <c:v>60.000003625949198</c:v>
                </c:pt>
                <c:pt idx="3514">
                  <c:v>53.333335866530739</c:v>
                </c:pt>
                <c:pt idx="3515">
                  <c:v>46.6666712115208</c:v>
                </c:pt>
                <c:pt idx="3516">
                  <c:v>60.000003625949198</c:v>
                </c:pt>
                <c:pt idx="3517">
                  <c:v>46.6666712115208</c:v>
                </c:pt>
                <c:pt idx="3518">
                  <c:v>53.333335866530739</c:v>
                </c:pt>
                <c:pt idx="3519">
                  <c:v>53.333335866530739</c:v>
                </c:pt>
                <c:pt idx="3520">
                  <c:v>53.333335866530739</c:v>
                </c:pt>
                <c:pt idx="3521">
                  <c:v>53.333335866530739</c:v>
                </c:pt>
                <c:pt idx="3522">
                  <c:v>53.333335866530739</c:v>
                </c:pt>
                <c:pt idx="3523">
                  <c:v>46.6666712115208</c:v>
                </c:pt>
                <c:pt idx="3524">
                  <c:v>53.333335866530739</c:v>
                </c:pt>
                <c:pt idx="3525">
                  <c:v>53.333335866530739</c:v>
                </c:pt>
                <c:pt idx="3526">
                  <c:v>53.333335866530739</c:v>
                </c:pt>
                <c:pt idx="3527">
                  <c:v>53.333335866530739</c:v>
                </c:pt>
                <c:pt idx="3528">
                  <c:v>46.6666712115208</c:v>
                </c:pt>
                <c:pt idx="3529">
                  <c:v>53.333335866530739</c:v>
                </c:pt>
                <c:pt idx="3530">
                  <c:v>53.333335866530739</c:v>
                </c:pt>
                <c:pt idx="3531">
                  <c:v>53.333335866530739</c:v>
                </c:pt>
                <c:pt idx="3532">
                  <c:v>53.333335866530739</c:v>
                </c:pt>
                <c:pt idx="3533">
                  <c:v>46.6666712115208</c:v>
                </c:pt>
                <c:pt idx="3534">
                  <c:v>53.333335866530739</c:v>
                </c:pt>
                <c:pt idx="3535">
                  <c:v>46.6666712115208</c:v>
                </c:pt>
                <c:pt idx="3536">
                  <c:v>53.333335866530739</c:v>
                </c:pt>
                <c:pt idx="3537">
                  <c:v>53.333335866530739</c:v>
                </c:pt>
                <c:pt idx="3538">
                  <c:v>53.333335866530739</c:v>
                </c:pt>
                <c:pt idx="3539">
                  <c:v>53.333335866530739</c:v>
                </c:pt>
                <c:pt idx="3540">
                  <c:v>46.6666712115208</c:v>
                </c:pt>
                <c:pt idx="3541">
                  <c:v>53.333335866530739</c:v>
                </c:pt>
                <c:pt idx="3542">
                  <c:v>53.333335866530739</c:v>
                </c:pt>
                <c:pt idx="3543">
                  <c:v>46.6666712115208</c:v>
                </c:pt>
                <c:pt idx="3544">
                  <c:v>53.333335866530739</c:v>
                </c:pt>
                <c:pt idx="3545">
                  <c:v>60.000003625949198</c:v>
                </c:pt>
                <c:pt idx="3546">
                  <c:v>46.6666712115208</c:v>
                </c:pt>
                <c:pt idx="3547">
                  <c:v>53.333335866530739</c:v>
                </c:pt>
                <c:pt idx="3548">
                  <c:v>60.000003625949198</c:v>
                </c:pt>
                <c:pt idx="3549">
                  <c:v>53.333335866530739</c:v>
                </c:pt>
                <c:pt idx="3550">
                  <c:v>46.6666712115208</c:v>
                </c:pt>
                <c:pt idx="3551">
                  <c:v>46.6666712115208</c:v>
                </c:pt>
                <c:pt idx="3552">
                  <c:v>53.333335866530739</c:v>
                </c:pt>
                <c:pt idx="3553">
                  <c:v>53.333335866530739</c:v>
                </c:pt>
                <c:pt idx="3554">
                  <c:v>46.6666712115208</c:v>
                </c:pt>
                <c:pt idx="3555">
                  <c:v>53.333335866530739</c:v>
                </c:pt>
                <c:pt idx="3556">
                  <c:v>53.333335866530739</c:v>
                </c:pt>
                <c:pt idx="3557">
                  <c:v>46.6666712115208</c:v>
                </c:pt>
                <c:pt idx="3558">
                  <c:v>53.333335866530739</c:v>
                </c:pt>
                <c:pt idx="3559">
                  <c:v>46.6666712115208</c:v>
                </c:pt>
                <c:pt idx="3560">
                  <c:v>53.333335866530739</c:v>
                </c:pt>
                <c:pt idx="3561">
                  <c:v>46.6666712115208</c:v>
                </c:pt>
                <c:pt idx="3562">
                  <c:v>46.6666712115208</c:v>
                </c:pt>
                <c:pt idx="3563">
                  <c:v>53.333335866530739</c:v>
                </c:pt>
                <c:pt idx="3564">
                  <c:v>53.333335866530739</c:v>
                </c:pt>
                <c:pt idx="3565">
                  <c:v>46.6666712115208</c:v>
                </c:pt>
                <c:pt idx="3566">
                  <c:v>40.000003452102327</c:v>
                </c:pt>
                <c:pt idx="3567">
                  <c:v>40.000003452102327</c:v>
                </c:pt>
                <c:pt idx="3568">
                  <c:v>46.6666712115208</c:v>
                </c:pt>
                <c:pt idx="3569">
                  <c:v>46.6666712115208</c:v>
                </c:pt>
                <c:pt idx="3570">
                  <c:v>46.6666712115208</c:v>
                </c:pt>
                <c:pt idx="3571">
                  <c:v>46.6666712115208</c:v>
                </c:pt>
                <c:pt idx="3572">
                  <c:v>53.333335866530739</c:v>
                </c:pt>
                <c:pt idx="3573">
                  <c:v>40.000003452102327</c:v>
                </c:pt>
                <c:pt idx="3574">
                  <c:v>40.000003452102327</c:v>
                </c:pt>
                <c:pt idx="3575">
                  <c:v>46.6666712115208</c:v>
                </c:pt>
                <c:pt idx="3576">
                  <c:v>40.000003452102327</c:v>
                </c:pt>
                <c:pt idx="3577">
                  <c:v>40.000003452102327</c:v>
                </c:pt>
                <c:pt idx="3578">
                  <c:v>46.6666712115208</c:v>
                </c:pt>
                <c:pt idx="3579">
                  <c:v>40.000003452102327</c:v>
                </c:pt>
                <c:pt idx="3580">
                  <c:v>33.333335692683868</c:v>
                </c:pt>
                <c:pt idx="3581">
                  <c:v>46.6666712115208</c:v>
                </c:pt>
                <c:pt idx="3582">
                  <c:v>46.6666712115208</c:v>
                </c:pt>
                <c:pt idx="3583">
                  <c:v>33.333335692683868</c:v>
                </c:pt>
                <c:pt idx="3584">
                  <c:v>40.000003452102327</c:v>
                </c:pt>
                <c:pt idx="3585">
                  <c:v>46.6666712115208</c:v>
                </c:pt>
                <c:pt idx="3586">
                  <c:v>33.333335692683868</c:v>
                </c:pt>
                <c:pt idx="3587">
                  <c:v>33.333335692683868</c:v>
                </c:pt>
                <c:pt idx="3588">
                  <c:v>40.000003452102327</c:v>
                </c:pt>
                <c:pt idx="3589">
                  <c:v>40.000003452102327</c:v>
                </c:pt>
                <c:pt idx="3590">
                  <c:v>40.000003452102327</c:v>
                </c:pt>
                <c:pt idx="3591">
                  <c:v>40.000003452102327</c:v>
                </c:pt>
                <c:pt idx="3592">
                  <c:v>40.000003452102327</c:v>
                </c:pt>
                <c:pt idx="3593">
                  <c:v>40.000003452102327</c:v>
                </c:pt>
                <c:pt idx="3594">
                  <c:v>33.333335692683868</c:v>
                </c:pt>
                <c:pt idx="3595">
                  <c:v>40.000003452102327</c:v>
                </c:pt>
                <c:pt idx="3596">
                  <c:v>40.000003452102327</c:v>
                </c:pt>
                <c:pt idx="3597">
                  <c:v>40.000003452102327</c:v>
                </c:pt>
                <c:pt idx="3598">
                  <c:v>33.333335692683868</c:v>
                </c:pt>
                <c:pt idx="3599">
                  <c:v>40.000003452102327</c:v>
                </c:pt>
                <c:pt idx="3600">
                  <c:v>40.000003452102327</c:v>
                </c:pt>
                <c:pt idx="3601">
                  <c:v>33.333335692683868</c:v>
                </c:pt>
                <c:pt idx="3602">
                  <c:v>33.333335692683868</c:v>
                </c:pt>
                <c:pt idx="3603">
                  <c:v>40.000003452102327</c:v>
                </c:pt>
                <c:pt idx="3604">
                  <c:v>33.333335692683868</c:v>
                </c:pt>
                <c:pt idx="3605">
                  <c:v>33.333335692683868</c:v>
                </c:pt>
                <c:pt idx="3606">
                  <c:v>40.000003452102327</c:v>
                </c:pt>
                <c:pt idx="3607">
                  <c:v>40.000003452102327</c:v>
                </c:pt>
                <c:pt idx="3608">
                  <c:v>40.000003452102327</c:v>
                </c:pt>
                <c:pt idx="3609">
                  <c:v>33.333335692683868</c:v>
                </c:pt>
                <c:pt idx="3610">
                  <c:v>33.333335692683868</c:v>
                </c:pt>
                <c:pt idx="3611">
                  <c:v>40.000003452102327</c:v>
                </c:pt>
                <c:pt idx="3612">
                  <c:v>33.333335692683868</c:v>
                </c:pt>
                <c:pt idx="3613">
                  <c:v>33.333335692683868</c:v>
                </c:pt>
                <c:pt idx="3614">
                  <c:v>40.000003452102327</c:v>
                </c:pt>
                <c:pt idx="3615">
                  <c:v>40.000003452102327</c:v>
                </c:pt>
                <c:pt idx="3616">
                  <c:v>33.333335692683868</c:v>
                </c:pt>
                <c:pt idx="3617">
                  <c:v>40.000003452102327</c:v>
                </c:pt>
                <c:pt idx="3618">
                  <c:v>33.333335692683868</c:v>
                </c:pt>
                <c:pt idx="3619">
                  <c:v>33.333335692683868</c:v>
                </c:pt>
                <c:pt idx="3620">
                  <c:v>40.000003452102327</c:v>
                </c:pt>
                <c:pt idx="3621">
                  <c:v>40.000003452102327</c:v>
                </c:pt>
                <c:pt idx="3622">
                  <c:v>33.333335692683868</c:v>
                </c:pt>
                <c:pt idx="3623">
                  <c:v>33.333335692683868</c:v>
                </c:pt>
                <c:pt idx="3624">
                  <c:v>33.333335692683868</c:v>
                </c:pt>
                <c:pt idx="3625">
                  <c:v>40.000003452102327</c:v>
                </c:pt>
                <c:pt idx="3626">
                  <c:v>40.000003452102327</c:v>
                </c:pt>
                <c:pt idx="3627">
                  <c:v>33.333335692683868</c:v>
                </c:pt>
                <c:pt idx="3628">
                  <c:v>33.333335692683868</c:v>
                </c:pt>
                <c:pt idx="3629">
                  <c:v>46.6666712115208</c:v>
                </c:pt>
                <c:pt idx="3630">
                  <c:v>40.000003452102327</c:v>
                </c:pt>
                <c:pt idx="3631">
                  <c:v>26.666667933265401</c:v>
                </c:pt>
                <c:pt idx="3632">
                  <c:v>33.333335692683868</c:v>
                </c:pt>
                <c:pt idx="3633">
                  <c:v>46.6666712115208</c:v>
                </c:pt>
                <c:pt idx="3634">
                  <c:v>40.000003452102327</c:v>
                </c:pt>
                <c:pt idx="3635">
                  <c:v>20.000000173846864</c:v>
                </c:pt>
                <c:pt idx="3636">
                  <c:v>40.000003452102327</c:v>
                </c:pt>
                <c:pt idx="3637">
                  <c:v>46.6666712115208</c:v>
                </c:pt>
                <c:pt idx="3638">
                  <c:v>40.000003452102327</c:v>
                </c:pt>
                <c:pt idx="3639">
                  <c:v>33.333335692683868</c:v>
                </c:pt>
                <c:pt idx="3640">
                  <c:v>33.333335692683868</c:v>
                </c:pt>
                <c:pt idx="3641">
                  <c:v>40.000003452102327</c:v>
                </c:pt>
                <c:pt idx="3642">
                  <c:v>33.333335692683868</c:v>
                </c:pt>
                <c:pt idx="3643">
                  <c:v>40.000003452102327</c:v>
                </c:pt>
                <c:pt idx="3644">
                  <c:v>40.000003452102327</c:v>
                </c:pt>
                <c:pt idx="3645">
                  <c:v>40.000003452102327</c:v>
                </c:pt>
                <c:pt idx="3646">
                  <c:v>33.333335692683868</c:v>
                </c:pt>
                <c:pt idx="3647">
                  <c:v>40.000003452102327</c:v>
                </c:pt>
                <c:pt idx="3648">
                  <c:v>46.6666712115208</c:v>
                </c:pt>
                <c:pt idx="3649">
                  <c:v>33.333335692683868</c:v>
                </c:pt>
                <c:pt idx="3650">
                  <c:v>33.333335692683868</c:v>
                </c:pt>
                <c:pt idx="3651">
                  <c:v>40.000003452102327</c:v>
                </c:pt>
                <c:pt idx="3652">
                  <c:v>40.000003452102327</c:v>
                </c:pt>
                <c:pt idx="3653">
                  <c:v>40.000003452102327</c:v>
                </c:pt>
                <c:pt idx="3654">
                  <c:v>40.000003452102327</c:v>
                </c:pt>
                <c:pt idx="3655">
                  <c:v>46.6666712115208</c:v>
                </c:pt>
                <c:pt idx="3656">
                  <c:v>33.333335692683868</c:v>
                </c:pt>
                <c:pt idx="3657">
                  <c:v>40.000003452102327</c:v>
                </c:pt>
                <c:pt idx="3658">
                  <c:v>40.000003452102327</c:v>
                </c:pt>
                <c:pt idx="3659">
                  <c:v>46.6666712115208</c:v>
                </c:pt>
                <c:pt idx="3660">
                  <c:v>33.333335692683868</c:v>
                </c:pt>
                <c:pt idx="3661">
                  <c:v>40.000003452102327</c:v>
                </c:pt>
                <c:pt idx="3662">
                  <c:v>40.000003452102327</c:v>
                </c:pt>
                <c:pt idx="3663">
                  <c:v>40.000003452102327</c:v>
                </c:pt>
                <c:pt idx="3664">
                  <c:v>33.333335692683868</c:v>
                </c:pt>
                <c:pt idx="3665">
                  <c:v>46.6666712115208</c:v>
                </c:pt>
                <c:pt idx="3666">
                  <c:v>40.000003452102327</c:v>
                </c:pt>
                <c:pt idx="3667">
                  <c:v>40.000003452102327</c:v>
                </c:pt>
                <c:pt idx="3668">
                  <c:v>33.333335692683868</c:v>
                </c:pt>
                <c:pt idx="3669">
                  <c:v>46.6666712115208</c:v>
                </c:pt>
                <c:pt idx="3670">
                  <c:v>40.000003452102327</c:v>
                </c:pt>
                <c:pt idx="3671">
                  <c:v>40.000003452102327</c:v>
                </c:pt>
                <c:pt idx="3672">
                  <c:v>40.000003452102327</c:v>
                </c:pt>
                <c:pt idx="3673">
                  <c:v>46.6666712115208</c:v>
                </c:pt>
                <c:pt idx="3674">
                  <c:v>40.000003452102327</c:v>
                </c:pt>
                <c:pt idx="3675">
                  <c:v>33.333335692683868</c:v>
                </c:pt>
                <c:pt idx="3676">
                  <c:v>40.000003452102327</c:v>
                </c:pt>
                <c:pt idx="3677">
                  <c:v>40.000003452102327</c:v>
                </c:pt>
                <c:pt idx="3678">
                  <c:v>46.6666712115208</c:v>
                </c:pt>
                <c:pt idx="3679">
                  <c:v>40.000003452102327</c:v>
                </c:pt>
                <c:pt idx="3680">
                  <c:v>40.000003452102327</c:v>
                </c:pt>
                <c:pt idx="3681">
                  <c:v>46.6666712115208</c:v>
                </c:pt>
                <c:pt idx="3682">
                  <c:v>40.000003452102327</c:v>
                </c:pt>
                <c:pt idx="3683">
                  <c:v>40.000003452102327</c:v>
                </c:pt>
                <c:pt idx="3684">
                  <c:v>53.333335866530739</c:v>
                </c:pt>
                <c:pt idx="3685">
                  <c:v>40.000003452102327</c:v>
                </c:pt>
                <c:pt idx="3686">
                  <c:v>40.000003452102327</c:v>
                </c:pt>
                <c:pt idx="3687">
                  <c:v>46.6666712115208</c:v>
                </c:pt>
                <c:pt idx="3688">
                  <c:v>53.333335866530739</c:v>
                </c:pt>
                <c:pt idx="3689">
                  <c:v>40.000003452102327</c:v>
                </c:pt>
                <c:pt idx="3690">
                  <c:v>40.000003452102327</c:v>
                </c:pt>
                <c:pt idx="3691">
                  <c:v>53.333335866530739</c:v>
                </c:pt>
                <c:pt idx="3692">
                  <c:v>46.6666712115208</c:v>
                </c:pt>
                <c:pt idx="3693">
                  <c:v>40.000003452102327</c:v>
                </c:pt>
                <c:pt idx="3694">
                  <c:v>46.6666712115208</c:v>
                </c:pt>
                <c:pt idx="3695">
                  <c:v>46.6666712115208</c:v>
                </c:pt>
                <c:pt idx="3696">
                  <c:v>53.333335866530739</c:v>
                </c:pt>
                <c:pt idx="3697">
                  <c:v>33.333335692683868</c:v>
                </c:pt>
                <c:pt idx="3698">
                  <c:v>40.000003452102327</c:v>
                </c:pt>
                <c:pt idx="3699">
                  <c:v>46.6666712115208</c:v>
                </c:pt>
                <c:pt idx="3700">
                  <c:v>46.6666712115208</c:v>
                </c:pt>
                <c:pt idx="3701">
                  <c:v>33.333335692683868</c:v>
                </c:pt>
                <c:pt idx="3702">
                  <c:v>40.000003452102327</c:v>
                </c:pt>
                <c:pt idx="3703">
                  <c:v>53.333335866530739</c:v>
                </c:pt>
                <c:pt idx="3704">
                  <c:v>46.6666712115208</c:v>
                </c:pt>
                <c:pt idx="3705">
                  <c:v>33.333335692683868</c:v>
                </c:pt>
                <c:pt idx="3706">
                  <c:v>46.6666712115208</c:v>
                </c:pt>
                <c:pt idx="3707">
                  <c:v>53.333335866530739</c:v>
                </c:pt>
                <c:pt idx="3708">
                  <c:v>46.6666712115208</c:v>
                </c:pt>
                <c:pt idx="3709">
                  <c:v>40.000003452102327</c:v>
                </c:pt>
                <c:pt idx="3710">
                  <c:v>53.333335866530739</c:v>
                </c:pt>
                <c:pt idx="3711">
                  <c:v>46.6666712115208</c:v>
                </c:pt>
                <c:pt idx="3712">
                  <c:v>40.000003452102327</c:v>
                </c:pt>
                <c:pt idx="3713">
                  <c:v>46.6666712115208</c:v>
                </c:pt>
                <c:pt idx="3714">
                  <c:v>66.666671385368005</c:v>
                </c:pt>
                <c:pt idx="3715">
                  <c:v>73.333339144785995</c:v>
                </c:pt>
                <c:pt idx="3716">
                  <c:v>113.33333949248001</c:v>
                </c:pt>
                <c:pt idx="3717">
                  <c:v>153.33334604899068</c:v>
                </c:pt>
                <c:pt idx="3718">
                  <c:v>173.33334932724668</c:v>
                </c:pt>
                <c:pt idx="3719">
                  <c:v>186.66668484608331</c:v>
                </c:pt>
                <c:pt idx="3720">
                  <c:v>193.333352605502</c:v>
                </c:pt>
                <c:pt idx="3721">
                  <c:v>219.99999880790736</c:v>
                </c:pt>
                <c:pt idx="3722">
                  <c:v>233.33330949147532</c:v>
                </c:pt>
                <c:pt idx="3723">
                  <c:v>279.99989688396465</c:v>
                </c:pt>
                <c:pt idx="3724">
                  <c:v>339.99979496002203</c:v>
                </c:pt>
                <c:pt idx="3725">
                  <c:v>379.99972701072664</c:v>
                </c:pt>
                <c:pt idx="3726">
                  <c:v>413.33300371964805</c:v>
                </c:pt>
                <c:pt idx="3727">
                  <c:v>419.999659061432</c:v>
                </c:pt>
                <c:pt idx="3728">
                  <c:v>419.999659061432</c:v>
                </c:pt>
                <c:pt idx="3729">
                  <c:v>406.6663483778633</c:v>
                </c:pt>
                <c:pt idx="3730">
                  <c:v>406.6663483778633</c:v>
                </c:pt>
                <c:pt idx="3731">
                  <c:v>399.99969303607929</c:v>
                </c:pt>
                <c:pt idx="3732">
                  <c:v>386.66638235251133</c:v>
                </c:pt>
                <c:pt idx="3733">
                  <c:v>379.99972701072664</c:v>
                </c:pt>
                <c:pt idx="3734">
                  <c:v>373.33307166894264</c:v>
                </c:pt>
                <c:pt idx="3735">
                  <c:v>366.66641632715869</c:v>
                </c:pt>
                <c:pt idx="3736">
                  <c:v>353.33310564358999</c:v>
                </c:pt>
                <c:pt idx="3737">
                  <c:v>339.99979496002203</c:v>
                </c:pt>
                <c:pt idx="3738">
                  <c:v>339.99979496002203</c:v>
                </c:pt>
                <c:pt idx="3739">
                  <c:v>333.33313961823802</c:v>
                </c:pt>
                <c:pt idx="3740">
                  <c:v>319.99982893466938</c:v>
                </c:pt>
                <c:pt idx="3741">
                  <c:v>319.99982893466938</c:v>
                </c:pt>
                <c:pt idx="3742">
                  <c:v>319.99982893466938</c:v>
                </c:pt>
                <c:pt idx="3743">
                  <c:v>319.99982893466938</c:v>
                </c:pt>
                <c:pt idx="3744">
                  <c:v>313.33317359288532</c:v>
                </c:pt>
                <c:pt idx="3745">
                  <c:v>319.99982893466938</c:v>
                </c:pt>
                <c:pt idx="3746">
                  <c:v>319.99982893466938</c:v>
                </c:pt>
                <c:pt idx="3747">
                  <c:v>313.33317359288532</c:v>
                </c:pt>
                <c:pt idx="3748">
                  <c:v>313.33317359288532</c:v>
                </c:pt>
                <c:pt idx="3749">
                  <c:v>313.33317359288532</c:v>
                </c:pt>
                <c:pt idx="3750">
                  <c:v>306.66651825110131</c:v>
                </c:pt>
                <c:pt idx="3751">
                  <c:v>306.66651825110131</c:v>
                </c:pt>
                <c:pt idx="3752">
                  <c:v>306.66651825110131</c:v>
                </c:pt>
                <c:pt idx="3753">
                  <c:v>299.9998629093173</c:v>
                </c:pt>
                <c:pt idx="3754">
                  <c:v>299.9998629093173</c:v>
                </c:pt>
                <c:pt idx="3755">
                  <c:v>293.33320756753267</c:v>
                </c:pt>
                <c:pt idx="3756">
                  <c:v>286.66655222574866</c:v>
                </c:pt>
                <c:pt idx="3757">
                  <c:v>293.33320756753267</c:v>
                </c:pt>
                <c:pt idx="3758">
                  <c:v>279.99989688396465</c:v>
                </c:pt>
                <c:pt idx="3759">
                  <c:v>279.99989688396465</c:v>
                </c:pt>
                <c:pt idx="3760">
                  <c:v>279.99989688396465</c:v>
                </c:pt>
                <c:pt idx="3761">
                  <c:v>273.3332415421807</c:v>
                </c:pt>
                <c:pt idx="3762">
                  <c:v>273.3332415421807</c:v>
                </c:pt>
                <c:pt idx="3763">
                  <c:v>266.66658620039595</c:v>
                </c:pt>
                <c:pt idx="3764">
                  <c:v>266.66658620039595</c:v>
                </c:pt>
                <c:pt idx="3765">
                  <c:v>266.66658620039595</c:v>
                </c:pt>
                <c:pt idx="3766">
                  <c:v>259.999930858612</c:v>
                </c:pt>
                <c:pt idx="3767">
                  <c:v>253.333275516828</c:v>
                </c:pt>
                <c:pt idx="3768">
                  <c:v>253.333275516828</c:v>
                </c:pt>
                <c:pt idx="3769">
                  <c:v>253.333275516828</c:v>
                </c:pt>
                <c:pt idx="3770">
                  <c:v>253.333275516828</c:v>
                </c:pt>
                <c:pt idx="3771">
                  <c:v>239.99996483325933</c:v>
                </c:pt>
                <c:pt idx="3772">
                  <c:v>239.99996483325933</c:v>
                </c:pt>
                <c:pt idx="3773">
                  <c:v>246.66662017504402</c:v>
                </c:pt>
                <c:pt idx="3774">
                  <c:v>259.999930858612</c:v>
                </c:pt>
                <c:pt idx="3775">
                  <c:v>266.66658620039595</c:v>
                </c:pt>
                <c:pt idx="3776">
                  <c:v>293.33320756753267</c:v>
                </c:pt>
                <c:pt idx="3777">
                  <c:v>353.33310564358999</c:v>
                </c:pt>
                <c:pt idx="3778">
                  <c:v>433.33301941553731</c:v>
                </c:pt>
                <c:pt idx="3779">
                  <c:v>486.66646083196002</c:v>
                </c:pt>
                <c:pt idx="3780">
                  <c:v>519.99986171722401</c:v>
                </c:pt>
                <c:pt idx="3781">
                  <c:v>559.99994277954124</c:v>
                </c:pt>
                <c:pt idx="3782">
                  <c:v>579.99998331069935</c:v>
                </c:pt>
                <c:pt idx="3783">
                  <c:v>586.66666348775209</c:v>
                </c:pt>
                <c:pt idx="3784">
                  <c:v>579.99998331069935</c:v>
                </c:pt>
                <c:pt idx="3785">
                  <c:v>600.00002384185802</c:v>
                </c:pt>
                <c:pt idx="3786">
                  <c:v>600.00002384185802</c:v>
                </c:pt>
                <c:pt idx="3787">
                  <c:v>586.66666348775209</c:v>
                </c:pt>
                <c:pt idx="3788">
                  <c:v>593.33334366480528</c:v>
                </c:pt>
                <c:pt idx="3789">
                  <c:v>606.66670401891065</c:v>
                </c:pt>
                <c:pt idx="3790">
                  <c:v>593.33334366480528</c:v>
                </c:pt>
                <c:pt idx="3791">
                  <c:v>586.66666348775209</c:v>
                </c:pt>
                <c:pt idx="3792">
                  <c:v>586.66666348775209</c:v>
                </c:pt>
                <c:pt idx="3793">
                  <c:v>586.66666348775209</c:v>
                </c:pt>
                <c:pt idx="3794">
                  <c:v>579.99998331069935</c:v>
                </c:pt>
                <c:pt idx="3795">
                  <c:v>566.6666229565941</c:v>
                </c:pt>
                <c:pt idx="3796">
                  <c:v>566.6666229565941</c:v>
                </c:pt>
                <c:pt idx="3797">
                  <c:v>566.6666229565941</c:v>
                </c:pt>
                <c:pt idx="3798">
                  <c:v>553.33326260248793</c:v>
                </c:pt>
                <c:pt idx="3799">
                  <c:v>539.99990224838268</c:v>
                </c:pt>
                <c:pt idx="3800">
                  <c:v>533.33322207133006</c:v>
                </c:pt>
                <c:pt idx="3801">
                  <c:v>519.99986171722401</c:v>
                </c:pt>
                <c:pt idx="3802">
                  <c:v>499.99982118606601</c:v>
                </c:pt>
                <c:pt idx="3803">
                  <c:v>499.99982118606601</c:v>
                </c:pt>
                <c:pt idx="3804">
                  <c:v>499.99982118606601</c:v>
                </c:pt>
                <c:pt idx="3805">
                  <c:v>479.99978065490734</c:v>
                </c:pt>
                <c:pt idx="3806">
                  <c:v>473.33310047785471</c:v>
                </c:pt>
                <c:pt idx="3807">
                  <c:v>473.33310047785471</c:v>
                </c:pt>
                <c:pt idx="3808">
                  <c:v>466.66642030080129</c:v>
                </c:pt>
                <c:pt idx="3809">
                  <c:v>466.66642030080129</c:v>
                </c:pt>
                <c:pt idx="3810">
                  <c:v>486.66646083196002</c:v>
                </c:pt>
                <c:pt idx="3811">
                  <c:v>513.33318154017127</c:v>
                </c:pt>
                <c:pt idx="3812">
                  <c:v>513.33318154017127</c:v>
                </c:pt>
                <c:pt idx="3813">
                  <c:v>526.66654189427663</c:v>
                </c:pt>
                <c:pt idx="3814">
                  <c:v>539.99990224838268</c:v>
                </c:pt>
                <c:pt idx="3815">
                  <c:v>539.99990224838268</c:v>
                </c:pt>
                <c:pt idx="3816">
                  <c:v>539.99990224838268</c:v>
                </c:pt>
                <c:pt idx="3817">
                  <c:v>533.33322207133006</c:v>
                </c:pt>
                <c:pt idx="3818">
                  <c:v>539.99990224838268</c:v>
                </c:pt>
                <c:pt idx="3819">
                  <c:v>533.33322207133006</c:v>
                </c:pt>
                <c:pt idx="3820">
                  <c:v>526.66654189427663</c:v>
                </c:pt>
                <c:pt idx="3821">
                  <c:v>526.66654189427663</c:v>
                </c:pt>
                <c:pt idx="3822">
                  <c:v>526.66654189427663</c:v>
                </c:pt>
                <c:pt idx="3823">
                  <c:v>513.33318154017127</c:v>
                </c:pt>
                <c:pt idx="3824">
                  <c:v>513.33318154017127</c:v>
                </c:pt>
                <c:pt idx="3825">
                  <c:v>506.6665013631187</c:v>
                </c:pt>
                <c:pt idx="3826">
                  <c:v>499.99982118606601</c:v>
                </c:pt>
                <c:pt idx="3827">
                  <c:v>493.33314100901265</c:v>
                </c:pt>
                <c:pt idx="3828">
                  <c:v>486.66646083196002</c:v>
                </c:pt>
                <c:pt idx="3829">
                  <c:v>486.66646083196002</c:v>
                </c:pt>
                <c:pt idx="3830">
                  <c:v>473.33310047785471</c:v>
                </c:pt>
                <c:pt idx="3831">
                  <c:v>466.66642030080129</c:v>
                </c:pt>
                <c:pt idx="3832">
                  <c:v>466.66642030080129</c:v>
                </c:pt>
                <c:pt idx="3833">
                  <c:v>453.33305994669598</c:v>
                </c:pt>
                <c:pt idx="3834">
                  <c:v>453.33305994669598</c:v>
                </c:pt>
                <c:pt idx="3835">
                  <c:v>446.66637976964336</c:v>
                </c:pt>
                <c:pt idx="3836">
                  <c:v>439.99969959259067</c:v>
                </c:pt>
                <c:pt idx="3837">
                  <c:v>433.33301941553731</c:v>
                </c:pt>
                <c:pt idx="3838">
                  <c:v>426.66633923848468</c:v>
                </c:pt>
                <c:pt idx="3839">
                  <c:v>419.999659061432</c:v>
                </c:pt>
                <c:pt idx="3840">
                  <c:v>419.999659061432</c:v>
                </c:pt>
                <c:pt idx="3841">
                  <c:v>413.33300371964805</c:v>
                </c:pt>
                <c:pt idx="3842">
                  <c:v>399.99969303607929</c:v>
                </c:pt>
                <c:pt idx="3843">
                  <c:v>406.6663483778633</c:v>
                </c:pt>
                <c:pt idx="3844">
                  <c:v>393.33303769429534</c:v>
                </c:pt>
                <c:pt idx="3845">
                  <c:v>393.33303769429534</c:v>
                </c:pt>
                <c:pt idx="3846">
                  <c:v>379.99972701072664</c:v>
                </c:pt>
                <c:pt idx="3847">
                  <c:v>386.66638235251133</c:v>
                </c:pt>
                <c:pt idx="3848">
                  <c:v>373.33307166894264</c:v>
                </c:pt>
                <c:pt idx="3849">
                  <c:v>366.66641632715869</c:v>
                </c:pt>
                <c:pt idx="3850">
                  <c:v>366.66641632715869</c:v>
                </c:pt>
                <c:pt idx="3851">
                  <c:v>366.66641632715869</c:v>
                </c:pt>
                <c:pt idx="3852">
                  <c:v>353.33310564358999</c:v>
                </c:pt>
                <c:pt idx="3853">
                  <c:v>346.66645030180604</c:v>
                </c:pt>
                <c:pt idx="3854">
                  <c:v>353.33310564358999</c:v>
                </c:pt>
                <c:pt idx="3855">
                  <c:v>346.66645030180604</c:v>
                </c:pt>
                <c:pt idx="3856">
                  <c:v>339.99979496002203</c:v>
                </c:pt>
                <c:pt idx="3857">
                  <c:v>326.66648427645333</c:v>
                </c:pt>
                <c:pt idx="3858">
                  <c:v>333.33313961823802</c:v>
                </c:pt>
                <c:pt idx="3859">
                  <c:v>319.99982893466938</c:v>
                </c:pt>
                <c:pt idx="3860">
                  <c:v>319.99982893466938</c:v>
                </c:pt>
                <c:pt idx="3861">
                  <c:v>313.33317359288532</c:v>
                </c:pt>
                <c:pt idx="3862">
                  <c:v>319.99982893466938</c:v>
                </c:pt>
                <c:pt idx="3863">
                  <c:v>313.33317359288532</c:v>
                </c:pt>
                <c:pt idx="3864">
                  <c:v>299.9998629093173</c:v>
                </c:pt>
                <c:pt idx="3865">
                  <c:v>293.33320756753267</c:v>
                </c:pt>
                <c:pt idx="3866">
                  <c:v>299.9998629093173</c:v>
                </c:pt>
                <c:pt idx="3867">
                  <c:v>286.66655222574866</c:v>
                </c:pt>
                <c:pt idx="3868">
                  <c:v>293.33320756753267</c:v>
                </c:pt>
                <c:pt idx="3869">
                  <c:v>286.66655222574866</c:v>
                </c:pt>
                <c:pt idx="3870">
                  <c:v>279.99989688396465</c:v>
                </c:pt>
                <c:pt idx="3871">
                  <c:v>286.66655222574866</c:v>
                </c:pt>
                <c:pt idx="3872">
                  <c:v>273.3332415421807</c:v>
                </c:pt>
                <c:pt idx="3873">
                  <c:v>273.3332415421807</c:v>
                </c:pt>
                <c:pt idx="3874">
                  <c:v>266.66658620039595</c:v>
                </c:pt>
                <c:pt idx="3875">
                  <c:v>266.66658620039595</c:v>
                </c:pt>
                <c:pt idx="3876">
                  <c:v>266.66658620039595</c:v>
                </c:pt>
                <c:pt idx="3877">
                  <c:v>266.66658620039595</c:v>
                </c:pt>
                <c:pt idx="3878">
                  <c:v>266.66658620039595</c:v>
                </c:pt>
                <c:pt idx="3879">
                  <c:v>253.333275516828</c:v>
                </c:pt>
                <c:pt idx="3880">
                  <c:v>259.999930858612</c:v>
                </c:pt>
                <c:pt idx="3881">
                  <c:v>246.66662017504402</c:v>
                </c:pt>
                <c:pt idx="3882">
                  <c:v>253.333275516828</c:v>
                </c:pt>
                <c:pt idx="3883">
                  <c:v>246.66662017504402</c:v>
                </c:pt>
                <c:pt idx="3884">
                  <c:v>246.66662017504402</c:v>
                </c:pt>
                <c:pt idx="3885">
                  <c:v>246.66662017504402</c:v>
                </c:pt>
                <c:pt idx="3886">
                  <c:v>239.99996483325933</c:v>
                </c:pt>
                <c:pt idx="3887">
                  <c:v>239.99996483325933</c:v>
                </c:pt>
                <c:pt idx="3888">
                  <c:v>233.33330949147532</c:v>
                </c:pt>
                <c:pt idx="3889">
                  <c:v>239.99996483325933</c:v>
                </c:pt>
                <c:pt idx="3890">
                  <c:v>233.33330949147532</c:v>
                </c:pt>
                <c:pt idx="3891">
                  <c:v>233.33330949147532</c:v>
                </c:pt>
                <c:pt idx="3892">
                  <c:v>226.66665414969137</c:v>
                </c:pt>
                <c:pt idx="3893">
                  <c:v>226.66665414969137</c:v>
                </c:pt>
                <c:pt idx="3894">
                  <c:v>226.66665414969137</c:v>
                </c:pt>
                <c:pt idx="3895">
                  <c:v>219.99999880790736</c:v>
                </c:pt>
                <c:pt idx="3896">
                  <c:v>219.99999880790736</c:v>
                </c:pt>
                <c:pt idx="3897">
                  <c:v>219.99999880790736</c:v>
                </c:pt>
                <c:pt idx="3898">
                  <c:v>213.33334346612267</c:v>
                </c:pt>
                <c:pt idx="3899">
                  <c:v>219.99999880790736</c:v>
                </c:pt>
                <c:pt idx="3900">
                  <c:v>213.33334346612267</c:v>
                </c:pt>
                <c:pt idx="3901">
                  <c:v>213.33334346612267</c:v>
                </c:pt>
                <c:pt idx="3902">
                  <c:v>206.66668812433866</c:v>
                </c:pt>
                <c:pt idx="3903">
                  <c:v>213.33334346612267</c:v>
                </c:pt>
                <c:pt idx="3904">
                  <c:v>206.66668812433866</c:v>
                </c:pt>
                <c:pt idx="3905">
                  <c:v>200.00002036492</c:v>
                </c:pt>
                <c:pt idx="3906">
                  <c:v>200.00002036492</c:v>
                </c:pt>
                <c:pt idx="3907">
                  <c:v>206.66668812433866</c:v>
                </c:pt>
                <c:pt idx="3908">
                  <c:v>200.00002036492</c:v>
                </c:pt>
                <c:pt idx="3909">
                  <c:v>200.00002036492</c:v>
                </c:pt>
                <c:pt idx="3910">
                  <c:v>193.333352605502</c:v>
                </c:pt>
                <c:pt idx="3911">
                  <c:v>200.00002036492</c:v>
                </c:pt>
                <c:pt idx="3912">
                  <c:v>193.333352605502</c:v>
                </c:pt>
                <c:pt idx="3913">
                  <c:v>193.333352605502</c:v>
                </c:pt>
                <c:pt idx="3914">
                  <c:v>193.333352605502</c:v>
                </c:pt>
                <c:pt idx="3915">
                  <c:v>193.333352605502</c:v>
                </c:pt>
                <c:pt idx="3916">
                  <c:v>186.66668484608331</c:v>
                </c:pt>
                <c:pt idx="3917">
                  <c:v>180.00001708666468</c:v>
                </c:pt>
                <c:pt idx="3918">
                  <c:v>193.333352605502</c:v>
                </c:pt>
                <c:pt idx="3919">
                  <c:v>186.66668484608331</c:v>
                </c:pt>
                <c:pt idx="3920">
                  <c:v>180.00001708666468</c:v>
                </c:pt>
                <c:pt idx="3921">
                  <c:v>180.00001708666468</c:v>
                </c:pt>
                <c:pt idx="3922">
                  <c:v>186.66668484608331</c:v>
                </c:pt>
                <c:pt idx="3923">
                  <c:v>173.33334932724668</c:v>
                </c:pt>
                <c:pt idx="3924">
                  <c:v>173.33334932724668</c:v>
                </c:pt>
                <c:pt idx="3925">
                  <c:v>180.00001708666468</c:v>
                </c:pt>
                <c:pt idx="3926">
                  <c:v>180.00001708666468</c:v>
                </c:pt>
                <c:pt idx="3927">
                  <c:v>173.33334932724668</c:v>
                </c:pt>
                <c:pt idx="3928">
                  <c:v>173.33334932724668</c:v>
                </c:pt>
                <c:pt idx="3929">
                  <c:v>166.66668156782802</c:v>
                </c:pt>
                <c:pt idx="3930">
                  <c:v>173.33334932724668</c:v>
                </c:pt>
                <c:pt idx="3931">
                  <c:v>166.66668156782802</c:v>
                </c:pt>
                <c:pt idx="3932">
                  <c:v>166.66668156782802</c:v>
                </c:pt>
                <c:pt idx="3933">
                  <c:v>166.66668156782802</c:v>
                </c:pt>
                <c:pt idx="3934">
                  <c:v>166.66668156782802</c:v>
                </c:pt>
                <c:pt idx="3935">
                  <c:v>160.00001380840931</c:v>
                </c:pt>
                <c:pt idx="3936">
                  <c:v>166.66668156782802</c:v>
                </c:pt>
                <c:pt idx="3937">
                  <c:v>160.00001380840931</c:v>
                </c:pt>
                <c:pt idx="3938">
                  <c:v>160.00001380840931</c:v>
                </c:pt>
                <c:pt idx="3939">
                  <c:v>153.33334604899068</c:v>
                </c:pt>
                <c:pt idx="3940">
                  <c:v>160.00001380840931</c:v>
                </c:pt>
                <c:pt idx="3941">
                  <c:v>160.00001380840931</c:v>
                </c:pt>
                <c:pt idx="3942">
                  <c:v>153.33334604899068</c:v>
                </c:pt>
                <c:pt idx="3943">
                  <c:v>153.33334604899068</c:v>
                </c:pt>
                <c:pt idx="3944">
                  <c:v>153.33334604899068</c:v>
                </c:pt>
                <c:pt idx="3945">
                  <c:v>153.33334604899068</c:v>
                </c:pt>
                <c:pt idx="3946">
                  <c:v>153.33334604899068</c:v>
                </c:pt>
                <c:pt idx="3947">
                  <c:v>146.66667828957267</c:v>
                </c:pt>
                <c:pt idx="3948">
                  <c:v>153.33334604899068</c:v>
                </c:pt>
                <c:pt idx="3949">
                  <c:v>146.66667828957267</c:v>
                </c:pt>
                <c:pt idx="3950">
                  <c:v>146.66667828957267</c:v>
                </c:pt>
                <c:pt idx="3951">
                  <c:v>146.66667828957267</c:v>
                </c:pt>
                <c:pt idx="3952">
                  <c:v>140.00001053015401</c:v>
                </c:pt>
                <c:pt idx="3953">
                  <c:v>146.66667828957267</c:v>
                </c:pt>
                <c:pt idx="3954">
                  <c:v>146.66667828957267</c:v>
                </c:pt>
                <c:pt idx="3955">
                  <c:v>140.00001053015401</c:v>
                </c:pt>
                <c:pt idx="3956">
                  <c:v>140.00001053015401</c:v>
                </c:pt>
                <c:pt idx="3957">
                  <c:v>140.00001053015401</c:v>
                </c:pt>
                <c:pt idx="3958">
                  <c:v>140.00001053015401</c:v>
                </c:pt>
                <c:pt idx="3959">
                  <c:v>133.33334277073533</c:v>
                </c:pt>
                <c:pt idx="3960">
                  <c:v>140.00001053015401</c:v>
                </c:pt>
                <c:pt idx="3961">
                  <c:v>140.00001053015401</c:v>
                </c:pt>
                <c:pt idx="3962">
                  <c:v>133.33334277073533</c:v>
                </c:pt>
                <c:pt idx="3963">
                  <c:v>133.33334277073533</c:v>
                </c:pt>
                <c:pt idx="3964">
                  <c:v>133.33334277073533</c:v>
                </c:pt>
                <c:pt idx="3965">
                  <c:v>133.33334277073533</c:v>
                </c:pt>
                <c:pt idx="3966">
                  <c:v>133.33334277073533</c:v>
                </c:pt>
                <c:pt idx="3967">
                  <c:v>126.66667501131664</c:v>
                </c:pt>
                <c:pt idx="3968">
                  <c:v>133.33334277073533</c:v>
                </c:pt>
                <c:pt idx="3969">
                  <c:v>126.66667501131664</c:v>
                </c:pt>
                <c:pt idx="3970">
                  <c:v>133.33334277073533</c:v>
                </c:pt>
                <c:pt idx="3971">
                  <c:v>126.66667501131664</c:v>
                </c:pt>
                <c:pt idx="3972">
                  <c:v>126.66667501131664</c:v>
                </c:pt>
                <c:pt idx="3973">
                  <c:v>120.00000725189867</c:v>
                </c:pt>
                <c:pt idx="3974">
                  <c:v>126.66667501131664</c:v>
                </c:pt>
                <c:pt idx="3975">
                  <c:v>126.66667501131664</c:v>
                </c:pt>
                <c:pt idx="3976">
                  <c:v>126.66667501131664</c:v>
                </c:pt>
                <c:pt idx="3977">
                  <c:v>120.00000725189867</c:v>
                </c:pt>
                <c:pt idx="3978">
                  <c:v>120.00000725189867</c:v>
                </c:pt>
                <c:pt idx="3979">
                  <c:v>126.66667501131664</c:v>
                </c:pt>
                <c:pt idx="3980">
                  <c:v>120.00000725189867</c:v>
                </c:pt>
                <c:pt idx="3981">
                  <c:v>120.00000725189867</c:v>
                </c:pt>
                <c:pt idx="3982">
                  <c:v>126.66667501131664</c:v>
                </c:pt>
                <c:pt idx="3983">
                  <c:v>120.00000725189867</c:v>
                </c:pt>
                <c:pt idx="3984">
                  <c:v>120.00000725189867</c:v>
                </c:pt>
                <c:pt idx="3985">
                  <c:v>120.00000725189867</c:v>
                </c:pt>
                <c:pt idx="3986">
                  <c:v>120.00000725189867</c:v>
                </c:pt>
                <c:pt idx="3987">
                  <c:v>113.33333949248001</c:v>
                </c:pt>
                <c:pt idx="3988">
                  <c:v>120.00000725189867</c:v>
                </c:pt>
                <c:pt idx="3989">
                  <c:v>120.00000725189867</c:v>
                </c:pt>
                <c:pt idx="3990">
                  <c:v>120.00000725189867</c:v>
                </c:pt>
                <c:pt idx="3991">
                  <c:v>113.33333949248001</c:v>
                </c:pt>
                <c:pt idx="3992">
                  <c:v>113.33333949248001</c:v>
                </c:pt>
                <c:pt idx="3993">
                  <c:v>120.00000725189867</c:v>
                </c:pt>
                <c:pt idx="3994">
                  <c:v>120.00000725189867</c:v>
                </c:pt>
                <c:pt idx="3995">
                  <c:v>113.33333949248001</c:v>
                </c:pt>
                <c:pt idx="3996">
                  <c:v>113.33333949248001</c:v>
                </c:pt>
                <c:pt idx="3997">
                  <c:v>113.33333949248001</c:v>
                </c:pt>
                <c:pt idx="3998">
                  <c:v>113.33333949248001</c:v>
                </c:pt>
                <c:pt idx="3999">
                  <c:v>113.33333949248001</c:v>
                </c:pt>
                <c:pt idx="4000">
                  <c:v>113.33333949248001</c:v>
                </c:pt>
                <c:pt idx="4001">
                  <c:v>113.33333949248001</c:v>
                </c:pt>
                <c:pt idx="4002">
                  <c:v>113.33333949248001</c:v>
                </c:pt>
                <c:pt idx="4003">
                  <c:v>113.33333949248001</c:v>
                </c:pt>
                <c:pt idx="4004">
                  <c:v>106.66667173306134</c:v>
                </c:pt>
                <c:pt idx="4005">
                  <c:v>113.33333949248001</c:v>
                </c:pt>
                <c:pt idx="4006">
                  <c:v>106.66667173306134</c:v>
                </c:pt>
                <c:pt idx="4007">
                  <c:v>113.33333949248001</c:v>
                </c:pt>
                <c:pt idx="4008">
                  <c:v>106.66667173306134</c:v>
                </c:pt>
                <c:pt idx="4009">
                  <c:v>113.33333949248001</c:v>
                </c:pt>
                <c:pt idx="4010">
                  <c:v>106.66667173306134</c:v>
                </c:pt>
                <c:pt idx="4011">
                  <c:v>106.66667173306134</c:v>
                </c:pt>
                <c:pt idx="4012">
                  <c:v>106.66667173306134</c:v>
                </c:pt>
                <c:pt idx="4013">
                  <c:v>113.33333949248001</c:v>
                </c:pt>
                <c:pt idx="4014">
                  <c:v>106.66667173306134</c:v>
                </c:pt>
                <c:pt idx="4015">
                  <c:v>113.33333949248001</c:v>
                </c:pt>
                <c:pt idx="4016">
                  <c:v>106.66667173306134</c:v>
                </c:pt>
                <c:pt idx="4017">
                  <c:v>106.66667173306134</c:v>
                </c:pt>
                <c:pt idx="4018">
                  <c:v>113.33333949248001</c:v>
                </c:pt>
                <c:pt idx="4019">
                  <c:v>106.66667173306134</c:v>
                </c:pt>
                <c:pt idx="4020">
                  <c:v>113.33333949248001</c:v>
                </c:pt>
                <c:pt idx="4021">
                  <c:v>106.66667173306134</c:v>
                </c:pt>
                <c:pt idx="4022">
                  <c:v>106.66667173306134</c:v>
                </c:pt>
                <c:pt idx="4023">
                  <c:v>113.33333949248001</c:v>
                </c:pt>
                <c:pt idx="4024">
                  <c:v>106.66667173306134</c:v>
                </c:pt>
                <c:pt idx="4025">
                  <c:v>113.33333949248001</c:v>
                </c:pt>
                <c:pt idx="4026">
                  <c:v>106.66667173306134</c:v>
                </c:pt>
                <c:pt idx="4027">
                  <c:v>113.33333949248001</c:v>
                </c:pt>
                <c:pt idx="4028">
                  <c:v>106.66667173306134</c:v>
                </c:pt>
                <c:pt idx="4029">
                  <c:v>113.33333949248001</c:v>
                </c:pt>
                <c:pt idx="4030">
                  <c:v>106.66667173306134</c:v>
                </c:pt>
                <c:pt idx="4031">
                  <c:v>106.66667173306134</c:v>
                </c:pt>
                <c:pt idx="4032">
                  <c:v>113.33333949248001</c:v>
                </c:pt>
                <c:pt idx="4033">
                  <c:v>113.33333949248001</c:v>
                </c:pt>
                <c:pt idx="4034">
                  <c:v>106.66667173306134</c:v>
                </c:pt>
                <c:pt idx="4035">
                  <c:v>113.33333949248001</c:v>
                </c:pt>
                <c:pt idx="4036">
                  <c:v>106.66667173306134</c:v>
                </c:pt>
                <c:pt idx="4037">
                  <c:v>113.33333949248001</c:v>
                </c:pt>
                <c:pt idx="4038">
                  <c:v>106.66667173306134</c:v>
                </c:pt>
                <c:pt idx="4039">
                  <c:v>113.33333949248001</c:v>
                </c:pt>
                <c:pt idx="4040">
                  <c:v>106.66667173306134</c:v>
                </c:pt>
                <c:pt idx="4041">
                  <c:v>113.33333949248001</c:v>
                </c:pt>
                <c:pt idx="4042">
                  <c:v>106.66667173306134</c:v>
                </c:pt>
                <c:pt idx="4043">
                  <c:v>106.66667173306134</c:v>
                </c:pt>
                <c:pt idx="4044">
                  <c:v>113.33333949248001</c:v>
                </c:pt>
                <c:pt idx="4045">
                  <c:v>106.66667173306134</c:v>
                </c:pt>
                <c:pt idx="4046">
                  <c:v>106.66667173306134</c:v>
                </c:pt>
                <c:pt idx="4047">
                  <c:v>113.33333949248001</c:v>
                </c:pt>
                <c:pt idx="4048">
                  <c:v>106.66667173306134</c:v>
                </c:pt>
                <c:pt idx="4049">
                  <c:v>106.66667173306134</c:v>
                </c:pt>
                <c:pt idx="4050">
                  <c:v>106.66667173306134</c:v>
                </c:pt>
                <c:pt idx="4051">
                  <c:v>106.66667173306134</c:v>
                </c:pt>
                <c:pt idx="4052">
                  <c:v>106.66667173306134</c:v>
                </c:pt>
                <c:pt idx="4053">
                  <c:v>106.66667173306134</c:v>
                </c:pt>
                <c:pt idx="4054">
                  <c:v>106.66667173306134</c:v>
                </c:pt>
                <c:pt idx="4055">
                  <c:v>100.00001018246</c:v>
                </c:pt>
                <c:pt idx="4056">
                  <c:v>100.00001018246</c:v>
                </c:pt>
                <c:pt idx="4057">
                  <c:v>106.66667173306134</c:v>
                </c:pt>
                <c:pt idx="4058">
                  <c:v>106.66667173306134</c:v>
                </c:pt>
                <c:pt idx="4059">
                  <c:v>100.00001018246</c:v>
                </c:pt>
                <c:pt idx="4060">
                  <c:v>100.00001018246</c:v>
                </c:pt>
                <c:pt idx="4061">
                  <c:v>100.00001018246</c:v>
                </c:pt>
                <c:pt idx="4062">
                  <c:v>106.66667173306134</c:v>
                </c:pt>
                <c:pt idx="4063">
                  <c:v>100.00001018246</c:v>
                </c:pt>
                <c:pt idx="4064">
                  <c:v>93.333342423041344</c:v>
                </c:pt>
                <c:pt idx="4065">
                  <c:v>113.33333949248001</c:v>
                </c:pt>
                <c:pt idx="4066">
                  <c:v>106.66667173306134</c:v>
                </c:pt>
                <c:pt idx="4067">
                  <c:v>93.333342423041344</c:v>
                </c:pt>
                <c:pt idx="4068">
                  <c:v>100.00001018246</c:v>
                </c:pt>
                <c:pt idx="4069">
                  <c:v>106.66667173306134</c:v>
                </c:pt>
                <c:pt idx="4070">
                  <c:v>100.00001018246</c:v>
                </c:pt>
                <c:pt idx="4071">
                  <c:v>100.00001018246</c:v>
                </c:pt>
                <c:pt idx="4072">
                  <c:v>100.00001018246</c:v>
                </c:pt>
                <c:pt idx="4073">
                  <c:v>100.00001018246</c:v>
                </c:pt>
                <c:pt idx="4074">
                  <c:v>93.333342423041344</c:v>
                </c:pt>
                <c:pt idx="4075">
                  <c:v>93.333342423041344</c:v>
                </c:pt>
                <c:pt idx="4076">
                  <c:v>100.00001018246</c:v>
                </c:pt>
                <c:pt idx="4077">
                  <c:v>106.66667173306134</c:v>
                </c:pt>
                <c:pt idx="4078">
                  <c:v>100.00001018246</c:v>
                </c:pt>
                <c:pt idx="4079">
                  <c:v>100.00001018246</c:v>
                </c:pt>
                <c:pt idx="4080">
                  <c:v>106.66667173306134</c:v>
                </c:pt>
                <c:pt idx="4081">
                  <c:v>93.333342423041344</c:v>
                </c:pt>
                <c:pt idx="4082">
                  <c:v>100.00001018246</c:v>
                </c:pt>
                <c:pt idx="4083">
                  <c:v>100.00001018246</c:v>
                </c:pt>
                <c:pt idx="4084">
                  <c:v>106.66667173306134</c:v>
                </c:pt>
                <c:pt idx="4085">
                  <c:v>100.00001018246</c:v>
                </c:pt>
                <c:pt idx="4086">
                  <c:v>100.00001018246</c:v>
                </c:pt>
                <c:pt idx="4087">
                  <c:v>100.00001018246</c:v>
                </c:pt>
                <c:pt idx="4088">
                  <c:v>100.00001018246</c:v>
                </c:pt>
                <c:pt idx="4089">
                  <c:v>100.00001018246</c:v>
                </c:pt>
                <c:pt idx="4090">
                  <c:v>100.00001018246</c:v>
                </c:pt>
                <c:pt idx="4091">
                  <c:v>106.66667173306134</c:v>
                </c:pt>
                <c:pt idx="4092">
                  <c:v>100.00001018246</c:v>
                </c:pt>
                <c:pt idx="4093">
                  <c:v>100.00001018246</c:v>
                </c:pt>
                <c:pt idx="4094">
                  <c:v>100.00001018246</c:v>
                </c:pt>
                <c:pt idx="4095">
                  <c:v>100.00001018246</c:v>
                </c:pt>
                <c:pt idx="4096">
                  <c:v>106.66667173306134</c:v>
                </c:pt>
                <c:pt idx="4097">
                  <c:v>100.00001018246</c:v>
                </c:pt>
                <c:pt idx="4098">
                  <c:v>100.00001018246</c:v>
                </c:pt>
                <c:pt idx="4099">
                  <c:v>106.66667173306134</c:v>
                </c:pt>
                <c:pt idx="4100">
                  <c:v>100.00001018246</c:v>
                </c:pt>
                <c:pt idx="4101">
                  <c:v>100.00001018246</c:v>
                </c:pt>
                <c:pt idx="4102">
                  <c:v>100.00001018246</c:v>
                </c:pt>
                <c:pt idx="4103">
                  <c:v>100.00001018246</c:v>
                </c:pt>
                <c:pt idx="4104">
                  <c:v>106.66667173306134</c:v>
                </c:pt>
                <c:pt idx="4105">
                  <c:v>100.00001018246</c:v>
                </c:pt>
                <c:pt idx="4106">
                  <c:v>100.00001018246</c:v>
                </c:pt>
                <c:pt idx="4107">
                  <c:v>106.66667173306134</c:v>
                </c:pt>
                <c:pt idx="4108">
                  <c:v>100.00001018246</c:v>
                </c:pt>
                <c:pt idx="4109">
                  <c:v>100.00001018246</c:v>
                </c:pt>
                <c:pt idx="4110">
                  <c:v>106.66667173306134</c:v>
                </c:pt>
                <c:pt idx="4111">
                  <c:v>106.66667173306134</c:v>
                </c:pt>
                <c:pt idx="4112">
                  <c:v>100.00001018246</c:v>
                </c:pt>
                <c:pt idx="4113">
                  <c:v>100.00001018246</c:v>
                </c:pt>
                <c:pt idx="4114">
                  <c:v>100.00001018246</c:v>
                </c:pt>
                <c:pt idx="4115">
                  <c:v>106.66667173306134</c:v>
                </c:pt>
                <c:pt idx="4116">
                  <c:v>106.66667173306134</c:v>
                </c:pt>
                <c:pt idx="4117">
                  <c:v>106.66667173306134</c:v>
                </c:pt>
                <c:pt idx="4118">
                  <c:v>106.66667173306134</c:v>
                </c:pt>
                <c:pt idx="4119">
                  <c:v>100.00001018246</c:v>
                </c:pt>
                <c:pt idx="4120">
                  <c:v>106.66667173306134</c:v>
                </c:pt>
                <c:pt idx="4121">
                  <c:v>100.00001018246</c:v>
                </c:pt>
                <c:pt idx="4122">
                  <c:v>106.66667173306134</c:v>
                </c:pt>
                <c:pt idx="4123">
                  <c:v>106.66667173306134</c:v>
                </c:pt>
                <c:pt idx="4124">
                  <c:v>100.00001018246</c:v>
                </c:pt>
                <c:pt idx="4125">
                  <c:v>106.66667173306134</c:v>
                </c:pt>
                <c:pt idx="4126">
                  <c:v>100.00001018246</c:v>
                </c:pt>
                <c:pt idx="4127">
                  <c:v>106.66667173306134</c:v>
                </c:pt>
                <c:pt idx="4128">
                  <c:v>106.66667173306134</c:v>
                </c:pt>
                <c:pt idx="4129">
                  <c:v>106.66667173306134</c:v>
                </c:pt>
                <c:pt idx="4130">
                  <c:v>113.33333949248001</c:v>
                </c:pt>
                <c:pt idx="4131">
                  <c:v>113.33333949248001</c:v>
                </c:pt>
                <c:pt idx="4132">
                  <c:v>113.33333949248001</c:v>
                </c:pt>
                <c:pt idx="4133">
                  <c:v>120.00000725189867</c:v>
                </c:pt>
                <c:pt idx="4134">
                  <c:v>126.66667501131664</c:v>
                </c:pt>
                <c:pt idx="4135">
                  <c:v>140.00001053015401</c:v>
                </c:pt>
                <c:pt idx="4136">
                  <c:v>153.33334604899068</c:v>
                </c:pt>
                <c:pt idx="4137">
                  <c:v>166.66668156782802</c:v>
                </c:pt>
                <c:pt idx="4138">
                  <c:v>186.66668484608331</c:v>
                </c:pt>
                <c:pt idx="4139">
                  <c:v>186.66668484608331</c:v>
                </c:pt>
                <c:pt idx="4140">
                  <c:v>186.66668484608331</c:v>
                </c:pt>
                <c:pt idx="4141">
                  <c:v>200.00002036492</c:v>
                </c:pt>
                <c:pt idx="4142">
                  <c:v>200.00002036492</c:v>
                </c:pt>
                <c:pt idx="4143">
                  <c:v>200.00002036492</c:v>
                </c:pt>
                <c:pt idx="4144">
                  <c:v>193.333352605502</c:v>
                </c:pt>
                <c:pt idx="4145">
                  <c:v>200.00002036492</c:v>
                </c:pt>
                <c:pt idx="4146">
                  <c:v>206.66668812433866</c:v>
                </c:pt>
                <c:pt idx="4147">
                  <c:v>200.00002036492</c:v>
                </c:pt>
                <c:pt idx="4148">
                  <c:v>200.00002036492</c:v>
                </c:pt>
                <c:pt idx="4149">
                  <c:v>193.333352605502</c:v>
                </c:pt>
                <c:pt idx="4150">
                  <c:v>193.333352605502</c:v>
                </c:pt>
                <c:pt idx="4151">
                  <c:v>193.333352605502</c:v>
                </c:pt>
                <c:pt idx="4152">
                  <c:v>200.00002036492</c:v>
                </c:pt>
                <c:pt idx="4153">
                  <c:v>200.00002036492</c:v>
                </c:pt>
                <c:pt idx="4154">
                  <c:v>200.00002036492</c:v>
                </c:pt>
                <c:pt idx="4155">
                  <c:v>200.00002036492</c:v>
                </c:pt>
                <c:pt idx="4156">
                  <c:v>193.333352605502</c:v>
                </c:pt>
                <c:pt idx="4157">
                  <c:v>200.00002036492</c:v>
                </c:pt>
                <c:pt idx="4158">
                  <c:v>193.333352605502</c:v>
                </c:pt>
                <c:pt idx="4159">
                  <c:v>200.00002036492</c:v>
                </c:pt>
                <c:pt idx="4160">
                  <c:v>193.333352605502</c:v>
                </c:pt>
                <c:pt idx="4161">
                  <c:v>200.00002036492</c:v>
                </c:pt>
                <c:pt idx="4162">
                  <c:v>193.333352605502</c:v>
                </c:pt>
                <c:pt idx="4163">
                  <c:v>200.00002036492</c:v>
                </c:pt>
                <c:pt idx="4164">
                  <c:v>193.333352605502</c:v>
                </c:pt>
                <c:pt idx="4165">
                  <c:v>193.333352605502</c:v>
                </c:pt>
                <c:pt idx="4166">
                  <c:v>200.00002036492</c:v>
                </c:pt>
                <c:pt idx="4167">
                  <c:v>193.333352605502</c:v>
                </c:pt>
                <c:pt idx="4168">
                  <c:v>186.66668484608331</c:v>
                </c:pt>
                <c:pt idx="4169">
                  <c:v>200.00002036492</c:v>
                </c:pt>
                <c:pt idx="4170">
                  <c:v>193.333352605502</c:v>
                </c:pt>
                <c:pt idx="4171">
                  <c:v>193.333352605502</c:v>
                </c:pt>
                <c:pt idx="4172">
                  <c:v>186.66668484608331</c:v>
                </c:pt>
                <c:pt idx="4173">
                  <c:v>186.66668484608331</c:v>
                </c:pt>
                <c:pt idx="4174">
                  <c:v>193.333352605502</c:v>
                </c:pt>
                <c:pt idx="4175">
                  <c:v>193.333352605502</c:v>
                </c:pt>
                <c:pt idx="4176">
                  <c:v>186.66668484608331</c:v>
                </c:pt>
                <c:pt idx="4177">
                  <c:v>186.66668484608331</c:v>
                </c:pt>
                <c:pt idx="4178">
                  <c:v>193.333352605502</c:v>
                </c:pt>
                <c:pt idx="4179">
                  <c:v>186.66668484608331</c:v>
                </c:pt>
                <c:pt idx="4180">
                  <c:v>186.66668484608331</c:v>
                </c:pt>
                <c:pt idx="4181">
                  <c:v>186.66668484608331</c:v>
                </c:pt>
                <c:pt idx="4182">
                  <c:v>193.333352605502</c:v>
                </c:pt>
                <c:pt idx="4183">
                  <c:v>186.66668484608331</c:v>
                </c:pt>
                <c:pt idx="4184">
                  <c:v>186.66668484608331</c:v>
                </c:pt>
                <c:pt idx="4185">
                  <c:v>186.66668484608331</c:v>
                </c:pt>
                <c:pt idx="4186">
                  <c:v>193.333352605502</c:v>
                </c:pt>
                <c:pt idx="4187">
                  <c:v>186.66668484608331</c:v>
                </c:pt>
                <c:pt idx="4188">
                  <c:v>186.66668484608331</c:v>
                </c:pt>
                <c:pt idx="4189">
                  <c:v>186.66668484608331</c:v>
                </c:pt>
                <c:pt idx="4190">
                  <c:v>186.66668484608331</c:v>
                </c:pt>
                <c:pt idx="4191">
                  <c:v>180.00001708666468</c:v>
                </c:pt>
                <c:pt idx="4192">
                  <c:v>186.66668484608331</c:v>
                </c:pt>
                <c:pt idx="4193">
                  <c:v>186.66668484608331</c:v>
                </c:pt>
                <c:pt idx="4194">
                  <c:v>186.66668484608331</c:v>
                </c:pt>
                <c:pt idx="4195">
                  <c:v>180.00001708666468</c:v>
                </c:pt>
                <c:pt idx="4196">
                  <c:v>186.66668484608331</c:v>
                </c:pt>
                <c:pt idx="4197">
                  <c:v>180.00001708666468</c:v>
                </c:pt>
                <c:pt idx="4198">
                  <c:v>180.00001708666468</c:v>
                </c:pt>
                <c:pt idx="4199">
                  <c:v>186.66668484608331</c:v>
                </c:pt>
                <c:pt idx="4200">
                  <c:v>180.00001708666468</c:v>
                </c:pt>
                <c:pt idx="4201">
                  <c:v>180.00001708666468</c:v>
                </c:pt>
                <c:pt idx="4202">
                  <c:v>180.00001708666468</c:v>
                </c:pt>
                <c:pt idx="4203">
                  <c:v>180.00001708666468</c:v>
                </c:pt>
                <c:pt idx="4204">
                  <c:v>186.66668484608331</c:v>
                </c:pt>
                <c:pt idx="4205">
                  <c:v>173.33334932724668</c:v>
                </c:pt>
                <c:pt idx="4206">
                  <c:v>186.66668484608331</c:v>
                </c:pt>
                <c:pt idx="4207">
                  <c:v>186.66668484608331</c:v>
                </c:pt>
                <c:pt idx="4208">
                  <c:v>180.00001708666468</c:v>
                </c:pt>
                <c:pt idx="4209">
                  <c:v>186.66668484608331</c:v>
                </c:pt>
                <c:pt idx="4210">
                  <c:v>193.333352605502</c:v>
                </c:pt>
                <c:pt idx="4211">
                  <c:v>186.66668484608331</c:v>
                </c:pt>
                <c:pt idx="4212">
                  <c:v>180.00001708666468</c:v>
                </c:pt>
                <c:pt idx="4213">
                  <c:v>186.66668484608331</c:v>
                </c:pt>
                <c:pt idx="4214">
                  <c:v>186.66668484608331</c:v>
                </c:pt>
                <c:pt idx="4215">
                  <c:v>186.66668484608331</c:v>
                </c:pt>
                <c:pt idx="4216">
                  <c:v>186.66668484608331</c:v>
                </c:pt>
                <c:pt idx="4217">
                  <c:v>180.00001708666468</c:v>
                </c:pt>
                <c:pt idx="4218">
                  <c:v>186.66668484608331</c:v>
                </c:pt>
                <c:pt idx="4219">
                  <c:v>186.66668484608331</c:v>
                </c:pt>
                <c:pt idx="4220">
                  <c:v>186.66668484608331</c:v>
                </c:pt>
                <c:pt idx="4221">
                  <c:v>180.00001708666468</c:v>
                </c:pt>
                <c:pt idx="4222">
                  <c:v>186.66668484608331</c:v>
                </c:pt>
                <c:pt idx="4223">
                  <c:v>186.66668484608331</c:v>
                </c:pt>
                <c:pt idx="4224">
                  <c:v>186.66668484608331</c:v>
                </c:pt>
                <c:pt idx="4225">
                  <c:v>186.66668484608331</c:v>
                </c:pt>
                <c:pt idx="4226">
                  <c:v>180.00001708666468</c:v>
                </c:pt>
                <c:pt idx="4227">
                  <c:v>180.00001708666468</c:v>
                </c:pt>
                <c:pt idx="4228">
                  <c:v>186.66668484608331</c:v>
                </c:pt>
                <c:pt idx="4229">
                  <c:v>180.00001708666468</c:v>
                </c:pt>
                <c:pt idx="4230">
                  <c:v>173.33334932724668</c:v>
                </c:pt>
                <c:pt idx="4231">
                  <c:v>180.00001708666468</c:v>
                </c:pt>
                <c:pt idx="4232">
                  <c:v>180.00001708666468</c:v>
                </c:pt>
                <c:pt idx="4233">
                  <c:v>166.66668156782802</c:v>
                </c:pt>
                <c:pt idx="4234">
                  <c:v>173.33334932724668</c:v>
                </c:pt>
                <c:pt idx="4235">
                  <c:v>180.00001708666468</c:v>
                </c:pt>
                <c:pt idx="4236">
                  <c:v>173.33334932724668</c:v>
                </c:pt>
                <c:pt idx="4237">
                  <c:v>166.66668156782802</c:v>
                </c:pt>
                <c:pt idx="4238">
                  <c:v>166.66668156782802</c:v>
                </c:pt>
                <c:pt idx="4239">
                  <c:v>160.00001380840931</c:v>
                </c:pt>
                <c:pt idx="4240">
                  <c:v>166.66668156782802</c:v>
                </c:pt>
                <c:pt idx="4241">
                  <c:v>160.00001380840931</c:v>
                </c:pt>
                <c:pt idx="4242">
                  <c:v>160.00001380840931</c:v>
                </c:pt>
                <c:pt idx="4243">
                  <c:v>160.00001380840931</c:v>
                </c:pt>
                <c:pt idx="4244">
                  <c:v>160.00001380840931</c:v>
                </c:pt>
                <c:pt idx="4245">
                  <c:v>153.33334604899068</c:v>
                </c:pt>
                <c:pt idx="4246">
                  <c:v>153.33334604899068</c:v>
                </c:pt>
                <c:pt idx="4247">
                  <c:v>153.33334604899068</c:v>
                </c:pt>
                <c:pt idx="4248">
                  <c:v>146.66667828957267</c:v>
                </c:pt>
                <c:pt idx="4249">
                  <c:v>153.33334604899068</c:v>
                </c:pt>
                <c:pt idx="4250">
                  <c:v>153.33334604899068</c:v>
                </c:pt>
                <c:pt idx="4251">
                  <c:v>146.66667828957267</c:v>
                </c:pt>
                <c:pt idx="4252">
                  <c:v>146.66667828957267</c:v>
                </c:pt>
                <c:pt idx="4253">
                  <c:v>146.66667828957267</c:v>
                </c:pt>
                <c:pt idx="4254">
                  <c:v>146.66667828957267</c:v>
                </c:pt>
                <c:pt idx="4255">
                  <c:v>146.66667828957267</c:v>
                </c:pt>
                <c:pt idx="4256">
                  <c:v>146.66667828957267</c:v>
                </c:pt>
                <c:pt idx="4257">
                  <c:v>146.66667828957267</c:v>
                </c:pt>
                <c:pt idx="4258">
                  <c:v>140.00001053015401</c:v>
                </c:pt>
                <c:pt idx="4259">
                  <c:v>140.00001053015401</c:v>
                </c:pt>
                <c:pt idx="4260">
                  <c:v>146.66667828957267</c:v>
                </c:pt>
                <c:pt idx="4261">
                  <c:v>140.00001053015401</c:v>
                </c:pt>
                <c:pt idx="4262">
                  <c:v>146.66667828957267</c:v>
                </c:pt>
                <c:pt idx="4263">
                  <c:v>133.33334277073533</c:v>
                </c:pt>
                <c:pt idx="4264">
                  <c:v>146.66667828957267</c:v>
                </c:pt>
                <c:pt idx="4265">
                  <c:v>140.00001053015401</c:v>
                </c:pt>
                <c:pt idx="4266">
                  <c:v>140.00001053015401</c:v>
                </c:pt>
                <c:pt idx="4267">
                  <c:v>133.33334277073533</c:v>
                </c:pt>
                <c:pt idx="4268">
                  <c:v>133.33334277073533</c:v>
                </c:pt>
                <c:pt idx="4269">
                  <c:v>133.33334277073533</c:v>
                </c:pt>
                <c:pt idx="4270">
                  <c:v>140.00001053015401</c:v>
                </c:pt>
                <c:pt idx="4271">
                  <c:v>140.00001053015401</c:v>
                </c:pt>
                <c:pt idx="4272">
                  <c:v>140.00001053015401</c:v>
                </c:pt>
                <c:pt idx="4273">
                  <c:v>133.33334277073533</c:v>
                </c:pt>
                <c:pt idx="4274">
                  <c:v>133.33334277073533</c:v>
                </c:pt>
                <c:pt idx="4275">
                  <c:v>133.33334277073533</c:v>
                </c:pt>
                <c:pt idx="4276">
                  <c:v>133.33334277073533</c:v>
                </c:pt>
                <c:pt idx="4277">
                  <c:v>133.33334277073533</c:v>
                </c:pt>
                <c:pt idx="4278">
                  <c:v>133.33334277073533</c:v>
                </c:pt>
                <c:pt idx="4279">
                  <c:v>133.33334277073533</c:v>
                </c:pt>
                <c:pt idx="4280">
                  <c:v>133.33334277073533</c:v>
                </c:pt>
                <c:pt idx="4281">
                  <c:v>126.66667501131664</c:v>
                </c:pt>
                <c:pt idx="4282">
                  <c:v>133.33334277073533</c:v>
                </c:pt>
                <c:pt idx="4283">
                  <c:v>133.33334277073533</c:v>
                </c:pt>
                <c:pt idx="4284">
                  <c:v>126.66667501131664</c:v>
                </c:pt>
                <c:pt idx="4285">
                  <c:v>133.33334277073533</c:v>
                </c:pt>
                <c:pt idx="4286">
                  <c:v>120.00000725189867</c:v>
                </c:pt>
                <c:pt idx="4287">
                  <c:v>126.66667501131664</c:v>
                </c:pt>
                <c:pt idx="4288">
                  <c:v>126.66667501131664</c:v>
                </c:pt>
                <c:pt idx="4289">
                  <c:v>126.66667501131664</c:v>
                </c:pt>
                <c:pt idx="4290">
                  <c:v>120.00000725189867</c:v>
                </c:pt>
                <c:pt idx="4291">
                  <c:v>126.66667501131664</c:v>
                </c:pt>
                <c:pt idx="4292">
                  <c:v>133.33334277073533</c:v>
                </c:pt>
                <c:pt idx="4293">
                  <c:v>120.00000725189867</c:v>
                </c:pt>
                <c:pt idx="4294">
                  <c:v>126.66667501131664</c:v>
                </c:pt>
                <c:pt idx="4295">
                  <c:v>133.33334277073533</c:v>
                </c:pt>
                <c:pt idx="4296">
                  <c:v>166.66668156782802</c:v>
                </c:pt>
                <c:pt idx="4297">
                  <c:v>200.00002036492</c:v>
                </c:pt>
                <c:pt idx="4298">
                  <c:v>259.999930858612</c:v>
                </c:pt>
                <c:pt idx="4299">
                  <c:v>326.66648427645333</c:v>
                </c:pt>
                <c:pt idx="4300">
                  <c:v>366.66641632715869</c:v>
                </c:pt>
                <c:pt idx="4301">
                  <c:v>413.33300371964805</c:v>
                </c:pt>
                <c:pt idx="4302">
                  <c:v>446.66637976964336</c:v>
                </c:pt>
                <c:pt idx="4303">
                  <c:v>459.99974012374867</c:v>
                </c:pt>
                <c:pt idx="4304">
                  <c:v>479.99978065490734</c:v>
                </c:pt>
                <c:pt idx="4305">
                  <c:v>486.66646083196002</c:v>
                </c:pt>
                <c:pt idx="4306">
                  <c:v>493.33314100901265</c:v>
                </c:pt>
                <c:pt idx="4307">
                  <c:v>486.66646083196002</c:v>
                </c:pt>
                <c:pt idx="4308">
                  <c:v>493.33314100901265</c:v>
                </c:pt>
                <c:pt idx="4309">
                  <c:v>486.66646083196002</c:v>
                </c:pt>
                <c:pt idx="4310">
                  <c:v>479.99978065490734</c:v>
                </c:pt>
                <c:pt idx="4311">
                  <c:v>479.99978065490734</c:v>
                </c:pt>
                <c:pt idx="4312">
                  <c:v>466.66642030080129</c:v>
                </c:pt>
                <c:pt idx="4313">
                  <c:v>466.66642030080129</c:v>
                </c:pt>
                <c:pt idx="4314">
                  <c:v>446.66637976964336</c:v>
                </c:pt>
                <c:pt idx="4315">
                  <c:v>439.99969959259067</c:v>
                </c:pt>
                <c:pt idx="4316">
                  <c:v>433.33301941553731</c:v>
                </c:pt>
                <c:pt idx="4317">
                  <c:v>426.66633923848468</c:v>
                </c:pt>
                <c:pt idx="4318">
                  <c:v>419.999659061432</c:v>
                </c:pt>
                <c:pt idx="4319">
                  <c:v>413.33300371964805</c:v>
                </c:pt>
                <c:pt idx="4320">
                  <c:v>413.33300371964805</c:v>
                </c:pt>
                <c:pt idx="4321">
                  <c:v>399.99969303607929</c:v>
                </c:pt>
                <c:pt idx="4322">
                  <c:v>386.66638235251133</c:v>
                </c:pt>
                <c:pt idx="4323">
                  <c:v>386.66638235251133</c:v>
                </c:pt>
                <c:pt idx="4324">
                  <c:v>379.99972701072664</c:v>
                </c:pt>
                <c:pt idx="4325">
                  <c:v>373.33307166894264</c:v>
                </c:pt>
                <c:pt idx="4326">
                  <c:v>359.99976098537468</c:v>
                </c:pt>
                <c:pt idx="4327">
                  <c:v>359.99976098537468</c:v>
                </c:pt>
                <c:pt idx="4328">
                  <c:v>359.99976098537468</c:v>
                </c:pt>
                <c:pt idx="4329">
                  <c:v>346.66645030180604</c:v>
                </c:pt>
                <c:pt idx="4330">
                  <c:v>339.99979496002203</c:v>
                </c:pt>
                <c:pt idx="4331">
                  <c:v>339.99979496002203</c:v>
                </c:pt>
                <c:pt idx="4332">
                  <c:v>333.33313961823802</c:v>
                </c:pt>
                <c:pt idx="4333">
                  <c:v>319.99982893466938</c:v>
                </c:pt>
                <c:pt idx="4334">
                  <c:v>326.66648427645333</c:v>
                </c:pt>
                <c:pt idx="4335">
                  <c:v>313.33317359288532</c:v>
                </c:pt>
                <c:pt idx="4336">
                  <c:v>306.66651825110131</c:v>
                </c:pt>
                <c:pt idx="4337">
                  <c:v>306.66651825110131</c:v>
                </c:pt>
                <c:pt idx="4338">
                  <c:v>299.9998629093173</c:v>
                </c:pt>
                <c:pt idx="4339">
                  <c:v>299.9998629093173</c:v>
                </c:pt>
                <c:pt idx="4340">
                  <c:v>299.9998629093173</c:v>
                </c:pt>
                <c:pt idx="4341">
                  <c:v>286.66655222574866</c:v>
                </c:pt>
                <c:pt idx="4342">
                  <c:v>293.33320756753267</c:v>
                </c:pt>
                <c:pt idx="4343">
                  <c:v>286.66655222574866</c:v>
                </c:pt>
                <c:pt idx="4344">
                  <c:v>279.99989688396465</c:v>
                </c:pt>
                <c:pt idx="4345">
                  <c:v>286.66655222574866</c:v>
                </c:pt>
                <c:pt idx="4346">
                  <c:v>273.3332415421807</c:v>
                </c:pt>
                <c:pt idx="4347">
                  <c:v>279.99989688396465</c:v>
                </c:pt>
                <c:pt idx="4348">
                  <c:v>266.66658620039595</c:v>
                </c:pt>
                <c:pt idx="4349">
                  <c:v>273.3332415421807</c:v>
                </c:pt>
                <c:pt idx="4350">
                  <c:v>259.999930858612</c:v>
                </c:pt>
                <c:pt idx="4351">
                  <c:v>266.66658620039595</c:v>
                </c:pt>
                <c:pt idx="4352">
                  <c:v>259.999930858612</c:v>
                </c:pt>
                <c:pt idx="4353">
                  <c:v>259.999930858612</c:v>
                </c:pt>
                <c:pt idx="4354">
                  <c:v>253.333275516828</c:v>
                </c:pt>
                <c:pt idx="4355">
                  <c:v>253.333275516828</c:v>
                </c:pt>
                <c:pt idx="4356">
                  <c:v>253.333275516828</c:v>
                </c:pt>
                <c:pt idx="4357">
                  <c:v>246.66662017504402</c:v>
                </c:pt>
                <c:pt idx="4358">
                  <c:v>253.333275516828</c:v>
                </c:pt>
                <c:pt idx="4359">
                  <c:v>239.99996483325933</c:v>
                </c:pt>
                <c:pt idx="4360">
                  <c:v>239.99996483325933</c:v>
                </c:pt>
                <c:pt idx="4361">
                  <c:v>239.99996483325933</c:v>
                </c:pt>
                <c:pt idx="4362">
                  <c:v>239.99996483325933</c:v>
                </c:pt>
                <c:pt idx="4363">
                  <c:v>233.33330949147532</c:v>
                </c:pt>
                <c:pt idx="4364">
                  <c:v>239.99996483325933</c:v>
                </c:pt>
                <c:pt idx="4365">
                  <c:v>226.66665414969137</c:v>
                </c:pt>
                <c:pt idx="4366">
                  <c:v>233.33330949147532</c:v>
                </c:pt>
                <c:pt idx="4367">
                  <c:v>233.33330949147532</c:v>
                </c:pt>
                <c:pt idx="4368">
                  <c:v>219.99999880790736</c:v>
                </c:pt>
                <c:pt idx="4369">
                  <c:v>226.66665414969137</c:v>
                </c:pt>
                <c:pt idx="4370">
                  <c:v>226.66665414969137</c:v>
                </c:pt>
                <c:pt idx="4371">
                  <c:v>219.99999880790736</c:v>
                </c:pt>
                <c:pt idx="4372">
                  <c:v>219.99999880790736</c:v>
                </c:pt>
                <c:pt idx="4373">
                  <c:v>213.33334346612267</c:v>
                </c:pt>
                <c:pt idx="4374">
                  <c:v>219.99999880790736</c:v>
                </c:pt>
                <c:pt idx="4375">
                  <c:v>213.33334346612267</c:v>
                </c:pt>
                <c:pt idx="4376">
                  <c:v>206.66668812433866</c:v>
                </c:pt>
                <c:pt idx="4377">
                  <c:v>213.33334346612267</c:v>
                </c:pt>
                <c:pt idx="4378">
                  <c:v>206.66668812433866</c:v>
                </c:pt>
                <c:pt idx="4379">
                  <c:v>200.00002036492</c:v>
                </c:pt>
                <c:pt idx="4380">
                  <c:v>206.66668812433866</c:v>
                </c:pt>
                <c:pt idx="4381">
                  <c:v>200.00002036492</c:v>
                </c:pt>
                <c:pt idx="4382">
                  <c:v>206.66668812433866</c:v>
                </c:pt>
                <c:pt idx="4383">
                  <c:v>193.333352605502</c:v>
                </c:pt>
                <c:pt idx="4384">
                  <c:v>200.00002036492</c:v>
                </c:pt>
                <c:pt idx="4385">
                  <c:v>193.333352605502</c:v>
                </c:pt>
                <c:pt idx="4386">
                  <c:v>193.333352605502</c:v>
                </c:pt>
                <c:pt idx="4387">
                  <c:v>193.333352605502</c:v>
                </c:pt>
                <c:pt idx="4388">
                  <c:v>193.333352605502</c:v>
                </c:pt>
                <c:pt idx="4389">
                  <c:v>186.66668484608331</c:v>
                </c:pt>
                <c:pt idx="4390">
                  <c:v>186.66668484608331</c:v>
                </c:pt>
                <c:pt idx="4391">
                  <c:v>186.66668484608331</c:v>
                </c:pt>
                <c:pt idx="4392">
                  <c:v>186.66668484608331</c:v>
                </c:pt>
                <c:pt idx="4393">
                  <c:v>180.00001708666468</c:v>
                </c:pt>
                <c:pt idx="4394">
                  <c:v>186.66668484608331</c:v>
                </c:pt>
                <c:pt idx="4395">
                  <c:v>180.00001708666468</c:v>
                </c:pt>
                <c:pt idx="4396">
                  <c:v>173.33334932724668</c:v>
                </c:pt>
                <c:pt idx="4397">
                  <c:v>180.00001708666468</c:v>
                </c:pt>
                <c:pt idx="4398">
                  <c:v>180.00001708666468</c:v>
                </c:pt>
                <c:pt idx="4399">
                  <c:v>173.33334932724668</c:v>
                </c:pt>
                <c:pt idx="4400">
                  <c:v>173.33334932724668</c:v>
                </c:pt>
                <c:pt idx="4401">
                  <c:v>166.66668156782802</c:v>
                </c:pt>
                <c:pt idx="4402">
                  <c:v>173.33334932724668</c:v>
                </c:pt>
                <c:pt idx="4403">
                  <c:v>173.33334932724668</c:v>
                </c:pt>
                <c:pt idx="4404">
                  <c:v>166.66668156782802</c:v>
                </c:pt>
                <c:pt idx="4405">
                  <c:v>166.66668156782802</c:v>
                </c:pt>
                <c:pt idx="4406">
                  <c:v>160.00001380840931</c:v>
                </c:pt>
                <c:pt idx="4407">
                  <c:v>166.66668156782802</c:v>
                </c:pt>
                <c:pt idx="4408">
                  <c:v>166.66668156782802</c:v>
                </c:pt>
                <c:pt idx="4409">
                  <c:v>160.00001380840931</c:v>
                </c:pt>
                <c:pt idx="4410">
                  <c:v>160.00001380840931</c:v>
                </c:pt>
                <c:pt idx="4411">
                  <c:v>160.00001380840931</c:v>
                </c:pt>
                <c:pt idx="4412">
                  <c:v>160.00001380840931</c:v>
                </c:pt>
                <c:pt idx="4413">
                  <c:v>160.00001380840931</c:v>
                </c:pt>
                <c:pt idx="4414">
                  <c:v>153.33334604899068</c:v>
                </c:pt>
                <c:pt idx="4415">
                  <c:v>153.33334604899068</c:v>
                </c:pt>
                <c:pt idx="4416">
                  <c:v>153.33334604899068</c:v>
                </c:pt>
                <c:pt idx="4417">
                  <c:v>153.33334604899068</c:v>
                </c:pt>
                <c:pt idx="4418">
                  <c:v>153.33334604899068</c:v>
                </c:pt>
                <c:pt idx="4419">
                  <c:v>153.33334604899068</c:v>
                </c:pt>
                <c:pt idx="4420">
                  <c:v>153.33334604899068</c:v>
                </c:pt>
                <c:pt idx="4421">
                  <c:v>146.66667828957267</c:v>
                </c:pt>
                <c:pt idx="4422">
                  <c:v>146.66667828957267</c:v>
                </c:pt>
                <c:pt idx="4423">
                  <c:v>146.66667828957267</c:v>
                </c:pt>
                <c:pt idx="4424">
                  <c:v>146.66667828957267</c:v>
                </c:pt>
                <c:pt idx="4425">
                  <c:v>146.66667828957267</c:v>
                </c:pt>
                <c:pt idx="4426">
                  <c:v>146.66667828957267</c:v>
                </c:pt>
                <c:pt idx="4427">
                  <c:v>140.00001053015401</c:v>
                </c:pt>
                <c:pt idx="4428">
                  <c:v>146.66667828957267</c:v>
                </c:pt>
                <c:pt idx="4429">
                  <c:v>140.00001053015401</c:v>
                </c:pt>
                <c:pt idx="4430">
                  <c:v>133.33334277073533</c:v>
                </c:pt>
                <c:pt idx="4431">
                  <c:v>146.66667828957267</c:v>
                </c:pt>
                <c:pt idx="4432">
                  <c:v>140.00001053015401</c:v>
                </c:pt>
                <c:pt idx="4433">
                  <c:v>133.33334277073533</c:v>
                </c:pt>
                <c:pt idx="4434">
                  <c:v>133.33334277073533</c:v>
                </c:pt>
                <c:pt idx="4435">
                  <c:v>140.00001053015401</c:v>
                </c:pt>
                <c:pt idx="4436">
                  <c:v>140.00001053015401</c:v>
                </c:pt>
                <c:pt idx="4437">
                  <c:v>133.33334277073533</c:v>
                </c:pt>
                <c:pt idx="4438">
                  <c:v>133.33334277073533</c:v>
                </c:pt>
                <c:pt idx="4439">
                  <c:v>133.33334277073533</c:v>
                </c:pt>
                <c:pt idx="4440">
                  <c:v>133.33334277073533</c:v>
                </c:pt>
                <c:pt idx="4441">
                  <c:v>126.66667501131664</c:v>
                </c:pt>
                <c:pt idx="4442">
                  <c:v>133.33334277073533</c:v>
                </c:pt>
                <c:pt idx="4443">
                  <c:v>133.33334277073533</c:v>
                </c:pt>
                <c:pt idx="4444">
                  <c:v>126.66667501131664</c:v>
                </c:pt>
                <c:pt idx="4445">
                  <c:v>133.33334277073533</c:v>
                </c:pt>
                <c:pt idx="4446">
                  <c:v>126.66667501131664</c:v>
                </c:pt>
                <c:pt idx="4447">
                  <c:v>133.33334277073533</c:v>
                </c:pt>
                <c:pt idx="4448">
                  <c:v>126.66667501131664</c:v>
                </c:pt>
                <c:pt idx="4449">
                  <c:v>126.66667501131664</c:v>
                </c:pt>
                <c:pt idx="4450">
                  <c:v>126.66667501131664</c:v>
                </c:pt>
                <c:pt idx="4451">
                  <c:v>126.66667501131664</c:v>
                </c:pt>
                <c:pt idx="4452">
                  <c:v>126.66667501131664</c:v>
                </c:pt>
                <c:pt idx="4453">
                  <c:v>126.66667501131664</c:v>
                </c:pt>
                <c:pt idx="4454">
                  <c:v>126.66667501131664</c:v>
                </c:pt>
                <c:pt idx="4455">
                  <c:v>126.66667501131664</c:v>
                </c:pt>
                <c:pt idx="4456">
                  <c:v>126.66667501131664</c:v>
                </c:pt>
                <c:pt idx="4457">
                  <c:v>120.00000725189867</c:v>
                </c:pt>
                <c:pt idx="4458">
                  <c:v>126.66667501131664</c:v>
                </c:pt>
                <c:pt idx="4459">
                  <c:v>126.66667501131664</c:v>
                </c:pt>
                <c:pt idx="4460">
                  <c:v>120.00000725189867</c:v>
                </c:pt>
                <c:pt idx="4461">
                  <c:v>126.66667501131664</c:v>
                </c:pt>
                <c:pt idx="4462">
                  <c:v>120.00000725189867</c:v>
                </c:pt>
                <c:pt idx="4463">
                  <c:v>120.00000725189867</c:v>
                </c:pt>
                <c:pt idx="4464">
                  <c:v>120.00000725189867</c:v>
                </c:pt>
                <c:pt idx="4465">
                  <c:v>120.00000725189867</c:v>
                </c:pt>
                <c:pt idx="4466">
                  <c:v>120.00000725189867</c:v>
                </c:pt>
                <c:pt idx="4467">
                  <c:v>120.00000725189867</c:v>
                </c:pt>
                <c:pt idx="4468">
                  <c:v>120.00000725189867</c:v>
                </c:pt>
                <c:pt idx="4469">
                  <c:v>120.00000725189867</c:v>
                </c:pt>
                <c:pt idx="4470">
                  <c:v>120.00000725189867</c:v>
                </c:pt>
                <c:pt idx="4471">
                  <c:v>113.33333949248001</c:v>
                </c:pt>
                <c:pt idx="4472">
                  <c:v>120.00000725189867</c:v>
                </c:pt>
                <c:pt idx="4473">
                  <c:v>120.00000725189867</c:v>
                </c:pt>
                <c:pt idx="4474">
                  <c:v>113.33333949248001</c:v>
                </c:pt>
                <c:pt idx="4475">
                  <c:v>120.00000725189867</c:v>
                </c:pt>
                <c:pt idx="4476">
                  <c:v>113.33333949248001</c:v>
                </c:pt>
                <c:pt idx="4477">
                  <c:v>113.33333949248001</c:v>
                </c:pt>
                <c:pt idx="4478">
                  <c:v>113.33333949248001</c:v>
                </c:pt>
                <c:pt idx="4479">
                  <c:v>113.33333949248001</c:v>
                </c:pt>
                <c:pt idx="4480">
                  <c:v>113.33333949248001</c:v>
                </c:pt>
                <c:pt idx="4481">
                  <c:v>113.33333949248001</c:v>
                </c:pt>
                <c:pt idx="4482">
                  <c:v>113.33333949248001</c:v>
                </c:pt>
                <c:pt idx="4483">
                  <c:v>113.33333949248001</c:v>
                </c:pt>
                <c:pt idx="4484">
                  <c:v>113.33333949248001</c:v>
                </c:pt>
                <c:pt idx="4485">
                  <c:v>106.66667173306134</c:v>
                </c:pt>
                <c:pt idx="4486">
                  <c:v>113.33333949248001</c:v>
                </c:pt>
                <c:pt idx="4487">
                  <c:v>113.33333949248001</c:v>
                </c:pt>
                <c:pt idx="4488">
                  <c:v>106.66667173306134</c:v>
                </c:pt>
                <c:pt idx="4489">
                  <c:v>113.33333949248001</c:v>
                </c:pt>
                <c:pt idx="4490">
                  <c:v>106.66667173306134</c:v>
                </c:pt>
                <c:pt idx="4491">
                  <c:v>113.33333949248001</c:v>
                </c:pt>
                <c:pt idx="4492">
                  <c:v>106.66667173306134</c:v>
                </c:pt>
                <c:pt idx="4493">
                  <c:v>106.66667173306134</c:v>
                </c:pt>
                <c:pt idx="4494">
                  <c:v>113.33333949248001</c:v>
                </c:pt>
                <c:pt idx="4495">
                  <c:v>106.66667173306134</c:v>
                </c:pt>
                <c:pt idx="4496">
                  <c:v>106.66667173306134</c:v>
                </c:pt>
                <c:pt idx="4497">
                  <c:v>106.66667173306134</c:v>
                </c:pt>
                <c:pt idx="4498">
                  <c:v>106.66667173306134</c:v>
                </c:pt>
                <c:pt idx="4499">
                  <c:v>106.66667173306134</c:v>
                </c:pt>
                <c:pt idx="4500">
                  <c:v>106.66667173306134</c:v>
                </c:pt>
                <c:pt idx="4501">
                  <c:v>113.33333949248001</c:v>
                </c:pt>
                <c:pt idx="4502">
                  <c:v>106.66667173306134</c:v>
                </c:pt>
                <c:pt idx="4503">
                  <c:v>106.66667173306134</c:v>
                </c:pt>
                <c:pt idx="4504">
                  <c:v>106.66667173306134</c:v>
                </c:pt>
                <c:pt idx="4505">
                  <c:v>100.00001018246</c:v>
                </c:pt>
                <c:pt idx="4506">
                  <c:v>106.66667173306134</c:v>
                </c:pt>
                <c:pt idx="4507">
                  <c:v>106.66667173306134</c:v>
                </c:pt>
                <c:pt idx="4508">
                  <c:v>106.66667173306134</c:v>
                </c:pt>
                <c:pt idx="4509">
                  <c:v>106.66667173306134</c:v>
                </c:pt>
                <c:pt idx="4510">
                  <c:v>106.66667173306134</c:v>
                </c:pt>
                <c:pt idx="4511">
                  <c:v>106.66667173306134</c:v>
                </c:pt>
                <c:pt idx="4512">
                  <c:v>100.00001018246</c:v>
                </c:pt>
                <c:pt idx="4513">
                  <c:v>106.66667173306134</c:v>
                </c:pt>
                <c:pt idx="4514">
                  <c:v>106.66667173306134</c:v>
                </c:pt>
                <c:pt idx="4515">
                  <c:v>100.00001018246</c:v>
                </c:pt>
                <c:pt idx="4516">
                  <c:v>106.66667173306134</c:v>
                </c:pt>
                <c:pt idx="4517">
                  <c:v>106.66667173306134</c:v>
                </c:pt>
                <c:pt idx="4518">
                  <c:v>100.00001018246</c:v>
                </c:pt>
                <c:pt idx="4519">
                  <c:v>106.66667173306134</c:v>
                </c:pt>
                <c:pt idx="4520">
                  <c:v>100.00001018246</c:v>
                </c:pt>
                <c:pt idx="4521">
                  <c:v>106.66667173306134</c:v>
                </c:pt>
                <c:pt idx="4522">
                  <c:v>100.00001018246</c:v>
                </c:pt>
                <c:pt idx="4523">
                  <c:v>100.00001018246</c:v>
                </c:pt>
                <c:pt idx="4524">
                  <c:v>106.66667173306134</c:v>
                </c:pt>
                <c:pt idx="4525">
                  <c:v>100.00001018246</c:v>
                </c:pt>
                <c:pt idx="4526">
                  <c:v>100.00001018246</c:v>
                </c:pt>
                <c:pt idx="4527">
                  <c:v>100.00001018246</c:v>
                </c:pt>
                <c:pt idx="4528">
                  <c:v>100.00001018246</c:v>
                </c:pt>
                <c:pt idx="4529">
                  <c:v>106.66667173306134</c:v>
                </c:pt>
                <c:pt idx="4530">
                  <c:v>93.333342423041344</c:v>
                </c:pt>
                <c:pt idx="4531">
                  <c:v>100.00001018246</c:v>
                </c:pt>
                <c:pt idx="4532">
                  <c:v>106.66667173306134</c:v>
                </c:pt>
                <c:pt idx="4533">
                  <c:v>100.00001018246</c:v>
                </c:pt>
                <c:pt idx="4534">
                  <c:v>100.00001018246</c:v>
                </c:pt>
                <c:pt idx="4535">
                  <c:v>93.333342423041344</c:v>
                </c:pt>
                <c:pt idx="4536">
                  <c:v>100.00001018246</c:v>
                </c:pt>
                <c:pt idx="4537">
                  <c:v>100.00001018246</c:v>
                </c:pt>
                <c:pt idx="4538">
                  <c:v>93.333342423041344</c:v>
                </c:pt>
                <c:pt idx="4539">
                  <c:v>100.00001018246</c:v>
                </c:pt>
                <c:pt idx="4540">
                  <c:v>100.00001018246</c:v>
                </c:pt>
                <c:pt idx="4541">
                  <c:v>100.00001018246</c:v>
                </c:pt>
                <c:pt idx="4542">
                  <c:v>93.333342423041344</c:v>
                </c:pt>
                <c:pt idx="4543">
                  <c:v>100.00001018246</c:v>
                </c:pt>
                <c:pt idx="4544">
                  <c:v>93.333342423041344</c:v>
                </c:pt>
                <c:pt idx="4545">
                  <c:v>93.333342423041344</c:v>
                </c:pt>
                <c:pt idx="4546">
                  <c:v>100.00001018246</c:v>
                </c:pt>
                <c:pt idx="4547">
                  <c:v>93.333342423041344</c:v>
                </c:pt>
                <c:pt idx="4548">
                  <c:v>100.00001018246</c:v>
                </c:pt>
                <c:pt idx="4549">
                  <c:v>93.333342423041344</c:v>
                </c:pt>
                <c:pt idx="4550">
                  <c:v>93.333342423041344</c:v>
                </c:pt>
                <c:pt idx="4551">
                  <c:v>100.00001018246</c:v>
                </c:pt>
                <c:pt idx="4552">
                  <c:v>93.333342423041344</c:v>
                </c:pt>
                <c:pt idx="4553">
                  <c:v>100.00001018246</c:v>
                </c:pt>
                <c:pt idx="4554">
                  <c:v>93.333342423041344</c:v>
                </c:pt>
                <c:pt idx="4555">
                  <c:v>93.333342423041344</c:v>
                </c:pt>
                <c:pt idx="4556">
                  <c:v>100.00001018246</c:v>
                </c:pt>
                <c:pt idx="4557">
                  <c:v>93.333342423041344</c:v>
                </c:pt>
                <c:pt idx="4558">
                  <c:v>93.333342423041344</c:v>
                </c:pt>
                <c:pt idx="4559">
                  <c:v>93.333342423041344</c:v>
                </c:pt>
                <c:pt idx="4560">
                  <c:v>93.333342423041344</c:v>
                </c:pt>
                <c:pt idx="4561">
                  <c:v>93.333342423041344</c:v>
                </c:pt>
                <c:pt idx="4562">
                  <c:v>93.333342423041344</c:v>
                </c:pt>
                <c:pt idx="4563">
                  <c:v>93.333342423041344</c:v>
                </c:pt>
                <c:pt idx="4564">
                  <c:v>100.00001018246</c:v>
                </c:pt>
                <c:pt idx="4565">
                  <c:v>93.333342423041344</c:v>
                </c:pt>
                <c:pt idx="4566">
                  <c:v>86.66667466362334</c:v>
                </c:pt>
                <c:pt idx="4567">
                  <c:v>93.333342423041344</c:v>
                </c:pt>
                <c:pt idx="4568">
                  <c:v>93.333342423041344</c:v>
                </c:pt>
                <c:pt idx="4569">
                  <c:v>93.333342423041344</c:v>
                </c:pt>
                <c:pt idx="4570">
                  <c:v>93.333342423041344</c:v>
                </c:pt>
                <c:pt idx="4571">
                  <c:v>93.333342423041344</c:v>
                </c:pt>
                <c:pt idx="4572">
                  <c:v>86.66667466362334</c:v>
                </c:pt>
                <c:pt idx="4573">
                  <c:v>93.333342423041344</c:v>
                </c:pt>
                <c:pt idx="4574">
                  <c:v>93.333342423041344</c:v>
                </c:pt>
                <c:pt idx="4575">
                  <c:v>86.66667466362334</c:v>
                </c:pt>
                <c:pt idx="4576">
                  <c:v>93.333342423041344</c:v>
                </c:pt>
                <c:pt idx="4577">
                  <c:v>86.66667466362334</c:v>
                </c:pt>
                <c:pt idx="4578">
                  <c:v>86.66667466362334</c:v>
                </c:pt>
                <c:pt idx="4579">
                  <c:v>93.333342423041344</c:v>
                </c:pt>
                <c:pt idx="4580">
                  <c:v>86.66667466362334</c:v>
                </c:pt>
                <c:pt idx="4581">
                  <c:v>86.66667466362334</c:v>
                </c:pt>
                <c:pt idx="4582">
                  <c:v>86.66667466362334</c:v>
                </c:pt>
                <c:pt idx="4583">
                  <c:v>93.333342423041344</c:v>
                </c:pt>
                <c:pt idx="4584">
                  <c:v>86.66667466362334</c:v>
                </c:pt>
                <c:pt idx="4585">
                  <c:v>86.66667466362334</c:v>
                </c:pt>
                <c:pt idx="4586">
                  <c:v>86.66667466362334</c:v>
                </c:pt>
                <c:pt idx="4587">
                  <c:v>86.66667466362334</c:v>
                </c:pt>
                <c:pt idx="4588">
                  <c:v>86.66667466362334</c:v>
                </c:pt>
                <c:pt idx="4589">
                  <c:v>86.66667466362334</c:v>
                </c:pt>
                <c:pt idx="4590">
                  <c:v>86.66667466362334</c:v>
                </c:pt>
                <c:pt idx="4591">
                  <c:v>86.66667466362334</c:v>
                </c:pt>
                <c:pt idx="4592">
                  <c:v>86.66667466362334</c:v>
                </c:pt>
                <c:pt idx="4593">
                  <c:v>86.66667466362334</c:v>
                </c:pt>
                <c:pt idx="4594">
                  <c:v>86.66667466362334</c:v>
                </c:pt>
                <c:pt idx="4595">
                  <c:v>86.66667466362334</c:v>
                </c:pt>
                <c:pt idx="4596">
                  <c:v>86.66667466362334</c:v>
                </c:pt>
                <c:pt idx="4597">
                  <c:v>93.333342423041344</c:v>
                </c:pt>
                <c:pt idx="4598">
                  <c:v>80.000006904204653</c:v>
                </c:pt>
                <c:pt idx="4599">
                  <c:v>86.66667466362334</c:v>
                </c:pt>
                <c:pt idx="4600">
                  <c:v>86.66667466362334</c:v>
                </c:pt>
                <c:pt idx="4601">
                  <c:v>86.66667466362334</c:v>
                </c:pt>
                <c:pt idx="4602">
                  <c:v>86.66667466362334</c:v>
                </c:pt>
                <c:pt idx="4603">
                  <c:v>86.66667466362334</c:v>
                </c:pt>
                <c:pt idx="4604">
                  <c:v>86.66667466362334</c:v>
                </c:pt>
                <c:pt idx="4605">
                  <c:v>86.66667466362334</c:v>
                </c:pt>
                <c:pt idx="4606">
                  <c:v>86.66667466362334</c:v>
                </c:pt>
                <c:pt idx="4607">
                  <c:v>80.000006904204653</c:v>
                </c:pt>
                <c:pt idx="4608">
                  <c:v>86.66667466362334</c:v>
                </c:pt>
                <c:pt idx="4609">
                  <c:v>86.66667466362334</c:v>
                </c:pt>
                <c:pt idx="4610">
                  <c:v>80.000006904204653</c:v>
                </c:pt>
                <c:pt idx="4611">
                  <c:v>86.66667466362334</c:v>
                </c:pt>
                <c:pt idx="4612">
                  <c:v>86.66667466362334</c:v>
                </c:pt>
                <c:pt idx="4613">
                  <c:v>86.66667466362334</c:v>
                </c:pt>
                <c:pt idx="4614">
                  <c:v>80.000006904204653</c:v>
                </c:pt>
                <c:pt idx="4615">
                  <c:v>86.66667466362334</c:v>
                </c:pt>
                <c:pt idx="4616">
                  <c:v>80.000006904204653</c:v>
                </c:pt>
                <c:pt idx="4617">
                  <c:v>86.66667466362334</c:v>
                </c:pt>
                <c:pt idx="4618">
                  <c:v>80.000006904204653</c:v>
                </c:pt>
                <c:pt idx="4619">
                  <c:v>86.66667466362334</c:v>
                </c:pt>
                <c:pt idx="4620">
                  <c:v>80.000006904204653</c:v>
                </c:pt>
                <c:pt idx="4621">
                  <c:v>80.000006904204653</c:v>
                </c:pt>
                <c:pt idx="4622">
                  <c:v>80.000006904204653</c:v>
                </c:pt>
                <c:pt idx="4623">
                  <c:v>80.000006904204653</c:v>
                </c:pt>
                <c:pt idx="4624">
                  <c:v>86.66667466362334</c:v>
                </c:pt>
                <c:pt idx="4625">
                  <c:v>80.000006904204653</c:v>
                </c:pt>
                <c:pt idx="4626">
                  <c:v>80.000006904204653</c:v>
                </c:pt>
                <c:pt idx="4627">
                  <c:v>86.66667466362334</c:v>
                </c:pt>
                <c:pt idx="4628">
                  <c:v>73.333339144785995</c:v>
                </c:pt>
                <c:pt idx="4629">
                  <c:v>80.000006904204653</c:v>
                </c:pt>
                <c:pt idx="4630">
                  <c:v>86.66667466362334</c:v>
                </c:pt>
                <c:pt idx="4631">
                  <c:v>80.000006904204653</c:v>
                </c:pt>
                <c:pt idx="4632">
                  <c:v>80.000006904204653</c:v>
                </c:pt>
                <c:pt idx="4633">
                  <c:v>73.333339144785995</c:v>
                </c:pt>
                <c:pt idx="4634">
                  <c:v>80.000006904204653</c:v>
                </c:pt>
                <c:pt idx="4635">
                  <c:v>80.000006904204653</c:v>
                </c:pt>
                <c:pt idx="4636">
                  <c:v>80.000006904204653</c:v>
                </c:pt>
                <c:pt idx="4637">
                  <c:v>80.000006904204653</c:v>
                </c:pt>
                <c:pt idx="4638">
                  <c:v>73.333339144785995</c:v>
                </c:pt>
                <c:pt idx="4639">
                  <c:v>80.000006904204653</c:v>
                </c:pt>
                <c:pt idx="4640">
                  <c:v>73.333339144785995</c:v>
                </c:pt>
                <c:pt idx="4641">
                  <c:v>80.000006904204653</c:v>
                </c:pt>
                <c:pt idx="4642">
                  <c:v>80.000006904204653</c:v>
                </c:pt>
                <c:pt idx="4643">
                  <c:v>73.333339144785995</c:v>
                </c:pt>
                <c:pt idx="4644">
                  <c:v>80.000006904204653</c:v>
                </c:pt>
                <c:pt idx="4645">
                  <c:v>80.000006904204653</c:v>
                </c:pt>
                <c:pt idx="4646">
                  <c:v>73.333339144785995</c:v>
                </c:pt>
                <c:pt idx="4647">
                  <c:v>80.000006904204653</c:v>
                </c:pt>
                <c:pt idx="4648">
                  <c:v>73.333339144785995</c:v>
                </c:pt>
                <c:pt idx="4649">
                  <c:v>80.000006904204653</c:v>
                </c:pt>
                <c:pt idx="4650">
                  <c:v>80.000006904204653</c:v>
                </c:pt>
                <c:pt idx="4651">
                  <c:v>73.333339144785995</c:v>
                </c:pt>
                <c:pt idx="4652">
                  <c:v>80.000006904204653</c:v>
                </c:pt>
                <c:pt idx="4653">
                  <c:v>73.333339144785995</c:v>
                </c:pt>
                <c:pt idx="4654">
                  <c:v>80.000006904204653</c:v>
                </c:pt>
                <c:pt idx="4655">
                  <c:v>80.000006904204653</c:v>
                </c:pt>
                <c:pt idx="4656">
                  <c:v>73.333339144785995</c:v>
                </c:pt>
                <c:pt idx="4657">
                  <c:v>80.000006904204653</c:v>
                </c:pt>
                <c:pt idx="4658">
                  <c:v>73.333339144785995</c:v>
                </c:pt>
                <c:pt idx="4659">
                  <c:v>80.000006904204653</c:v>
                </c:pt>
                <c:pt idx="4660">
                  <c:v>73.333339144785995</c:v>
                </c:pt>
                <c:pt idx="4661">
                  <c:v>80.000006904204653</c:v>
                </c:pt>
                <c:pt idx="4662">
                  <c:v>73.333339144785995</c:v>
                </c:pt>
                <c:pt idx="4663">
                  <c:v>80.000006904204653</c:v>
                </c:pt>
                <c:pt idx="4664">
                  <c:v>73.333339144785995</c:v>
                </c:pt>
                <c:pt idx="4665">
                  <c:v>73.333339144785995</c:v>
                </c:pt>
                <c:pt idx="4666">
                  <c:v>80.000006904204653</c:v>
                </c:pt>
                <c:pt idx="4667">
                  <c:v>73.333339144785995</c:v>
                </c:pt>
                <c:pt idx="4668">
                  <c:v>73.333339144785995</c:v>
                </c:pt>
                <c:pt idx="4669">
                  <c:v>73.333339144785995</c:v>
                </c:pt>
                <c:pt idx="4670">
                  <c:v>73.333339144785995</c:v>
                </c:pt>
                <c:pt idx="4671">
                  <c:v>80.000006904204653</c:v>
                </c:pt>
                <c:pt idx="4672">
                  <c:v>73.333339144785995</c:v>
                </c:pt>
                <c:pt idx="4673">
                  <c:v>73.333339144785995</c:v>
                </c:pt>
                <c:pt idx="4674">
                  <c:v>73.333339144785995</c:v>
                </c:pt>
                <c:pt idx="4675">
                  <c:v>73.333339144785995</c:v>
                </c:pt>
                <c:pt idx="4676">
                  <c:v>73.333339144785995</c:v>
                </c:pt>
                <c:pt idx="4677">
                  <c:v>73.333339144785995</c:v>
                </c:pt>
                <c:pt idx="4678">
                  <c:v>73.333339144785995</c:v>
                </c:pt>
                <c:pt idx="4679">
                  <c:v>73.333339144785995</c:v>
                </c:pt>
                <c:pt idx="4680">
                  <c:v>73.333339144785995</c:v>
                </c:pt>
                <c:pt idx="4681">
                  <c:v>66.666671385368005</c:v>
                </c:pt>
                <c:pt idx="4682">
                  <c:v>73.333339144785995</c:v>
                </c:pt>
                <c:pt idx="4683">
                  <c:v>73.333339144785995</c:v>
                </c:pt>
                <c:pt idx="4684">
                  <c:v>73.333339144785995</c:v>
                </c:pt>
                <c:pt idx="4685">
                  <c:v>66.666671385368005</c:v>
                </c:pt>
                <c:pt idx="4686">
                  <c:v>80.000006904204653</c:v>
                </c:pt>
                <c:pt idx="4687">
                  <c:v>73.333339144785995</c:v>
                </c:pt>
                <c:pt idx="4688">
                  <c:v>66.666671385368005</c:v>
                </c:pt>
                <c:pt idx="4689">
                  <c:v>73.333339144785995</c:v>
                </c:pt>
                <c:pt idx="4690">
                  <c:v>73.333339144785995</c:v>
                </c:pt>
                <c:pt idx="4691">
                  <c:v>73.333339144785995</c:v>
                </c:pt>
                <c:pt idx="4692">
                  <c:v>73.333339144785995</c:v>
                </c:pt>
                <c:pt idx="4693">
                  <c:v>73.333339144785995</c:v>
                </c:pt>
                <c:pt idx="4694">
                  <c:v>73.333339144785995</c:v>
                </c:pt>
                <c:pt idx="4695">
                  <c:v>66.666671385368005</c:v>
                </c:pt>
                <c:pt idx="4696">
                  <c:v>73.333339144785995</c:v>
                </c:pt>
                <c:pt idx="4697">
                  <c:v>80.000006904204653</c:v>
                </c:pt>
                <c:pt idx="4698">
                  <c:v>73.333339144785995</c:v>
                </c:pt>
                <c:pt idx="4699">
                  <c:v>66.666671385368005</c:v>
                </c:pt>
                <c:pt idx="4700">
                  <c:v>73.333339144785995</c:v>
                </c:pt>
                <c:pt idx="4701">
                  <c:v>73.333339144785995</c:v>
                </c:pt>
                <c:pt idx="4702">
                  <c:v>73.333339144785995</c:v>
                </c:pt>
                <c:pt idx="4703">
                  <c:v>66.666671385368005</c:v>
                </c:pt>
                <c:pt idx="4704">
                  <c:v>73.333339144785995</c:v>
                </c:pt>
                <c:pt idx="4705">
                  <c:v>73.333339144785995</c:v>
                </c:pt>
                <c:pt idx="4706">
                  <c:v>73.333339144785995</c:v>
                </c:pt>
                <c:pt idx="4707">
                  <c:v>73.333339144785995</c:v>
                </c:pt>
                <c:pt idx="4708">
                  <c:v>66.666671385368005</c:v>
                </c:pt>
                <c:pt idx="4709">
                  <c:v>73.333339144785995</c:v>
                </c:pt>
                <c:pt idx="4710">
                  <c:v>73.333339144785995</c:v>
                </c:pt>
                <c:pt idx="4711">
                  <c:v>73.333339144785995</c:v>
                </c:pt>
                <c:pt idx="4712">
                  <c:v>66.666671385368005</c:v>
                </c:pt>
                <c:pt idx="4713">
                  <c:v>73.333339144785995</c:v>
                </c:pt>
                <c:pt idx="4714">
                  <c:v>73.333339144785995</c:v>
                </c:pt>
                <c:pt idx="4715">
                  <c:v>66.666671385368005</c:v>
                </c:pt>
                <c:pt idx="4716">
                  <c:v>73.333339144785995</c:v>
                </c:pt>
                <c:pt idx="4717">
                  <c:v>66.666671385368005</c:v>
                </c:pt>
                <c:pt idx="4718">
                  <c:v>73.333339144785995</c:v>
                </c:pt>
                <c:pt idx="4719">
                  <c:v>66.666671385368005</c:v>
                </c:pt>
                <c:pt idx="4720">
                  <c:v>66.666671385368005</c:v>
                </c:pt>
                <c:pt idx="4721">
                  <c:v>73.333339144785995</c:v>
                </c:pt>
                <c:pt idx="4722">
                  <c:v>66.666671385368005</c:v>
                </c:pt>
                <c:pt idx="4723">
                  <c:v>66.666671385368005</c:v>
                </c:pt>
                <c:pt idx="4724">
                  <c:v>66.666671385368005</c:v>
                </c:pt>
                <c:pt idx="4725">
                  <c:v>66.666671385368005</c:v>
                </c:pt>
                <c:pt idx="4726">
                  <c:v>66.666671385368005</c:v>
                </c:pt>
                <c:pt idx="4727">
                  <c:v>66.666671385368005</c:v>
                </c:pt>
                <c:pt idx="4728">
                  <c:v>73.333339144785995</c:v>
                </c:pt>
                <c:pt idx="4729">
                  <c:v>66.666671385368005</c:v>
                </c:pt>
                <c:pt idx="4730">
                  <c:v>66.666671385368005</c:v>
                </c:pt>
                <c:pt idx="4731">
                  <c:v>66.666671385368005</c:v>
                </c:pt>
                <c:pt idx="4732">
                  <c:v>66.666671385368005</c:v>
                </c:pt>
                <c:pt idx="4733">
                  <c:v>66.666671385368005</c:v>
                </c:pt>
                <c:pt idx="4734">
                  <c:v>60.000003625949198</c:v>
                </c:pt>
                <c:pt idx="4735">
                  <c:v>73.333339144785995</c:v>
                </c:pt>
                <c:pt idx="4736">
                  <c:v>66.666671385368005</c:v>
                </c:pt>
                <c:pt idx="4737">
                  <c:v>66.666671385368005</c:v>
                </c:pt>
                <c:pt idx="4738">
                  <c:v>60.000003625949198</c:v>
                </c:pt>
                <c:pt idx="4739">
                  <c:v>66.666671385368005</c:v>
                </c:pt>
                <c:pt idx="4740">
                  <c:v>66.666671385368005</c:v>
                </c:pt>
                <c:pt idx="4741">
                  <c:v>66.666671385368005</c:v>
                </c:pt>
                <c:pt idx="4742">
                  <c:v>66.666671385368005</c:v>
                </c:pt>
                <c:pt idx="4743">
                  <c:v>60.000003625949198</c:v>
                </c:pt>
                <c:pt idx="4744">
                  <c:v>66.666671385368005</c:v>
                </c:pt>
                <c:pt idx="4745">
                  <c:v>66.666671385368005</c:v>
                </c:pt>
                <c:pt idx="4746">
                  <c:v>60.000003625949198</c:v>
                </c:pt>
                <c:pt idx="4747">
                  <c:v>66.666671385368005</c:v>
                </c:pt>
                <c:pt idx="4748">
                  <c:v>66.666671385368005</c:v>
                </c:pt>
                <c:pt idx="4749">
                  <c:v>60.000003625949198</c:v>
                </c:pt>
                <c:pt idx="4750">
                  <c:v>66.666671385368005</c:v>
                </c:pt>
                <c:pt idx="4751">
                  <c:v>66.666671385368005</c:v>
                </c:pt>
                <c:pt idx="4752">
                  <c:v>60.000003625949198</c:v>
                </c:pt>
                <c:pt idx="4753">
                  <c:v>66.666671385368005</c:v>
                </c:pt>
                <c:pt idx="4754">
                  <c:v>66.666671385368005</c:v>
                </c:pt>
                <c:pt idx="4755">
                  <c:v>60.000003625949198</c:v>
                </c:pt>
                <c:pt idx="4756">
                  <c:v>60.000003625949198</c:v>
                </c:pt>
                <c:pt idx="4757">
                  <c:v>66.666671385368005</c:v>
                </c:pt>
                <c:pt idx="4758">
                  <c:v>60.000003625949198</c:v>
                </c:pt>
                <c:pt idx="4759">
                  <c:v>66.666671385368005</c:v>
                </c:pt>
                <c:pt idx="4760">
                  <c:v>60.000003625949198</c:v>
                </c:pt>
                <c:pt idx="4761">
                  <c:v>66.666671385368005</c:v>
                </c:pt>
                <c:pt idx="4762">
                  <c:v>60.000003625949198</c:v>
                </c:pt>
                <c:pt idx="4763">
                  <c:v>60.000003625949198</c:v>
                </c:pt>
                <c:pt idx="4764">
                  <c:v>66.666671385368005</c:v>
                </c:pt>
                <c:pt idx="4765">
                  <c:v>60.000003625949198</c:v>
                </c:pt>
                <c:pt idx="4766">
                  <c:v>60.000003625949198</c:v>
                </c:pt>
                <c:pt idx="4767">
                  <c:v>60.000003625949198</c:v>
                </c:pt>
                <c:pt idx="4768">
                  <c:v>66.666671385368005</c:v>
                </c:pt>
                <c:pt idx="4769">
                  <c:v>60.000003625949198</c:v>
                </c:pt>
                <c:pt idx="4770">
                  <c:v>60.000003625949198</c:v>
                </c:pt>
                <c:pt idx="4771">
                  <c:v>60.000003625949198</c:v>
                </c:pt>
                <c:pt idx="4772">
                  <c:v>60.000003625949198</c:v>
                </c:pt>
                <c:pt idx="4773">
                  <c:v>60.000003625949198</c:v>
                </c:pt>
                <c:pt idx="4774">
                  <c:v>60.000003625949198</c:v>
                </c:pt>
                <c:pt idx="4775">
                  <c:v>60.000003625949198</c:v>
                </c:pt>
                <c:pt idx="4776">
                  <c:v>66.666671385368005</c:v>
                </c:pt>
                <c:pt idx="4777">
                  <c:v>60.000003625949198</c:v>
                </c:pt>
                <c:pt idx="4778">
                  <c:v>60.000003625949198</c:v>
                </c:pt>
                <c:pt idx="4779">
                  <c:v>60.000003625949198</c:v>
                </c:pt>
                <c:pt idx="4780">
                  <c:v>60.000003625949198</c:v>
                </c:pt>
                <c:pt idx="4781">
                  <c:v>53.333335866530739</c:v>
                </c:pt>
                <c:pt idx="4782">
                  <c:v>60.000003625949198</c:v>
                </c:pt>
                <c:pt idx="4783">
                  <c:v>60.000003625949198</c:v>
                </c:pt>
                <c:pt idx="4784">
                  <c:v>60.000003625949198</c:v>
                </c:pt>
                <c:pt idx="4785">
                  <c:v>60.000003625949198</c:v>
                </c:pt>
                <c:pt idx="4786">
                  <c:v>60.000003625949198</c:v>
                </c:pt>
                <c:pt idx="4787">
                  <c:v>60.000003625949198</c:v>
                </c:pt>
                <c:pt idx="4788">
                  <c:v>60.000003625949198</c:v>
                </c:pt>
                <c:pt idx="4789">
                  <c:v>60.000003625949198</c:v>
                </c:pt>
                <c:pt idx="4790">
                  <c:v>60.000003625949198</c:v>
                </c:pt>
                <c:pt idx="4791">
                  <c:v>60.000003625949198</c:v>
                </c:pt>
                <c:pt idx="4792">
                  <c:v>60.000003625949198</c:v>
                </c:pt>
                <c:pt idx="4793">
                  <c:v>60.000003625949198</c:v>
                </c:pt>
                <c:pt idx="4794">
                  <c:v>60.000003625949198</c:v>
                </c:pt>
                <c:pt idx="4795">
                  <c:v>60.000003625949198</c:v>
                </c:pt>
                <c:pt idx="4796">
                  <c:v>60.000003625949198</c:v>
                </c:pt>
                <c:pt idx="4797">
                  <c:v>60.000003625949198</c:v>
                </c:pt>
                <c:pt idx="4798">
                  <c:v>60.000003625949198</c:v>
                </c:pt>
                <c:pt idx="4799">
                  <c:v>66.666671385368005</c:v>
                </c:pt>
                <c:pt idx="4800">
                  <c:v>60.000003625949198</c:v>
                </c:pt>
                <c:pt idx="4801">
                  <c:v>60.000003625949198</c:v>
                </c:pt>
                <c:pt idx="4802">
                  <c:v>60.000003625949198</c:v>
                </c:pt>
                <c:pt idx="4803">
                  <c:v>60.000003625949198</c:v>
                </c:pt>
                <c:pt idx="4804">
                  <c:v>60.000003625949198</c:v>
                </c:pt>
                <c:pt idx="4805">
                  <c:v>60.000003625949198</c:v>
                </c:pt>
                <c:pt idx="4806">
                  <c:v>60.000003625949198</c:v>
                </c:pt>
                <c:pt idx="4807">
                  <c:v>66.666671385368005</c:v>
                </c:pt>
                <c:pt idx="4808">
                  <c:v>60.000003625949198</c:v>
                </c:pt>
                <c:pt idx="4809">
                  <c:v>60.000003625949198</c:v>
                </c:pt>
                <c:pt idx="4810">
                  <c:v>60.000003625949198</c:v>
                </c:pt>
                <c:pt idx="4811">
                  <c:v>60.000003625949198</c:v>
                </c:pt>
                <c:pt idx="4812">
                  <c:v>60.000003625949198</c:v>
                </c:pt>
                <c:pt idx="4813">
                  <c:v>66.666671385368005</c:v>
                </c:pt>
                <c:pt idx="4814">
                  <c:v>60.000003625949198</c:v>
                </c:pt>
                <c:pt idx="4815">
                  <c:v>60.000003625949198</c:v>
                </c:pt>
                <c:pt idx="4816">
                  <c:v>60.000003625949198</c:v>
                </c:pt>
                <c:pt idx="4817">
                  <c:v>60.000003625949198</c:v>
                </c:pt>
                <c:pt idx="4818">
                  <c:v>60.000003625949198</c:v>
                </c:pt>
                <c:pt idx="4819">
                  <c:v>60.000003625949198</c:v>
                </c:pt>
                <c:pt idx="4820">
                  <c:v>60.000003625949198</c:v>
                </c:pt>
                <c:pt idx="4821">
                  <c:v>60.000003625949198</c:v>
                </c:pt>
                <c:pt idx="4822">
                  <c:v>53.333335866530739</c:v>
                </c:pt>
                <c:pt idx="4823">
                  <c:v>60.000003625949198</c:v>
                </c:pt>
                <c:pt idx="4824">
                  <c:v>60.000003625949198</c:v>
                </c:pt>
                <c:pt idx="4825">
                  <c:v>53.333335866530739</c:v>
                </c:pt>
                <c:pt idx="4826">
                  <c:v>60.000003625949198</c:v>
                </c:pt>
                <c:pt idx="4827">
                  <c:v>60.000003625949198</c:v>
                </c:pt>
                <c:pt idx="4828">
                  <c:v>60.000003625949198</c:v>
                </c:pt>
                <c:pt idx="4829">
                  <c:v>53.333335866530739</c:v>
                </c:pt>
                <c:pt idx="4830">
                  <c:v>60.000003625949198</c:v>
                </c:pt>
                <c:pt idx="4831">
                  <c:v>53.333335866530739</c:v>
                </c:pt>
                <c:pt idx="4832">
                  <c:v>60.000003625949198</c:v>
                </c:pt>
                <c:pt idx="4833">
                  <c:v>60.000003625949198</c:v>
                </c:pt>
                <c:pt idx="4834">
                  <c:v>53.333335866530739</c:v>
                </c:pt>
                <c:pt idx="4835">
                  <c:v>60.000003625949198</c:v>
                </c:pt>
                <c:pt idx="4836">
                  <c:v>60.000003625949198</c:v>
                </c:pt>
                <c:pt idx="4837">
                  <c:v>53.333335866530739</c:v>
                </c:pt>
                <c:pt idx="4838">
                  <c:v>60.000003625949198</c:v>
                </c:pt>
                <c:pt idx="4839">
                  <c:v>53.333335866530739</c:v>
                </c:pt>
                <c:pt idx="4840">
                  <c:v>60.000003625949198</c:v>
                </c:pt>
                <c:pt idx="4841">
                  <c:v>53.333335866530739</c:v>
                </c:pt>
                <c:pt idx="4842">
                  <c:v>60.000003625949198</c:v>
                </c:pt>
                <c:pt idx="4843">
                  <c:v>60.000003625949198</c:v>
                </c:pt>
                <c:pt idx="4844">
                  <c:v>53.333335866530739</c:v>
                </c:pt>
                <c:pt idx="4845">
                  <c:v>60.000003625949198</c:v>
                </c:pt>
                <c:pt idx="4846">
                  <c:v>53.333335866530739</c:v>
                </c:pt>
                <c:pt idx="4847">
                  <c:v>53.333335866530739</c:v>
                </c:pt>
                <c:pt idx="4848">
                  <c:v>60.000003625949198</c:v>
                </c:pt>
                <c:pt idx="4849">
                  <c:v>60.000003625949198</c:v>
                </c:pt>
                <c:pt idx="4850">
                  <c:v>53.333335866530739</c:v>
                </c:pt>
                <c:pt idx="4851">
                  <c:v>53.333335866530739</c:v>
                </c:pt>
                <c:pt idx="4852">
                  <c:v>53.333335866530739</c:v>
                </c:pt>
                <c:pt idx="4853">
                  <c:v>60.000003625949198</c:v>
                </c:pt>
                <c:pt idx="4854">
                  <c:v>53.333335866530739</c:v>
                </c:pt>
                <c:pt idx="4855">
                  <c:v>53.333335866530739</c:v>
                </c:pt>
                <c:pt idx="4856">
                  <c:v>53.333335866530739</c:v>
                </c:pt>
                <c:pt idx="4857">
                  <c:v>53.333335866530739</c:v>
                </c:pt>
                <c:pt idx="4858">
                  <c:v>60.000003625949198</c:v>
                </c:pt>
                <c:pt idx="4859">
                  <c:v>53.333335866530739</c:v>
                </c:pt>
                <c:pt idx="4860">
                  <c:v>53.333335866530739</c:v>
                </c:pt>
                <c:pt idx="4861">
                  <c:v>60.000003625949198</c:v>
                </c:pt>
                <c:pt idx="4862">
                  <c:v>53.333335866530739</c:v>
                </c:pt>
                <c:pt idx="4863">
                  <c:v>53.333335866530739</c:v>
                </c:pt>
                <c:pt idx="4864">
                  <c:v>53.333335866530739</c:v>
                </c:pt>
                <c:pt idx="4865">
                  <c:v>53.333335866530739</c:v>
                </c:pt>
                <c:pt idx="4866">
                  <c:v>53.333335866530739</c:v>
                </c:pt>
                <c:pt idx="4867">
                  <c:v>53.333335866530739</c:v>
                </c:pt>
                <c:pt idx="4868">
                  <c:v>53.333335866530739</c:v>
                </c:pt>
                <c:pt idx="4869">
                  <c:v>53.333335866530739</c:v>
                </c:pt>
                <c:pt idx="4870">
                  <c:v>53.333335866530739</c:v>
                </c:pt>
                <c:pt idx="4871">
                  <c:v>53.333335866530739</c:v>
                </c:pt>
                <c:pt idx="4872">
                  <c:v>53.333335866530739</c:v>
                </c:pt>
                <c:pt idx="4873">
                  <c:v>53.333335866530739</c:v>
                </c:pt>
                <c:pt idx="4874">
                  <c:v>46.6666712115208</c:v>
                </c:pt>
                <c:pt idx="4875">
                  <c:v>60.000003625949198</c:v>
                </c:pt>
                <c:pt idx="4876">
                  <c:v>53.333335866530739</c:v>
                </c:pt>
                <c:pt idx="4877">
                  <c:v>46.6666712115208</c:v>
                </c:pt>
                <c:pt idx="4878">
                  <c:v>53.333335866530739</c:v>
                </c:pt>
                <c:pt idx="4879">
                  <c:v>53.333335866530739</c:v>
                </c:pt>
                <c:pt idx="4880">
                  <c:v>53.333335866530739</c:v>
                </c:pt>
                <c:pt idx="4881">
                  <c:v>53.333335866530739</c:v>
                </c:pt>
                <c:pt idx="4882">
                  <c:v>53.333335866530739</c:v>
                </c:pt>
                <c:pt idx="4883">
                  <c:v>53.333335866530739</c:v>
                </c:pt>
                <c:pt idx="4884">
                  <c:v>53.333335866530739</c:v>
                </c:pt>
                <c:pt idx="4885">
                  <c:v>53.333335866530739</c:v>
                </c:pt>
                <c:pt idx="4886">
                  <c:v>53.333335866530739</c:v>
                </c:pt>
                <c:pt idx="4887">
                  <c:v>53.333335866530739</c:v>
                </c:pt>
                <c:pt idx="4888">
                  <c:v>46.6666712115208</c:v>
                </c:pt>
                <c:pt idx="4889">
                  <c:v>53.333335866530739</c:v>
                </c:pt>
                <c:pt idx="4890">
                  <c:v>60.000003625949198</c:v>
                </c:pt>
                <c:pt idx="4891">
                  <c:v>53.333335866530739</c:v>
                </c:pt>
                <c:pt idx="4892">
                  <c:v>46.6666712115208</c:v>
                </c:pt>
                <c:pt idx="4893">
                  <c:v>53.333335866530739</c:v>
                </c:pt>
                <c:pt idx="4894">
                  <c:v>53.333335866530739</c:v>
                </c:pt>
                <c:pt idx="4895">
                  <c:v>53.333335866530739</c:v>
                </c:pt>
                <c:pt idx="4896">
                  <c:v>53.333335866530739</c:v>
                </c:pt>
                <c:pt idx="4897">
                  <c:v>53.333335866530739</c:v>
                </c:pt>
                <c:pt idx="4898">
                  <c:v>53.333335866530739</c:v>
                </c:pt>
                <c:pt idx="4899">
                  <c:v>53.333335866530739</c:v>
                </c:pt>
                <c:pt idx="4900">
                  <c:v>53.333335866530739</c:v>
                </c:pt>
                <c:pt idx="4901">
                  <c:v>53.333335866530739</c:v>
                </c:pt>
                <c:pt idx="4902">
                  <c:v>53.333335866530739</c:v>
                </c:pt>
                <c:pt idx="4903">
                  <c:v>53.333335866530739</c:v>
                </c:pt>
                <c:pt idx="4904">
                  <c:v>53.333335866530739</c:v>
                </c:pt>
                <c:pt idx="4905">
                  <c:v>53.333335866530739</c:v>
                </c:pt>
                <c:pt idx="4906">
                  <c:v>53.333335866530739</c:v>
                </c:pt>
                <c:pt idx="4907">
                  <c:v>53.333335866530739</c:v>
                </c:pt>
                <c:pt idx="4908">
                  <c:v>53.333335866530739</c:v>
                </c:pt>
                <c:pt idx="4909">
                  <c:v>53.333335866530739</c:v>
                </c:pt>
                <c:pt idx="4910">
                  <c:v>53.333335866530739</c:v>
                </c:pt>
                <c:pt idx="4911">
                  <c:v>53.333335866530739</c:v>
                </c:pt>
                <c:pt idx="4912">
                  <c:v>53.333335866530739</c:v>
                </c:pt>
                <c:pt idx="4913">
                  <c:v>53.333335866530739</c:v>
                </c:pt>
                <c:pt idx="4914">
                  <c:v>53.333335866530739</c:v>
                </c:pt>
                <c:pt idx="4915">
                  <c:v>46.6666712115208</c:v>
                </c:pt>
                <c:pt idx="4916">
                  <c:v>53.333335866530739</c:v>
                </c:pt>
                <c:pt idx="4917">
                  <c:v>53.333335866530739</c:v>
                </c:pt>
                <c:pt idx="4918">
                  <c:v>53.333335866530739</c:v>
                </c:pt>
                <c:pt idx="4919">
                  <c:v>53.333335866530739</c:v>
                </c:pt>
                <c:pt idx="4920">
                  <c:v>46.6666712115208</c:v>
                </c:pt>
                <c:pt idx="4921">
                  <c:v>53.333335866530739</c:v>
                </c:pt>
                <c:pt idx="4922">
                  <c:v>53.333335866530739</c:v>
                </c:pt>
                <c:pt idx="4923">
                  <c:v>46.6666712115208</c:v>
                </c:pt>
                <c:pt idx="4924">
                  <c:v>53.333335866530739</c:v>
                </c:pt>
                <c:pt idx="4925">
                  <c:v>46.6666712115208</c:v>
                </c:pt>
                <c:pt idx="4926">
                  <c:v>53.333335866530739</c:v>
                </c:pt>
                <c:pt idx="4927">
                  <c:v>53.333335866530739</c:v>
                </c:pt>
                <c:pt idx="4928">
                  <c:v>46.6666712115208</c:v>
                </c:pt>
                <c:pt idx="4929">
                  <c:v>53.333335866530739</c:v>
                </c:pt>
                <c:pt idx="4930">
                  <c:v>46.6666712115208</c:v>
                </c:pt>
                <c:pt idx="4931">
                  <c:v>53.333335866530739</c:v>
                </c:pt>
                <c:pt idx="4932">
                  <c:v>46.6666712115208</c:v>
                </c:pt>
                <c:pt idx="4933">
                  <c:v>46.6666712115208</c:v>
                </c:pt>
                <c:pt idx="4934">
                  <c:v>53.333335866530739</c:v>
                </c:pt>
                <c:pt idx="4935">
                  <c:v>46.6666712115208</c:v>
                </c:pt>
                <c:pt idx="4936">
                  <c:v>53.333335866530739</c:v>
                </c:pt>
                <c:pt idx="4937">
                  <c:v>46.6666712115208</c:v>
                </c:pt>
                <c:pt idx="4938">
                  <c:v>53.333335866530739</c:v>
                </c:pt>
                <c:pt idx="4939">
                  <c:v>53.333335866530739</c:v>
                </c:pt>
                <c:pt idx="4940">
                  <c:v>46.6666712115208</c:v>
                </c:pt>
                <c:pt idx="4941">
                  <c:v>53.333335866530739</c:v>
                </c:pt>
                <c:pt idx="4942">
                  <c:v>46.6666712115208</c:v>
                </c:pt>
                <c:pt idx="4943">
                  <c:v>53.333335866530739</c:v>
                </c:pt>
                <c:pt idx="4944">
                  <c:v>46.6666712115208</c:v>
                </c:pt>
                <c:pt idx="4945">
                  <c:v>53.333335866530739</c:v>
                </c:pt>
                <c:pt idx="4946">
                  <c:v>46.6666712115208</c:v>
                </c:pt>
                <c:pt idx="4947">
                  <c:v>46.6666712115208</c:v>
                </c:pt>
                <c:pt idx="4948">
                  <c:v>53.333335866530739</c:v>
                </c:pt>
                <c:pt idx="4949">
                  <c:v>46.6666712115208</c:v>
                </c:pt>
                <c:pt idx="4950">
                  <c:v>53.333335866530739</c:v>
                </c:pt>
                <c:pt idx="4951">
                  <c:v>46.6666712115208</c:v>
                </c:pt>
                <c:pt idx="4952">
                  <c:v>53.333335866530739</c:v>
                </c:pt>
                <c:pt idx="4953">
                  <c:v>46.6666712115208</c:v>
                </c:pt>
                <c:pt idx="4954">
                  <c:v>53.333335866530739</c:v>
                </c:pt>
                <c:pt idx="4955">
                  <c:v>46.6666712115208</c:v>
                </c:pt>
                <c:pt idx="4956">
                  <c:v>53.333335866530739</c:v>
                </c:pt>
                <c:pt idx="4957">
                  <c:v>46.6666712115208</c:v>
                </c:pt>
                <c:pt idx="4958">
                  <c:v>46.6666712115208</c:v>
                </c:pt>
                <c:pt idx="4959">
                  <c:v>53.333335866530739</c:v>
                </c:pt>
                <c:pt idx="4960">
                  <c:v>53.333335866530739</c:v>
                </c:pt>
                <c:pt idx="4961">
                  <c:v>46.6666712115208</c:v>
                </c:pt>
                <c:pt idx="4962">
                  <c:v>46.6666712115208</c:v>
                </c:pt>
                <c:pt idx="4963">
                  <c:v>53.333335866530739</c:v>
                </c:pt>
                <c:pt idx="4964">
                  <c:v>46.6666712115208</c:v>
                </c:pt>
                <c:pt idx="4965">
                  <c:v>46.6666712115208</c:v>
                </c:pt>
                <c:pt idx="4966">
                  <c:v>53.333335866530739</c:v>
                </c:pt>
                <c:pt idx="4967">
                  <c:v>46.6666712115208</c:v>
                </c:pt>
                <c:pt idx="4968">
                  <c:v>53.333335866530739</c:v>
                </c:pt>
                <c:pt idx="4969">
                  <c:v>46.6666712115208</c:v>
                </c:pt>
                <c:pt idx="4970">
                  <c:v>46.6666712115208</c:v>
                </c:pt>
                <c:pt idx="4971">
                  <c:v>53.333335866530739</c:v>
                </c:pt>
                <c:pt idx="4972">
                  <c:v>53.333335866530739</c:v>
                </c:pt>
                <c:pt idx="4973">
                  <c:v>46.6666712115208</c:v>
                </c:pt>
                <c:pt idx="4974">
                  <c:v>46.6666712115208</c:v>
                </c:pt>
                <c:pt idx="4975">
                  <c:v>53.333335866530739</c:v>
                </c:pt>
                <c:pt idx="4976">
                  <c:v>46.6666712115208</c:v>
                </c:pt>
                <c:pt idx="4977">
                  <c:v>46.6666712115208</c:v>
                </c:pt>
                <c:pt idx="4978">
                  <c:v>53.333335866530739</c:v>
                </c:pt>
                <c:pt idx="4979">
                  <c:v>46.6666712115208</c:v>
                </c:pt>
                <c:pt idx="4980">
                  <c:v>53.333335866530739</c:v>
                </c:pt>
                <c:pt idx="4981">
                  <c:v>46.6666712115208</c:v>
                </c:pt>
                <c:pt idx="4982">
                  <c:v>46.6666712115208</c:v>
                </c:pt>
                <c:pt idx="4983">
                  <c:v>53.333335866530739</c:v>
                </c:pt>
                <c:pt idx="4984">
                  <c:v>46.6666712115208</c:v>
                </c:pt>
                <c:pt idx="4985">
                  <c:v>53.333335866530739</c:v>
                </c:pt>
                <c:pt idx="4986">
                  <c:v>46.6666712115208</c:v>
                </c:pt>
                <c:pt idx="4987">
                  <c:v>53.333335866530739</c:v>
                </c:pt>
                <c:pt idx="4988">
                  <c:v>46.6666712115208</c:v>
                </c:pt>
                <c:pt idx="4989">
                  <c:v>53.333335866530739</c:v>
                </c:pt>
                <c:pt idx="4990">
                  <c:v>46.6666712115208</c:v>
                </c:pt>
                <c:pt idx="4991">
                  <c:v>46.6666712115208</c:v>
                </c:pt>
                <c:pt idx="4992">
                  <c:v>53.333335866530739</c:v>
                </c:pt>
                <c:pt idx="4993">
                  <c:v>46.6666712115208</c:v>
                </c:pt>
                <c:pt idx="4994">
                  <c:v>53.333335866530739</c:v>
                </c:pt>
                <c:pt idx="4995">
                  <c:v>46.6666712115208</c:v>
                </c:pt>
                <c:pt idx="4996">
                  <c:v>53.333335866530739</c:v>
                </c:pt>
                <c:pt idx="4997">
                  <c:v>46.6666712115208</c:v>
                </c:pt>
                <c:pt idx="4998">
                  <c:v>53.333335866530739</c:v>
                </c:pt>
                <c:pt idx="4999">
                  <c:v>46.6666712115208</c:v>
                </c:pt>
                <c:pt idx="5000">
                  <c:v>53.333335866530739</c:v>
                </c:pt>
                <c:pt idx="5001">
                  <c:v>53.333335866530739</c:v>
                </c:pt>
                <c:pt idx="5002">
                  <c:v>46.6666712115208</c:v>
                </c:pt>
                <c:pt idx="5003">
                  <c:v>53.333335866530739</c:v>
                </c:pt>
                <c:pt idx="5004">
                  <c:v>46.6666712115208</c:v>
                </c:pt>
                <c:pt idx="5005">
                  <c:v>53.333335866530739</c:v>
                </c:pt>
                <c:pt idx="5006">
                  <c:v>46.6666712115208</c:v>
                </c:pt>
                <c:pt idx="5007">
                  <c:v>53.333335866530739</c:v>
                </c:pt>
                <c:pt idx="5008">
                  <c:v>46.6666712115208</c:v>
                </c:pt>
                <c:pt idx="5009">
                  <c:v>53.333335866530739</c:v>
                </c:pt>
                <c:pt idx="5010">
                  <c:v>46.6666712115208</c:v>
                </c:pt>
                <c:pt idx="5011">
                  <c:v>46.6666712115208</c:v>
                </c:pt>
                <c:pt idx="5012">
                  <c:v>53.333335866530739</c:v>
                </c:pt>
                <c:pt idx="5013">
                  <c:v>46.6666712115208</c:v>
                </c:pt>
                <c:pt idx="5014">
                  <c:v>46.6666712115208</c:v>
                </c:pt>
                <c:pt idx="5015">
                  <c:v>46.6666712115208</c:v>
                </c:pt>
                <c:pt idx="5016">
                  <c:v>53.333335866530739</c:v>
                </c:pt>
                <c:pt idx="5017">
                  <c:v>46.6666712115208</c:v>
                </c:pt>
                <c:pt idx="5018">
                  <c:v>46.6666712115208</c:v>
                </c:pt>
                <c:pt idx="5019">
                  <c:v>53.333335866530739</c:v>
                </c:pt>
                <c:pt idx="5020">
                  <c:v>46.6666712115208</c:v>
                </c:pt>
                <c:pt idx="5021">
                  <c:v>40.000003452102327</c:v>
                </c:pt>
                <c:pt idx="5022">
                  <c:v>53.333335866530739</c:v>
                </c:pt>
                <c:pt idx="5023">
                  <c:v>46.6666712115208</c:v>
                </c:pt>
                <c:pt idx="5024">
                  <c:v>46.6666712115208</c:v>
                </c:pt>
                <c:pt idx="5025">
                  <c:v>46.6666712115208</c:v>
                </c:pt>
                <c:pt idx="5026">
                  <c:v>46.6666712115208</c:v>
                </c:pt>
                <c:pt idx="5027">
                  <c:v>53.333335866530739</c:v>
                </c:pt>
                <c:pt idx="5028">
                  <c:v>46.6666712115208</c:v>
                </c:pt>
                <c:pt idx="5029">
                  <c:v>46.6666712115208</c:v>
                </c:pt>
                <c:pt idx="5030">
                  <c:v>40.000003452102327</c:v>
                </c:pt>
                <c:pt idx="5031">
                  <c:v>40.000003452102327</c:v>
                </c:pt>
                <c:pt idx="5032">
                  <c:v>46.6666712115208</c:v>
                </c:pt>
                <c:pt idx="5033">
                  <c:v>46.6666712115208</c:v>
                </c:pt>
                <c:pt idx="5034">
                  <c:v>60.000003625949198</c:v>
                </c:pt>
                <c:pt idx="5035">
                  <c:v>40.000003452102327</c:v>
                </c:pt>
                <c:pt idx="5036">
                  <c:v>40.000003452102327</c:v>
                </c:pt>
                <c:pt idx="5037">
                  <c:v>53.333335866530739</c:v>
                </c:pt>
                <c:pt idx="5038">
                  <c:v>53.333335866530739</c:v>
                </c:pt>
                <c:pt idx="5039">
                  <c:v>33.333335692683868</c:v>
                </c:pt>
                <c:pt idx="5040">
                  <c:v>53.333335866530739</c:v>
                </c:pt>
                <c:pt idx="5041">
                  <c:v>53.333335866530739</c:v>
                </c:pt>
                <c:pt idx="5042">
                  <c:v>46.6666712115208</c:v>
                </c:pt>
                <c:pt idx="5043">
                  <c:v>40.000003452102327</c:v>
                </c:pt>
                <c:pt idx="5044">
                  <c:v>46.6666712115208</c:v>
                </c:pt>
                <c:pt idx="5045">
                  <c:v>46.6666712115208</c:v>
                </c:pt>
                <c:pt idx="5046">
                  <c:v>40.000003452102327</c:v>
                </c:pt>
                <c:pt idx="5047">
                  <c:v>46.6666712115208</c:v>
                </c:pt>
                <c:pt idx="5048">
                  <c:v>60.000003625949198</c:v>
                </c:pt>
                <c:pt idx="5049">
                  <c:v>40.000003452102327</c:v>
                </c:pt>
                <c:pt idx="5050">
                  <c:v>40.000003452102327</c:v>
                </c:pt>
                <c:pt idx="5051">
                  <c:v>53.333335866530739</c:v>
                </c:pt>
                <c:pt idx="5052">
                  <c:v>53.333335866530739</c:v>
                </c:pt>
                <c:pt idx="5053">
                  <c:v>40.000003452102327</c:v>
                </c:pt>
                <c:pt idx="5054">
                  <c:v>46.6666712115208</c:v>
                </c:pt>
                <c:pt idx="5055">
                  <c:v>53.333335866530739</c:v>
                </c:pt>
                <c:pt idx="5056">
                  <c:v>46.6666712115208</c:v>
                </c:pt>
                <c:pt idx="5057">
                  <c:v>33.333335692683868</c:v>
                </c:pt>
                <c:pt idx="5058">
                  <c:v>46.6666712115208</c:v>
                </c:pt>
                <c:pt idx="5059">
                  <c:v>53.333335866530739</c:v>
                </c:pt>
                <c:pt idx="5060">
                  <c:v>46.6666712115208</c:v>
                </c:pt>
                <c:pt idx="5061">
                  <c:v>46.6666712115208</c:v>
                </c:pt>
                <c:pt idx="5062">
                  <c:v>46.6666712115208</c:v>
                </c:pt>
                <c:pt idx="5063">
                  <c:v>40.000003452102327</c:v>
                </c:pt>
                <c:pt idx="5064">
                  <c:v>46.6666712115208</c:v>
                </c:pt>
                <c:pt idx="5065">
                  <c:v>46.6666712115208</c:v>
                </c:pt>
                <c:pt idx="5066">
                  <c:v>46.6666712115208</c:v>
                </c:pt>
                <c:pt idx="5067">
                  <c:v>46.6666712115208</c:v>
                </c:pt>
                <c:pt idx="5068">
                  <c:v>40.000003452102327</c:v>
                </c:pt>
                <c:pt idx="5069">
                  <c:v>46.6666712115208</c:v>
                </c:pt>
                <c:pt idx="5070">
                  <c:v>46.6666712115208</c:v>
                </c:pt>
                <c:pt idx="5071">
                  <c:v>46.6666712115208</c:v>
                </c:pt>
                <c:pt idx="5072">
                  <c:v>46.6666712115208</c:v>
                </c:pt>
                <c:pt idx="5073">
                  <c:v>46.6666712115208</c:v>
                </c:pt>
                <c:pt idx="5074">
                  <c:v>53.333335866530739</c:v>
                </c:pt>
                <c:pt idx="5075">
                  <c:v>40.000003452102327</c:v>
                </c:pt>
                <c:pt idx="5076">
                  <c:v>46.6666712115208</c:v>
                </c:pt>
                <c:pt idx="5077">
                  <c:v>40.000003452102327</c:v>
                </c:pt>
                <c:pt idx="5078">
                  <c:v>46.6666712115208</c:v>
                </c:pt>
                <c:pt idx="5079">
                  <c:v>46.6666712115208</c:v>
                </c:pt>
                <c:pt idx="5080">
                  <c:v>40.000003452102327</c:v>
                </c:pt>
                <c:pt idx="5081">
                  <c:v>46.6666712115208</c:v>
                </c:pt>
                <c:pt idx="5082">
                  <c:v>46.6666712115208</c:v>
                </c:pt>
                <c:pt idx="5083">
                  <c:v>40.000003452102327</c:v>
                </c:pt>
                <c:pt idx="5084">
                  <c:v>40.000003452102327</c:v>
                </c:pt>
                <c:pt idx="5085">
                  <c:v>46.6666712115208</c:v>
                </c:pt>
                <c:pt idx="5086">
                  <c:v>46.6666712115208</c:v>
                </c:pt>
                <c:pt idx="5087">
                  <c:v>46.6666712115208</c:v>
                </c:pt>
                <c:pt idx="5088">
                  <c:v>46.6666712115208</c:v>
                </c:pt>
                <c:pt idx="5089">
                  <c:v>46.6666712115208</c:v>
                </c:pt>
                <c:pt idx="5090">
                  <c:v>46.6666712115208</c:v>
                </c:pt>
                <c:pt idx="5091">
                  <c:v>40.000003452102327</c:v>
                </c:pt>
                <c:pt idx="5092">
                  <c:v>46.6666712115208</c:v>
                </c:pt>
                <c:pt idx="5093">
                  <c:v>46.6666712115208</c:v>
                </c:pt>
                <c:pt idx="5094">
                  <c:v>46.6666712115208</c:v>
                </c:pt>
                <c:pt idx="5095">
                  <c:v>40.000003452102327</c:v>
                </c:pt>
                <c:pt idx="5096">
                  <c:v>40.000003452102327</c:v>
                </c:pt>
                <c:pt idx="5097">
                  <c:v>46.6666712115208</c:v>
                </c:pt>
                <c:pt idx="5098">
                  <c:v>40.000003452102327</c:v>
                </c:pt>
                <c:pt idx="5099">
                  <c:v>40.000003452102327</c:v>
                </c:pt>
                <c:pt idx="5100">
                  <c:v>46.6666712115208</c:v>
                </c:pt>
                <c:pt idx="5101">
                  <c:v>53.333335866530739</c:v>
                </c:pt>
                <c:pt idx="5102">
                  <c:v>33.333335692683868</c:v>
                </c:pt>
                <c:pt idx="5103">
                  <c:v>40.000003452102327</c:v>
                </c:pt>
                <c:pt idx="5104">
                  <c:v>53.333335866530739</c:v>
                </c:pt>
                <c:pt idx="5105">
                  <c:v>40.000003452102327</c:v>
                </c:pt>
                <c:pt idx="5106">
                  <c:v>40.000003452102327</c:v>
                </c:pt>
                <c:pt idx="5107">
                  <c:v>46.6666712115208</c:v>
                </c:pt>
                <c:pt idx="5108">
                  <c:v>40.000003452102327</c:v>
                </c:pt>
                <c:pt idx="5109">
                  <c:v>40.000003452102327</c:v>
                </c:pt>
                <c:pt idx="5110">
                  <c:v>40.000003452102327</c:v>
                </c:pt>
                <c:pt idx="5111">
                  <c:v>46.6666712115208</c:v>
                </c:pt>
                <c:pt idx="5112">
                  <c:v>46.6666712115208</c:v>
                </c:pt>
                <c:pt idx="5113">
                  <c:v>40.000003452102327</c:v>
                </c:pt>
                <c:pt idx="5114">
                  <c:v>46.6666712115208</c:v>
                </c:pt>
                <c:pt idx="5115">
                  <c:v>33.333335692683868</c:v>
                </c:pt>
                <c:pt idx="5116">
                  <c:v>33.333335692683868</c:v>
                </c:pt>
                <c:pt idx="5117">
                  <c:v>46.6666712115208</c:v>
                </c:pt>
                <c:pt idx="5118">
                  <c:v>40.000003452102327</c:v>
                </c:pt>
                <c:pt idx="5119">
                  <c:v>46.6666712115208</c:v>
                </c:pt>
                <c:pt idx="5120">
                  <c:v>40.000003452102327</c:v>
                </c:pt>
                <c:pt idx="5121">
                  <c:v>40.000003452102327</c:v>
                </c:pt>
                <c:pt idx="5122">
                  <c:v>40.000003452102327</c:v>
                </c:pt>
                <c:pt idx="5123">
                  <c:v>40.000003452102327</c:v>
                </c:pt>
                <c:pt idx="5124">
                  <c:v>40.000003452102327</c:v>
                </c:pt>
                <c:pt idx="5125">
                  <c:v>40.000003452102327</c:v>
                </c:pt>
                <c:pt idx="5126">
                  <c:v>46.6666712115208</c:v>
                </c:pt>
                <c:pt idx="5127">
                  <c:v>40.000003452102327</c:v>
                </c:pt>
                <c:pt idx="5128">
                  <c:v>40.000003452102327</c:v>
                </c:pt>
                <c:pt idx="5129">
                  <c:v>40.000003452102327</c:v>
                </c:pt>
                <c:pt idx="5130">
                  <c:v>40.000003452102327</c:v>
                </c:pt>
                <c:pt idx="5131">
                  <c:v>40.000003452102327</c:v>
                </c:pt>
                <c:pt idx="5132">
                  <c:v>40.000003452102327</c:v>
                </c:pt>
                <c:pt idx="5133">
                  <c:v>46.6666712115208</c:v>
                </c:pt>
                <c:pt idx="5134">
                  <c:v>40.000003452102327</c:v>
                </c:pt>
                <c:pt idx="5135">
                  <c:v>40.000003452102327</c:v>
                </c:pt>
                <c:pt idx="5136">
                  <c:v>40.000003452102327</c:v>
                </c:pt>
                <c:pt idx="5137">
                  <c:v>40.000003452102327</c:v>
                </c:pt>
                <c:pt idx="5138">
                  <c:v>33.333335692683868</c:v>
                </c:pt>
                <c:pt idx="5139">
                  <c:v>46.6666712115208</c:v>
                </c:pt>
                <c:pt idx="5140">
                  <c:v>40.000003452102327</c:v>
                </c:pt>
                <c:pt idx="5141">
                  <c:v>40.000003452102327</c:v>
                </c:pt>
                <c:pt idx="5142">
                  <c:v>40.000003452102327</c:v>
                </c:pt>
                <c:pt idx="5143">
                  <c:v>33.333335692683868</c:v>
                </c:pt>
                <c:pt idx="5144">
                  <c:v>40.000003452102327</c:v>
                </c:pt>
                <c:pt idx="5145">
                  <c:v>46.6666712115208</c:v>
                </c:pt>
                <c:pt idx="5146">
                  <c:v>33.333335692683868</c:v>
                </c:pt>
                <c:pt idx="5147">
                  <c:v>40.000003452102327</c:v>
                </c:pt>
                <c:pt idx="5148">
                  <c:v>46.6666712115208</c:v>
                </c:pt>
                <c:pt idx="5149">
                  <c:v>33.333335692683868</c:v>
                </c:pt>
                <c:pt idx="5150">
                  <c:v>40.000003452102327</c:v>
                </c:pt>
                <c:pt idx="5151">
                  <c:v>40.000003452102327</c:v>
                </c:pt>
                <c:pt idx="5152">
                  <c:v>40.000003452102327</c:v>
                </c:pt>
                <c:pt idx="5153">
                  <c:v>33.333335692683868</c:v>
                </c:pt>
                <c:pt idx="5154">
                  <c:v>40.000003452102327</c:v>
                </c:pt>
                <c:pt idx="5155">
                  <c:v>40.000003452102327</c:v>
                </c:pt>
                <c:pt idx="5156">
                  <c:v>40.000003452102327</c:v>
                </c:pt>
                <c:pt idx="5157">
                  <c:v>33.333335692683868</c:v>
                </c:pt>
                <c:pt idx="5158">
                  <c:v>40.000003452102327</c:v>
                </c:pt>
                <c:pt idx="5159">
                  <c:v>40.000003452102327</c:v>
                </c:pt>
                <c:pt idx="5160">
                  <c:v>40.000003452102327</c:v>
                </c:pt>
                <c:pt idx="5161">
                  <c:v>40.000003452102327</c:v>
                </c:pt>
                <c:pt idx="5162">
                  <c:v>33.333335692683868</c:v>
                </c:pt>
                <c:pt idx="5163">
                  <c:v>40.000003452102327</c:v>
                </c:pt>
                <c:pt idx="5164">
                  <c:v>33.333335692683868</c:v>
                </c:pt>
                <c:pt idx="5165">
                  <c:v>40.000003452102327</c:v>
                </c:pt>
                <c:pt idx="5166">
                  <c:v>40.000003452102327</c:v>
                </c:pt>
                <c:pt idx="5167">
                  <c:v>40.000003452102327</c:v>
                </c:pt>
                <c:pt idx="5168">
                  <c:v>40.000003452102327</c:v>
                </c:pt>
                <c:pt idx="5169">
                  <c:v>33.333335692683868</c:v>
                </c:pt>
                <c:pt idx="5170">
                  <c:v>40.000003452102327</c:v>
                </c:pt>
                <c:pt idx="5171">
                  <c:v>40.000003452102327</c:v>
                </c:pt>
                <c:pt idx="5172">
                  <c:v>33.333335692683868</c:v>
                </c:pt>
                <c:pt idx="5173">
                  <c:v>40.000003452102327</c:v>
                </c:pt>
                <c:pt idx="5174">
                  <c:v>40.000003452102327</c:v>
                </c:pt>
                <c:pt idx="5175">
                  <c:v>40.000003452102327</c:v>
                </c:pt>
                <c:pt idx="5176">
                  <c:v>40.000003452102327</c:v>
                </c:pt>
                <c:pt idx="5177">
                  <c:v>40.000003452102327</c:v>
                </c:pt>
                <c:pt idx="5178">
                  <c:v>33.333335692683868</c:v>
                </c:pt>
                <c:pt idx="5179">
                  <c:v>40.000003452102327</c:v>
                </c:pt>
                <c:pt idx="5180">
                  <c:v>40.000003452102327</c:v>
                </c:pt>
                <c:pt idx="5181">
                  <c:v>40.000003452102327</c:v>
                </c:pt>
                <c:pt idx="5182">
                  <c:v>40.000003452102327</c:v>
                </c:pt>
                <c:pt idx="5183">
                  <c:v>40.000003452102327</c:v>
                </c:pt>
                <c:pt idx="5184">
                  <c:v>40.000003452102327</c:v>
                </c:pt>
                <c:pt idx="5185">
                  <c:v>40.000003452102327</c:v>
                </c:pt>
                <c:pt idx="5186">
                  <c:v>40.000003452102327</c:v>
                </c:pt>
                <c:pt idx="5187">
                  <c:v>40.000003452102327</c:v>
                </c:pt>
                <c:pt idx="5188">
                  <c:v>33.333335692683868</c:v>
                </c:pt>
                <c:pt idx="5189">
                  <c:v>40.000003452102327</c:v>
                </c:pt>
                <c:pt idx="5190">
                  <c:v>40.000003452102327</c:v>
                </c:pt>
                <c:pt idx="5191">
                  <c:v>40.000003452102327</c:v>
                </c:pt>
                <c:pt idx="5192">
                  <c:v>40.000003452102327</c:v>
                </c:pt>
                <c:pt idx="5193">
                  <c:v>46.6666712115208</c:v>
                </c:pt>
                <c:pt idx="5194">
                  <c:v>40.000003452102327</c:v>
                </c:pt>
                <c:pt idx="5195">
                  <c:v>40.000003452102327</c:v>
                </c:pt>
                <c:pt idx="5196">
                  <c:v>40.000003452102327</c:v>
                </c:pt>
                <c:pt idx="5197">
                  <c:v>40.000003452102327</c:v>
                </c:pt>
                <c:pt idx="5198">
                  <c:v>33.333335692683868</c:v>
                </c:pt>
                <c:pt idx="5199">
                  <c:v>40.000003452102327</c:v>
                </c:pt>
                <c:pt idx="5200">
                  <c:v>46.6666712115208</c:v>
                </c:pt>
                <c:pt idx="5201">
                  <c:v>40.000003452102327</c:v>
                </c:pt>
                <c:pt idx="5202">
                  <c:v>40.000003452102327</c:v>
                </c:pt>
                <c:pt idx="5203">
                  <c:v>40.000003452102327</c:v>
                </c:pt>
                <c:pt idx="5204">
                  <c:v>46.6666712115208</c:v>
                </c:pt>
                <c:pt idx="5205">
                  <c:v>33.333335692683868</c:v>
                </c:pt>
                <c:pt idx="5206">
                  <c:v>40.000003452102327</c:v>
                </c:pt>
                <c:pt idx="5207">
                  <c:v>46.6666712115208</c:v>
                </c:pt>
                <c:pt idx="5208">
                  <c:v>40.000003452102327</c:v>
                </c:pt>
                <c:pt idx="5209">
                  <c:v>40.000003452102327</c:v>
                </c:pt>
                <c:pt idx="5210">
                  <c:v>40.000003452102327</c:v>
                </c:pt>
                <c:pt idx="5211">
                  <c:v>40.000003452102327</c:v>
                </c:pt>
                <c:pt idx="5212">
                  <c:v>33.333335692683868</c:v>
                </c:pt>
                <c:pt idx="5213">
                  <c:v>40.000003452102327</c:v>
                </c:pt>
                <c:pt idx="5214">
                  <c:v>40.000003452102327</c:v>
                </c:pt>
                <c:pt idx="5215">
                  <c:v>40.000003452102327</c:v>
                </c:pt>
                <c:pt idx="5216">
                  <c:v>40.000003452102327</c:v>
                </c:pt>
                <c:pt idx="5217">
                  <c:v>40.000003452102327</c:v>
                </c:pt>
                <c:pt idx="5218">
                  <c:v>40.000003452102327</c:v>
                </c:pt>
                <c:pt idx="5219">
                  <c:v>33.333335692683868</c:v>
                </c:pt>
                <c:pt idx="5220">
                  <c:v>46.6666712115208</c:v>
                </c:pt>
                <c:pt idx="5221">
                  <c:v>33.333335692683868</c:v>
                </c:pt>
                <c:pt idx="5222">
                  <c:v>40.000003452102327</c:v>
                </c:pt>
                <c:pt idx="5223">
                  <c:v>40.000003452102327</c:v>
                </c:pt>
                <c:pt idx="5224">
                  <c:v>40.000003452102327</c:v>
                </c:pt>
                <c:pt idx="5225">
                  <c:v>40.000003452102327</c:v>
                </c:pt>
                <c:pt idx="5226">
                  <c:v>40.000003452102327</c:v>
                </c:pt>
                <c:pt idx="5227">
                  <c:v>40.000003452102327</c:v>
                </c:pt>
                <c:pt idx="5228">
                  <c:v>40.000003452102327</c:v>
                </c:pt>
                <c:pt idx="5229">
                  <c:v>33.333335692683868</c:v>
                </c:pt>
                <c:pt idx="5230">
                  <c:v>40.000003452102327</c:v>
                </c:pt>
                <c:pt idx="5231">
                  <c:v>40.000003452102327</c:v>
                </c:pt>
                <c:pt idx="5232">
                  <c:v>40.000003452102327</c:v>
                </c:pt>
                <c:pt idx="5233">
                  <c:v>40.000003452102327</c:v>
                </c:pt>
                <c:pt idx="5234">
                  <c:v>40.000003452102327</c:v>
                </c:pt>
                <c:pt idx="5235">
                  <c:v>40.000003452102327</c:v>
                </c:pt>
                <c:pt idx="5236">
                  <c:v>40.000003452102327</c:v>
                </c:pt>
                <c:pt idx="5237">
                  <c:v>40.000003452102327</c:v>
                </c:pt>
                <c:pt idx="5238">
                  <c:v>46.6666712115208</c:v>
                </c:pt>
                <c:pt idx="5239">
                  <c:v>33.333335692683868</c:v>
                </c:pt>
                <c:pt idx="5240">
                  <c:v>40.000003452102327</c:v>
                </c:pt>
                <c:pt idx="5241">
                  <c:v>40.000003452102327</c:v>
                </c:pt>
                <c:pt idx="5242">
                  <c:v>40.000003452102327</c:v>
                </c:pt>
                <c:pt idx="5243">
                  <c:v>40.000003452102327</c:v>
                </c:pt>
                <c:pt idx="5244">
                  <c:v>46.6666712115208</c:v>
                </c:pt>
                <c:pt idx="5245">
                  <c:v>33.333335692683868</c:v>
                </c:pt>
                <c:pt idx="5246">
                  <c:v>40.000003452102327</c:v>
                </c:pt>
                <c:pt idx="5247">
                  <c:v>40.000003452102327</c:v>
                </c:pt>
                <c:pt idx="5248">
                  <c:v>33.333335692683868</c:v>
                </c:pt>
                <c:pt idx="5249">
                  <c:v>40.000003452102327</c:v>
                </c:pt>
                <c:pt idx="5250">
                  <c:v>40.000003452102327</c:v>
                </c:pt>
                <c:pt idx="5251">
                  <c:v>40.000003452102327</c:v>
                </c:pt>
                <c:pt idx="5252">
                  <c:v>40.000003452102327</c:v>
                </c:pt>
                <c:pt idx="5253">
                  <c:v>40.000003452102327</c:v>
                </c:pt>
                <c:pt idx="5254">
                  <c:v>33.333335692683868</c:v>
                </c:pt>
                <c:pt idx="5255">
                  <c:v>46.6666712115208</c:v>
                </c:pt>
                <c:pt idx="5256">
                  <c:v>40.000003452102327</c:v>
                </c:pt>
                <c:pt idx="5257">
                  <c:v>33.333335692683868</c:v>
                </c:pt>
                <c:pt idx="5258">
                  <c:v>46.6666712115208</c:v>
                </c:pt>
                <c:pt idx="5259">
                  <c:v>46.6666712115208</c:v>
                </c:pt>
                <c:pt idx="5260">
                  <c:v>40.000003452102327</c:v>
                </c:pt>
                <c:pt idx="5261">
                  <c:v>40.000003452102327</c:v>
                </c:pt>
                <c:pt idx="5262">
                  <c:v>46.6666712115208</c:v>
                </c:pt>
                <c:pt idx="5263">
                  <c:v>40.000003452102327</c:v>
                </c:pt>
                <c:pt idx="5264">
                  <c:v>40.000003452102327</c:v>
                </c:pt>
                <c:pt idx="5265">
                  <c:v>40.000003452102327</c:v>
                </c:pt>
                <c:pt idx="5266">
                  <c:v>46.6666712115208</c:v>
                </c:pt>
                <c:pt idx="5267">
                  <c:v>33.333335692683868</c:v>
                </c:pt>
                <c:pt idx="5268">
                  <c:v>40.000003452102327</c:v>
                </c:pt>
                <c:pt idx="5269">
                  <c:v>40.000003452102327</c:v>
                </c:pt>
                <c:pt idx="5270">
                  <c:v>40.000003452102327</c:v>
                </c:pt>
                <c:pt idx="5271">
                  <c:v>40.000003452102327</c:v>
                </c:pt>
                <c:pt idx="5272">
                  <c:v>40.000003452102327</c:v>
                </c:pt>
                <c:pt idx="5273">
                  <c:v>46.6666712115208</c:v>
                </c:pt>
                <c:pt idx="5274">
                  <c:v>40.000003452102327</c:v>
                </c:pt>
                <c:pt idx="5275">
                  <c:v>40.000003452102327</c:v>
                </c:pt>
                <c:pt idx="5276">
                  <c:v>40.000003452102327</c:v>
                </c:pt>
                <c:pt idx="5277">
                  <c:v>46.6666712115208</c:v>
                </c:pt>
                <c:pt idx="5278">
                  <c:v>40.000003452102327</c:v>
                </c:pt>
                <c:pt idx="5279">
                  <c:v>40.000003452102327</c:v>
                </c:pt>
                <c:pt idx="5280">
                  <c:v>40.000003452102327</c:v>
                </c:pt>
                <c:pt idx="5281">
                  <c:v>46.6666712115208</c:v>
                </c:pt>
                <c:pt idx="5282">
                  <c:v>40.000003452102327</c:v>
                </c:pt>
                <c:pt idx="5283">
                  <c:v>40.000003452102327</c:v>
                </c:pt>
                <c:pt idx="5284">
                  <c:v>46.6666712115208</c:v>
                </c:pt>
                <c:pt idx="5285">
                  <c:v>46.6666712115208</c:v>
                </c:pt>
                <c:pt idx="5286">
                  <c:v>46.6666712115208</c:v>
                </c:pt>
                <c:pt idx="5287">
                  <c:v>40.000003452102327</c:v>
                </c:pt>
                <c:pt idx="5288">
                  <c:v>40.000003452102327</c:v>
                </c:pt>
                <c:pt idx="5289">
                  <c:v>46.6666712115208</c:v>
                </c:pt>
                <c:pt idx="5290">
                  <c:v>33.333335692683868</c:v>
                </c:pt>
                <c:pt idx="5291">
                  <c:v>46.6666712115208</c:v>
                </c:pt>
                <c:pt idx="5292">
                  <c:v>46.6666712115208</c:v>
                </c:pt>
                <c:pt idx="5293">
                  <c:v>46.6666712115208</c:v>
                </c:pt>
                <c:pt idx="5294">
                  <c:v>40.000003452102327</c:v>
                </c:pt>
                <c:pt idx="5295">
                  <c:v>40.000003452102327</c:v>
                </c:pt>
                <c:pt idx="5296">
                  <c:v>40.000003452102327</c:v>
                </c:pt>
                <c:pt idx="5297">
                  <c:v>40.000003452102327</c:v>
                </c:pt>
                <c:pt idx="5298">
                  <c:v>40.000003452102327</c:v>
                </c:pt>
                <c:pt idx="5299">
                  <c:v>40.000003452102327</c:v>
                </c:pt>
                <c:pt idx="5300">
                  <c:v>46.6666712115208</c:v>
                </c:pt>
                <c:pt idx="5301">
                  <c:v>33.333335692683868</c:v>
                </c:pt>
                <c:pt idx="5302">
                  <c:v>40.000003452102327</c:v>
                </c:pt>
                <c:pt idx="5303">
                  <c:v>40.000003452102327</c:v>
                </c:pt>
                <c:pt idx="5304">
                  <c:v>40.000003452102327</c:v>
                </c:pt>
                <c:pt idx="5305">
                  <c:v>46.6666712115208</c:v>
                </c:pt>
                <c:pt idx="5306">
                  <c:v>33.333335692683868</c:v>
                </c:pt>
                <c:pt idx="5307">
                  <c:v>40.000003452102327</c:v>
                </c:pt>
                <c:pt idx="5308">
                  <c:v>33.333335692683868</c:v>
                </c:pt>
                <c:pt idx="5309">
                  <c:v>40.000003452102327</c:v>
                </c:pt>
                <c:pt idx="5310">
                  <c:v>40.000003452102327</c:v>
                </c:pt>
                <c:pt idx="5311">
                  <c:v>40.000003452102327</c:v>
                </c:pt>
                <c:pt idx="5312">
                  <c:v>40.000003452102327</c:v>
                </c:pt>
                <c:pt idx="5313">
                  <c:v>33.333335692683868</c:v>
                </c:pt>
                <c:pt idx="5314">
                  <c:v>40.000003452102327</c:v>
                </c:pt>
                <c:pt idx="5315">
                  <c:v>40.000003452102327</c:v>
                </c:pt>
                <c:pt idx="5316">
                  <c:v>40.000003452102327</c:v>
                </c:pt>
                <c:pt idx="5317">
                  <c:v>40.000003452102327</c:v>
                </c:pt>
                <c:pt idx="5318">
                  <c:v>40.000003452102327</c:v>
                </c:pt>
                <c:pt idx="5319">
                  <c:v>33.333335692683868</c:v>
                </c:pt>
                <c:pt idx="5320">
                  <c:v>40.000003452102327</c:v>
                </c:pt>
                <c:pt idx="5321">
                  <c:v>40.000003452102327</c:v>
                </c:pt>
                <c:pt idx="5322">
                  <c:v>40.000003452102327</c:v>
                </c:pt>
                <c:pt idx="5323">
                  <c:v>40.000003452102327</c:v>
                </c:pt>
                <c:pt idx="5324">
                  <c:v>40.000003452102327</c:v>
                </c:pt>
                <c:pt idx="5325">
                  <c:v>33.333335692683868</c:v>
                </c:pt>
                <c:pt idx="5326">
                  <c:v>40.000003452102327</c:v>
                </c:pt>
                <c:pt idx="5327">
                  <c:v>40.000003452102327</c:v>
                </c:pt>
                <c:pt idx="5328">
                  <c:v>40.000003452102327</c:v>
                </c:pt>
                <c:pt idx="5329">
                  <c:v>33.333335692683868</c:v>
                </c:pt>
                <c:pt idx="5330">
                  <c:v>46.6666712115208</c:v>
                </c:pt>
                <c:pt idx="5331">
                  <c:v>40.000003452102327</c:v>
                </c:pt>
                <c:pt idx="5332">
                  <c:v>33.333335692683868</c:v>
                </c:pt>
                <c:pt idx="5333">
                  <c:v>40.000003452102327</c:v>
                </c:pt>
                <c:pt idx="5334">
                  <c:v>40.000003452102327</c:v>
                </c:pt>
                <c:pt idx="5335">
                  <c:v>33.333335692683868</c:v>
                </c:pt>
                <c:pt idx="5336">
                  <c:v>40.000003452102327</c:v>
                </c:pt>
                <c:pt idx="5337">
                  <c:v>40.000003452102327</c:v>
                </c:pt>
                <c:pt idx="5338">
                  <c:v>40.000003452102327</c:v>
                </c:pt>
                <c:pt idx="5339">
                  <c:v>40.000003452102327</c:v>
                </c:pt>
                <c:pt idx="5340">
                  <c:v>40.000003452102327</c:v>
                </c:pt>
                <c:pt idx="5341">
                  <c:v>33.333335692683868</c:v>
                </c:pt>
                <c:pt idx="5342">
                  <c:v>40.000003452102327</c:v>
                </c:pt>
                <c:pt idx="5343">
                  <c:v>33.333335692683868</c:v>
                </c:pt>
                <c:pt idx="5344">
                  <c:v>40.000003452102327</c:v>
                </c:pt>
                <c:pt idx="5345">
                  <c:v>40.000003452102327</c:v>
                </c:pt>
                <c:pt idx="5346">
                  <c:v>33.333335692683868</c:v>
                </c:pt>
                <c:pt idx="5347">
                  <c:v>40.000003452102327</c:v>
                </c:pt>
                <c:pt idx="5348">
                  <c:v>40.000003452102327</c:v>
                </c:pt>
                <c:pt idx="5349">
                  <c:v>33.333335692683868</c:v>
                </c:pt>
                <c:pt idx="5350">
                  <c:v>33.333335692683868</c:v>
                </c:pt>
                <c:pt idx="5351">
                  <c:v>33.333335692683868</c:v>
                </c:pt>
                <c:pt idx="5352">
                  <c:v>40.000003452102327</c:v>
                </c:pt>
                <c:pt idx="5353">
                  <c:v>40.000003452102327</c:v>
                </c:pt>
                <c:pt idx="5354">
                  <c:v>33.333335692683868</c:v>
                </c:pt>
                <c:pt idx="5355">
                  <c:v>40.000003452102327</c:v>
                </c:pt>
                <c:pt idx="5356">
                  <c:v>33.333335692683868</c:v>
                </c:pt>
                <c:pt idx="5357">
                  <c:v>40.000003452102327</c:v>
                </c:pt>
                <c:pt idx="5358">
                  <c:v>40.000003452102327</c:v>
                </c:pt>
                <c:pt idx="5359">
                  <c:v>40.000003452102327</c:v>
                </c:pt>
                <c:pt idx="5360">
                  <c:v>40.000003452102327</c:v>
                </c:pt>
                <c:pt idx="5361">
                  <c:v>40.000003452102327</c:v>
                </c:pt>
                <c:pt idx="5362">
                  <c:v>40.000003452102327</c:v>
                </c:pt>
                <c:pt idx="5363">
                  <c:v>33.333335692683868</c:v>
                </c:pt>
                <c:pt idx="5364">
                  <c:v>33.333335692683868</c:v>
                </c:pt>
                <c:pt idx="5365">
                  <c:v>46.6666712115208</c:v>
                </c:pt>
                <c:pt idx="5366">
                  <c:v>40.000003452102327</c:v>
                </c:pt>
                <c:pt idx="5367">
                  <c:v>40.000003452102327</c:v>
                </c:pt>
                <c:pt idx="5368">
                  <c:v>33.333335692683868</c:v>
                </c:pt>
                <c:pt idx="5369">
                  <c:v>40.000003452102327</c:v>
                </c:pt>
                <c:pt idx="5370">
                  <c:v>40.000003452102327</c:v>
                </c:pt>
                <c:pt idx="5371">
                  <c:v>40.000003452102327</c:v>
                </c:pt>
                <c:pt idx="5372">
                  <c:v>33.333335692683868</c:v>
                </c:pt>
                <c:pt idx="5373">
                  <c:v>40.000003452102327</c:v>
                </c:pt>
                <c:pt idx="5374">
                  <c:v>40.000003452102327</c:v>
                </c:pt>
                <c:pt idx="5375">
                  <c:v>33.333335692683868</c:v>
                </c:pt>
                <c:pt idx="5376">
                  <c:v>33.333335692683868</c:v>
                </c:pt>
                <c:pt idx="5377">
                  <c:v>46.6666712115208</c:v>
                </c:pt>
                <c:pt idx="5378">
                  <c:v>46.6666712115208</c:v>
                </c:pt>
                <c:pt idx="5379">
                  <c:v>40.000003452102327</c:v>
                </c:pt>
                <c:pt idx="5380">
                  <c:v>40.000003452102327</c:v>
                </c:pt>
                <c:pt idx="5381">
                  <c:v>46.6666712115208</c:v>
                </c:pt>
                <c:pt idx="5382">
                  <c:v>40.000003452102327</c:v>
                </c:pt>
                <c:pt idx="5383">
                  <c:v>33.333335692683868</c:v>
                </c:pt>
                <c:pt idx="5384">
                  <c:v>40.000003452102327</c:v>
                </c:pt>
                <c:pt idx="5385">
                  <c:v>46.6666712115208</c:v>
                </c:pt>
                <c:pt idx="5386">
                  <c:v>33.333335692683868</c:v>
                </c:pt>
                <c:pt idx="5387">
                  <c:v>40.000003452102327</c:v>
                </c:pt>
                <c:pt idx="5388">
                  <c:v>40.000003452102327</c:v>
                </c:pt>
                <c:pt idx="5389">
                  <c:v>33.333335692683868</c:v>
                </c:pt>
                <c:pt idx="5390">
                  <c:v>33.333335692683868</c:v>
                </c:pt>
                <c:pt idx="5391">
                  <c:v>40.000003452102327</c:v>
                </c:pt>
                <c:pt idx="5392">
                  <c:v>40.000003452102327</c:v>
                </c:pt>
                <c:pt idx="5393">
                  <c:v>46.6666712115208</c:v>
                </c:pt>
                <c:pt idx="5394">
                  <c:v>46.6666712115208</c:v>
                </c:pt>
                <c:pt idx="5395">
                  <c:v>33.333335692683868</c:v>
                </c:pt>
                <c:pt idx="5396">
                  <c:v>40.000003452102327</c:v>
                </c:pt>
                <c:pt idx="5397">
                  <c:v>46.6666712115208</c:v>
                </c:pt>
                <c:pt idx="5398">
                  <c:v>46.6666712115208</c:v>
                </c:pt>
                <c:pt idx="5399">
                  <c:v>33.333335692683868</c:v>
                </c:pt>
                <c:pt idx="5400">
                  <c:v>40.000003452102327</c:v>
                </c:pt>
                <c:pt idx="5401">
                  <c:v>40.000003452102327</c:v>
                </c:pt>
                <c:pt idx="5402">
                  <c:v>26.666667933265401</c:v>
                </c:pt>
                <c:pt idx="5403">
                  <c:v>33.333335692683868</c:v>
                </c:pt>
                <c:pt idx="5404">
                  <c:v>40.000003452102327</c:v>
                </c:pt>
                <c:pt idx="5405">
                  <c:v>33.333335692683868</c:v>
                </c:pt>
                <c:pt idx="5406">
                  <c:v>40.000003452102327</c:v>
                </c:pt>
                <c:pt idx="5407">
                  <c:v>40.000003452102327</c:v>
                </c:pt>
                <c:pt idx="5408">
                  <c:v>33.333335692683868</c:v>
                </c:pt>
                <c:pt idx="5409">
                  <c:v>40.000003452102327</c:v>
                </c:pt>
                <c:pt idx="5410">
                  <c:v>46.6666712115208</c:v>
                </c:pt>
                <c:pt idx="5411">
                  <c:v>40.000003452102327</c:v>
                </c:pt>
                <c:pt idx="5412">
                  <c:v>33.333335692683868</c:v>
                </c:pt>
                <c:pt idx="5413">
                  <c:v>26.666667933265401</c:v>
                </c:pt>
                <c:pt idx="5414">
                  <c:v>40.000003452102327</c:v>
                </c:pt>
                <c:pt idx="5415">
                  <c:v>53.333335866530739</c:v>
                </c:pt>
                <c:pt idx="5416">
                  <c:v>33.333335692683868</c:v>
                </c:pt>
                <c:pt idx="5417">
                  <c:v>26.666667933265401</c:v>
                </c:pt>
                <c:pt idx="5418">
                  <c:v>40.000003452102327</c:v>
                </c:pt>
                <c:pt idx="5419">
                  <c:v>26.666667933265401</c:v>
                </c:pt>
                <c:pt idx="5420">
                  <c:v>33.333335692683868</c:v>
                </c:pt>
                <c:pt idx="5421">
                  <c:v>46.6666712115208</c:v>
                </c:pt>
                <c:pt idx="5422">
                  <c:v>33.333335692683868</c:v>
                </c:pt>
                <c:pt idx="5423">
                  <c:v>33.333335692683868</c:v>
                </c:pt>
                <c:pt idx="5424">
                  <c:v>46.6666712115208</c:v>
                </c:pt>
                <c:pt idx="5425">
                  <c:v>33.333335692683868</c:v>
                </c:pt>
                <c:pt idx="5426">
                  <c:v>26.666667933265401</c:v>
                </c:pt>
                <c:pt idx="5427">
                  <c:v>40.000003452102327</c:v>
                </c:pt>
                <c:pt idx="5428">
                  <c:v>33.333335692683868</c:v>
                </c:pt>
                <c:pt idx="5429">
                  <c:v>33.333335692683868</c:v>
                </c:pt>
                <c:pt idx="5430">
                  <c:v>40.000003452102327</c:v>
                </c:pt>
                <c:pt idx="5431">
                  <c:v>40.000003452102327</c:v>
                </c:pt>
                <c:pt idx="5432">
                  <c:v>33.333335692683868</c:v>
                </c:pt>
                <c:pt idx="5433">
                  <c:v>33.333335692683868</c:v>
                </c:pt>
                <c:pt idx="5434">
                  <c:v>33.333335692683868</c:v>
                </c:pt>
                <c:pt idx="5435">
                  <c:v>33.333335692683868</c:v>
                </c:pt>
                <c:pt idx="5436">
                  <c:v>33.333335692683868</c:v>
                </c:pt>
                <c:pt idx="5437">
                  <c:v>33.333335692683868</c:v>
                </c:pt>
                <c:pt idx="5438">
                  <c:v>33.333335692683868</c:v>
                </c:pt>
                <c:pt idx="5439">
                  <c:v>33.333335692683868</c:v>
                </c:pt>
                <c:pt idx="5440">
                  <c:v>33.333335692683868</c:v>
                </c:pt>
                <c:pt idx="5441">
                  <c:v>33.333335692683868</c:v>
                </c:pt>
                <c:pt idx="5442">
                  <c:v>33.333335692683868</c:v>
                </c:pt>
                <c:pt idx="5443">
                  <c:v>33.333335692683868</c:v>
                </c:pt>
                <c:pt idx="5444">
                  <c:v>33.333335692683868</c:v>
                </c:pt>
                <c:pt idx="5445">
                  <c:v>33.333335692683868</c:v>
                </c:pt>
                <c:pt idx="5446">
                  <c:v>33.333335692683868</c:v>
                </c:pt>
                <c:pt idx="5447">
                  <c:v>33.333335692683868</c:v>
                </c:pt>
                <c:pt idx="5448">
                  <c:v>26.666667933265401</c:v>
                </c:pt>
                <c:pt idx="5449">
                  <c:v>33.333335692683868</c:v>
                </c:pt>
                <c:pt idx="5450">
                  <c:v>33.333335692683868</c:v>
                </c:pt>
                <c:pt idx="5451">
                  <c:v>26.666667933265401</c:v>
                </c:pt>
                <c:pt idx="5452">
                  <c:v>33.333335692683868</c:v>
                </c:pt>
                <c:pt idx="5453">
                  <c:v>33.333335692683868</c:v>
                </c:pt>
                <c:pt idx="5454">
                  <c:v>33.333335692683868</c:v>
                </c:pt>
                <c:pt idx="5455">
                  <c:v>26.666667933265401</c:v>
                </c:pt>
                <c:pt idx="5456">
                  <c:v>33.333335692683868</c:v>
                </c:pt>
                <c:pt idx="5457">
                  <c:v>26.666667933265401</c:v>
                </c:pt>
                <c:pt idx="5458">
                  <c:v>26.666667933265401</c:v>
                </c:pt>
                <c:pt idx="5459">
                  <c:v>33.333335692683868</c:v>
                </c:pt>
                <c:pt idx="5460">
                  <c:v>26.666667933265401</c:v>
                </c:pt>
                <c:pt idx="5461">
                  <c:v>33.333335692683868</c:v>
                </c:pt>
                <c:pt idx="5462">
                  <c:v>33.333335692683868</c:v>
                </c:pt>
                <c:pt idx="5463">
                  <c:v>26.666667933265401</c:v>
                </c:pt>
                <c:pt idx="5464">
                  <c:v>26.666667933265401</c:v>
                </c:pt>
                <c:pt idx="5465">
                  <c:v>33.333335692683868</c:v>
                </c:pt>
                <c:pt idx="5466">
                  <c:v>33.333335692683868</c:v>
                </c:pt>
                <c:pt idx="5467">
                  <c:v>26.666667933265401</c:v>
                </c:pt>
                <c:pt idx="5468">
                  <c:v>26.666667933265401</c:v>
                </c:pt>
                <c:pt idx="5469">
                  <c:v>33.333335692683868</c:v>
                </c:pt>
                <c:pt idx="5470">
                  <c:v>26.666667933265401</c:v>
                </c:pt>
                <c:pt idx="5471">
                  <c:v>26.666667933265401</c:v>
                </c:pt>
                <c:pt idx="5472">
                  <c:v>26.666667933265401</c:v>
                </c:pt>
                <c:pt idx="5473">
                  <c:v>33.333335692683868</c:v>
                </c:pt>
                <c:pt idx="5474">
                  <c:v>33.333335692683868</c:v>
                </c:pt>
                <c:pt idx="5475">
                  <c:v>20.000000173846864</c:v>
                </c:pt>
                <c:pt idx="5476">
                  <c:v>33.333335692683868</c:v>
                </c:pt>
                <c:pt idx="5477">
                  <c:v>26.666667933265401</c:v>
                </c:pt>
                <c:pt idx="5478">
                  <c:v>26.666667933265401</c:v>
                </c:pt>
                <c:pt idx="5479">
                  <c:v>20.000000173846864</c:v>
                </c:pt>
                <c:pt idx="5480">
                  <c:v>33.333335692683868</c:v>
                </c:pt>
                <c:pt idx="5481">
                  <c:v>33.333335692683868</c:v>
                </c:pt>
                <c:pt idx="5482">
                  <c:v>26.666667933265401</c:v>
                </c:pt>
                <c:pt idx="5483">
                  <c:v>26.666667933265401</c:v>
                </c:pt>
                <c:pt idx="5484">
                  <c:v>26.666667933265401</c:v>
                </c:pt>
                <c:pt idx="5485">
                  <c:v>26.666667933265401</c:v>
                </c:pt>
                <c:pt idx="5486">
                  <c:v>26.666667933265401</c:v>
                </c:pt>
                <c:pt idx="5487">
                  <c:v>33.333335692683868</c:v>
                </c:pt>
                <c:pt idx="5488">
                  <c:v>26.666667933265401</c:v>
                </c:pt>
                <c:pt idx="5489">
                  <c:v>26.666667933265401</c:v>
                </c:pt>
                <c:pt idx="5490">
                  <c:v>26.666667933265401</c:v>
                </c:pt>
                <c:pt idx="5491">
                  <c:v>26.666667933265401</c:v>
                </c:pt>
                <c:pt idx="5492">
                  <c:v>33.333335692683868</c:v>
                </c:pt>
                <c:pt idx="5493">
                  <c:v>20.000000173846864</c:v>
                </c:pt>
                <c:pt idx="5494">
                  <c:v>33.333335692683868</c:v>
                </c:pt>
                <c:pt idx="5495">
                  <c:v>26.666667933265401</c:v>
                </c:pt>
                <c:pt idx="5496">
                  <c:v>26.666667933265401</c:v>
                </c:pt>
                <c:pt idx="5497">
                  <c:v>26.666667933265401</c:v>
                </c:pt>
                <c:pt idx="5498">
                  <c:v>26.666667933265401</c:v>
                </c:pt>
                <c:pt idx="5499">
                  <c:v>26.666667933265401</c:v>
                </c:pt>
                <c:pt idx="5500">
                  <c:v>26.666667933265401</c:v>
                </c:pt>
                <c:pt idx="5501">
                  <c:v>26.666667933265401</c:v>
                </c:pt>
                <c:pt idx="5502">
                  <c:v>20.000000173846864</c:v>
                </c:pt>
                <c:pt idx="5503">
                  <c:v>26.666667933265401</c:v>
                </c:pt>
                <c:pt idx="5504">
                  <c:v>33.333335692683868</c:v>
                </c:pt>
                <c:pt idx="5505">
                  <c:v>26.666667933265401</c:v>
                </c:pt>
                <c:pt idx="5506">
                  <c:v>26.666667933265401</c:v>
                </c:pt>
                <c:pt idx="5507">
                  <c:v>26.666667933265401</c:v>
                </c:pt>
                <c:pt idx="5508">
                  <c:v>26.666667933265401</c:v>
                </c:pt>
                <c:pt idx="5509">
                  <c:v>26.666667933265401</c:v>
                </c:pt>
                <c:pt idx="5510">
                  <c:v>26.666667933265401</c:v>
                </c:pt>
                <c:pt idx="5511">
                  <c:v>20.000000173846864</c:v>
                </c:pt>
                <c:pt idx="5512">
                  <c:v>26.666667933265401</c:v>
                </c:pt>
                <c:pt idx="5513">
                  <c:v>20.000000173846864</c:v>
                </c:pt>
                <c:pt idx="5514">
                  <c:v>26.666667933265401</c:v>
                </c:pt>
                <c:pt idx="5515">
                  <c:v>20.000000173846864</c:v>
                </c:pt>
                <c:pt idx="5516">
                  <c:v>26.666667933265401</c:v>
                </c:pt>
                <c:pt idx="5517">
                  <c:v>26.666667933265401</c:v>
                </c:pt>
                <c:pt idx="5518">
                  <c:v>26.666667933265401</c:v>
                </c:pt>
                <c:pt idx="5519">
                  <c:v>26.666667933265401</c:v>
                </c:pt>
                <c:pt idx="5520">
                  <c:v>20.000000173846864</c:v>
                </c:pt>
                <c:pt idx="5521">
                  <c:v>26.666667933265401</c:v>
                </c:pt>
                <c:pt idx="5522">
                  <c:v>26.666667933265401</c:v>
                </c:pt>
                <c:pt idx="5523">
                  <c:v>20.000000173846864</c:v>
                </c:pt>
                <c:pt idx="5524">
                  <c:v>26.666667933265401</c:v>
                </c:pt>
                <c:pt idx="5525">
                  <c:v>26.666667933265401</c:v>
                </c:pt>
                <c:pt idx="5526">
                  <c:v>26.666667933265401</c:v>
                </c:pt>
                <c:pt idx="5527">
                  <c:v>20.000000173846864</c:v>
                </c:pt>
                <c:pt idx="5528">
                  <c:v>26.666667933265401</c:v>
                </c:pt>
                <c:pt idx="5529">
                  <c:v>20.000000173846864</c:v>
                </c:pt>
                <c:pt idx="5530">
                  <c:v>26.666667933265401</c:v>
                </c:pt>
                <c:pt idx="5531">
                  <c:v>26.666667933265401</c:v>
                </c:pt>
                <c:pt idx="5532">
                  <c:v>20.000000173846864</c:v>
                </c:pt>
                <c:pt idx="5533">
                  <c:v>26.666667933265401</c:v>
                </c:pt>
                <c:pt idx="5534">
                  <c:v>20.000000173846864</c:v>
                </c:pt>
                <c:pt idx="5535">
                  <c:v>26.666667933265401</c:v>
                </c:pt>
                <c:pt idx="5536">
                  <c:v>20.000000173846864</c:v>
                </c:pt>
                <c:pt idx="5537">
                  <c:v>26.666667933265401</c:v>
                </c:pt>
                <c:pt idx="5538">
                  <c:v>26.666667933265401</c:v>
                </c:pt>
                <c:pt idx="5539">
                  <c:v>26.666667933265401</c:v>
                </c:pt>
                <c:pt idx="5540">
                  <c:v>20.000000173846864</c:v>
                </c:pt>
                <c:pt idx="5541">
                  <c:v>26.666667933265401</c:v>
                </c:pt>
                <c:pt idx="5542">
                  <c:v>20.000000173846864</c:v>
                </c:pt>
                <c:pt idx="5543">
                  <c:v>20.000000173846864</c:v>
                </c:pt>
                <c:pt idx="5544">
                  <c:v>20.000000173846864</c:v>
                </c:pt>
                <c:pt idx="5545">
                  <c:v>20.000000173846864</c:v>
                </c:pt>
                <c:pt idx="5546">
                  <c:v>20.000000173846864</c:v>
                </c:pt>
                <c:pt idx="5547">
                  <c:v>20.000000173846864</c:v>
                </c:pt>
                <c:pt idx="5548">
                  <c:v>20.000000173846864</c:v>
                </c:pt>
                <c:pt idx="5549">
                  <c:v>26.666667933265401</c:v>
                </c:pt>
                <c:pt idx="5550">
                  <c:v>26.666667933265401</c:v>
                </c:pt>
                <c:pt idx="5551">
                  <c:v>26.666667933265401</c:v>
                </c:pt>
                <c:pt idx="5552">
                  <c:v>26.666667933265401</c:v>
                </c:pt>
                <c:pt idx="5553">
                  <c:v>20.000000173846864</c:v>
                </c:pt>
                <c:pt idx="5554">
                  <c:v>26.666667933265401</c:v>
                </c:pt>
                <c:pt idx="5555">
                  <c:v>20.000000173846864</c:v>
                </c:pt>
                <c:pt idx="5556">
                  <c:v>26.666667933265401</c:v>
                </c:pt>
                <c:pt idx="5557">
                  <c:v>26.666667933265401</c:v>
                </c:pt>
                <c:pt idx="5558">
                  <c:v>26.666667933265401</c:v>
                </c:pt>
                <c:pt idx="5559">
                  <c:v>20.000000173846864</c:v>
                </c:pt>
                <c:pt idx="5560">
                  <c:v>20.000000173846864</c:v>
                </c:pt>
                <c:pt idx="5561">
                  <c:v>26.666667933265401</c:v>
                </c:pt>
                <c:pt idx="5562">
                  <c:v>26.666667933265401</c:v>
                </c:pt>
                <c:pt idx="5563">
                  <c:v>20.000000173846864</c:v>
                </c:pt>
                <c:pt idx="5564">
                  <c:v>26.666667933265401</c:v>
                </c:pt>
                <c:pt idx="5565">
                  <c:v>20.000000173846864</c:v>
                </c:pt>
                <c:pt idx="5566">
                  <c:v>26.666667933265401</c:v>
                </c:pt>
                <c:pt idx="5567">
                  <c:v>26.666667933265401</c:v>
                </c:pt>
                <c:pt idx="5568">
                  <c:v>13.333333966632667</c:v>
                </c:pt>
                <c:pt idx="5569">
                  <c:v>26.666667933265401</c:v>
                </c:pt>
                <c:pt idx="5570">
                  <c:v>20.000000173846864</c:v>
                </c:pt>
                <c:pt idx="5571">
                  <c:v>26.666667933265401</c:v>
                </c:pt>
                <c:pt idx="5572">
                  <c:v>20.000000173846864</c:v>
                </c:pt>
                <c:pt idx="5573">
                  <c:v>26.666667933265401</c:v>
                </c:pt>
                <c:pt idx="5574">
                  <c:v>26.666667933265401</c:v>
                </c:pt>
                <c:pt idx="5575">
                  <c:v>26.666667933265401</c:v>
                </c:pt>
                <c:pt idx="5576">
                  <c:v>20.000000173846864</c:v>
                </c:pt>
                <c:pt idx="5577">
                  <c:v>26.666667933265401</c:v>
                </c:pt>
                <c:pt idx="5578">
                  <c:v>26.666667933265401</c:v>
                </c:pt>
                <c:pt idx="5579">
                  <c:v>20.000000173846864</c:v>
                </c:pt>
                <c:pt idx="5580">
                  <c:v>20.000000173846864</c:v>
                </c:pt>
                <c:pt idx="5581">
                  <c:v>33.333335692683868</c:v>
                </c:pt>
                <c:pt idx="5582">
                  <c:v>20.000000173846864</c:v>
                </c:pt>
                <c:pt idx="5583">
                  <c:v>26.666667933265401</c:v>
                </c:pt>
                <c:pt idx="5584">
                  <c:v>26.666667933265401</c:v>
                </c:pt>
                <c:pt idx="5585">
                  <c:v>26.666667933265401</c:v>
                </c:pt>
                <c:pt idx="5586">
                  <c:v>20.000000173846864</c:v>
                </c:pt>
                <c:pt idx="5587">
                  <c:v>26.666667933265401</c:v>
                </c:pt>
                <c:pt idx="5588">
                  <c:v>26.666667933265401</c:v>
                </c:pt>
                <c:pt idx="5589">
                  <c:v>20.000000173846864</c:v>
                </c:pt>
                <c:pt idx="5590">
                  <c:v>26.666667933265401</c:v>
                </c:pt>
                <c:pt idx="5591">
                  <c:v>26.666667933265401</c:v>
                </c:pt>
                <c:pt idx="5592">
                  <c:v>26.666667933265401</c:v>
                </c:pt>
                <c:pt idx="5593">
                  <c:v>20.000000173846864</c:v>
                </c:pt>
                <c:pt idx="5594">
                  <c:v>26.666667933265401</c:v>
                </c:pt>
                <c:pt idx="5595">
                  <c:v>26.666667933265401</c:v>
                </c:pt>
                <c:pt idx="5596">
                  <c:v>20.000000173846864</c:v>
                </c:pt>
                <c:pt idx="5597">
                  <c:v>20.000000173846864</c:v>
                </c:pt>
                <c:pt idx="5598">
                  <c:v>26.666667933265401</c:v>
                </c:pt>
                <c:pt idx="5599">
                  <c:v>26.666667933265401</c:v>
                </c:pt>
                <c:pt idx="5600">
                  <c:v>20.000000173846864</c:v>
                </c:pt>
                <c:pt idx="5601">
                  <c:v>26.666667933265401</c:v>
                </c:pt>
                <c:pt idx="5602">
                  <c:v>26.666667933265401</c:v>
                </c:pt>
                <c:pt idx="5603">
                  <c:v>26.666667933265401</c:v>
                </c:pt>
                <c:pt idx="5604">
                  <c:v>20.000000173846864</c:v>
                </c:pt>
                <c:pt idx="5605">
                  <c:v>26.666667933265401</c:v>
                </c:pt>
                <c:pt idx="5606">
                  <c:v>26.666667933265401</c:v>
                </c:pt>
                <c:pt idx="5607">
                  <c:v>26.666667933265401</c:v>
                </c:pt>
                <c:pt idx="5608">
                  <c:v>20.000000173846864</c:v>
                </c:pt>
                <c:pt idx="5609">
                  <c:v>26.666667933265401</c:v>
                </c:pt>
                <c:pt idx="5610">
                  <c:v>26.666667933265401</c:v>
                </c:pt>
                <c:pt idx="5611">
                  <c:v>20.000000173846864</c:v>
                </c:pt>
                <c:pt idx="5612">
                  <c:v>26.666667933265401</c:v>
                </c:pt>
                <c:pt idx="5613">
                  <c:v>26.666667933265401</c:v>
                </c:pt>
                <c:pt idx="5614">
                  <c:v>20.000000173846864</c:v>
                </c:pt>
                <c:pt idx="5615">
                  <c:v>26.666667933265401</c:v>
                </c:pt>
                <c:pt idx="5616">
                  <c:v>26.666667933265401</c:v>
                </c:pt>
                <c:pt idx="5617">
                  <c:v>20.000000173846864</c:v>
                </c:pt>
                <c:pt idx="5618">
                  <c:v>26.666667933265401</c:v>
                </c:pt>
                <c:pt idx="5619">
                  <c:v>26.666667933265401</c:v>
                </c:pt>
                <c:pt idx="5620">
                  <c:v>20.000000173846864</c:v>
                </c:pt>
                <c:pt idx="5621">
                  <c:v>26.666667933265401</c:v>
                </c:pt>
                <c:pt idx="5622">
                  <c:v>26.666667933265401</c:v>
                </c:pt>
                <c:pt idx="5623">
                  <c:v>26.666667933265401</c:v>
                </c:pt>
                <c:pt idx="5624">
                  <c:v>20.000000173846864</c:v>
                </c:pt>
                <c:pt idx="5625">
                  <c:v>20.000000173846864</c:v>
                </c:pt>
                <c:pt idx="5626">
                  <c:v>26.666667933265401</c:v>
                </c:pt>
                <c:pt idx="5627">
                  <c:v>26.666667933265401</c:v>
                </c:pt>
                <c:pt idx="5628">
                  <c:v>20.000000173846864</c:v>
                </c:pt>
                <c:pt idx="5629">
                  <c:v>26.666667933265401</c:v>
                </c:pt>
                <c:pt idx="5630">
                  <c:v>26.666667933265401</c:v>
                </c:pt>
                <c:pt idx="5631">
                  <c:v>20.000000173846864</c:v>
                </c:pt>
                <c:pt idx="5632">
                  <c:v>26.666667933265401</c:v>
                </c:pt>
                <c:pt idx="5633">
                  <c:v>26.666667933265401</c:v>
                </c:pt>
                <c:pt idx="5634">
                  <c:v>20.000000173846864</c:v>
                </c:pt>
                <c:pt idx="5635">
                  <c:v>20.000000173846864</c:v>
                </c:pt>
                <c:pt idx="5636">
                  <c:v>26.666667933265401</c:v>
                </c:pt>
                <c:pt idx="5637">
                  <c:v>26.666667933265401</c:v>
                </c:pt>
                <c:pt idx="5638">
                  <c:v>20.000000173846864</c:v>
                </c:pt>
                <c:pt idx="5639">
                  <c:v>26.666667933265401</c:v>
                </c:pt>
                <c:pt idx="5640">
                  <c:v>20.000000173846864</c:v>
                </c:pt>
                <c:pt idx="5641">
                  <c:v>26.666667933265401</c:v>
                </c:pt>
                <c:pt idx="5642">
                  <c:v>20.000000173846864</c:v>
                </c:pt>
                <c:pt idx="5643">
                  <c:v>26.666667933265401</c:v>
                </c:pt>
                <c:pt idx="5644">
                  <c:v>26.666667933265401</c:v>
                </c:pt>
                <c:pt idx="5645">
                  <c:v>26.666667933265401</c:v>
                </c:pt>
                <c:pt idx="5646">
                  <c:v>20.000000173846864</c:v>
                </c:pt>
                <c:pt idx="5647">
                  <c:v>26.666667933265401</c:v>
                </c:pt>
                <c:pt idx="5648">
                  <c:v>26.666667933265401</c:v>
                </c:pt>
                <c:pt idx="5649">
                  <c:v>20.000000173846864</c:v>
                </c:pt>
                <c:pt idx="5650">
                  <c:v>26.666667933265401</c:v>
                </c:pt>
                <c:pt idx="5651">
                  <c:v>20.000000173846864</c:v>
                </c:pt>
                <c:pt idx="5652">
                  <c:v>26.666667933265401</c:v>
                </c:pt>
                <c:pt idx="5653">
                  <c:v>20.000000173846864</c:v>
                </c:pt>
                <c:pt idx="5654">
                  <c:v>26.666667933265401</c:v>
                </c:pt>
                <c:pt idx="5655">
                  <c:v>26.666667933265401</c:v>
                </c:pt>
                <c:pt idx="5656">
                  <c:v>26.666667933265401</c:v>
                </c:pt>
                <c:pt idx="5657">
                  <c:v>26.666667933265401</c:v>
                </c:pt>
                <c:pt idx="5658">
                  <c:v>26.666667933265401</c:v>
                </c:pt>
                <c:pt idx="5659">
                  <c:v>26.666667933265401</c:v>
                </c:pt>
                <c:pt idx="5660">
                  <c:v>26.666667933265401</c:v>
                </c:pt>
                <c:pt idx="5661">
                  <c:v>26.666667933265401</c:v>
                </c:pt>
                <c:pt idx="5662">
                  <c:v>26.666667933265401</c:v>
                </c:pt>
                <c:pt idx="5663">
                  <c:v>26.666667933265401</c:v>
                </c:pt>
                <c:pt idx="5664">
                  <c:v>26.666667933265401</c:v>
                </c:pt>
                <c:pt idx="5665">
                  <c:v>26.666667933265401</c:v>
                </c:pt>
                <c:pt idx="5666">
                  <c:v>26.666667933265401</c:v>
                </c:pt>
                <c:pt idx="5667">
                  <c:v>26.666667933265401</c:v>
                </c:pt>
                <c:pt idx="5668">
                  <c:v>26.666667933265401</c:v>
                </c:pt>
                <c:pt idx="5669">
                  <c:v>26.666667933265401</c:v>
                </c:pt>
                <c:pt idx="5670">
                  <c:v>33.333335692683868</c:v>
                </c:pt>
                <c:pt idx="5671">
                  <c:v>26.666667933265401</c:v>
                </c:pt>
                <c:pt idx="5672">
                  <c:v>26.666667933265401</c:v>
                </c:pt>
                <c:pt idx="5673">
                  <c:v>26.666667933265401</c:v>
                </c:pt>
                <c:pt idx="5674">
                  <c:v>26.666667933265401</c:v>
                </c:pt>
                <c:pt idx="5675">
                  <c:v>33.333335692683868</c:v>
                </c:pt>
                <c:pt idx="5676">
                  <c:v>26.666667933265401</c:v>
                </c:pt>
                <c:pt idx="5677">
                  <c:v>26.666667933265401</c:v>
                </c:pt>
                <c:pt idx="5678">
                  <c:v>26.666667933265401</c:v>
                </c:pt>
                <c:pt idx="5679">
                  <c:v>33.333335692683868</c:v>
                </c:pt>
                <c:pt idx="5680">
                  <c:v>26.666667933265401</c:v>
                </c:pt>
                <c:pt idx="5681">
                  <c:v>26.666667933265401</c:v>
                </c:pt>
                <c:pt idx="5682">
                  <c:v>26.666667933265401</c:v>
                </c:pt>
                <c:pt idx="5683">
                  <c:v>26.666667933265401</c:v>
                </c:pt>
                <c:pt idx="5684">
                  <c:v>26.666667933265401</c:v>
                </c:pt>
                <c:pt idx="5685">
                  <c:v>33.333335692683868</c:v>
                </c:pt>
                <c:pt idx="5686">
                  <c:v>20.000000173846864</c:v>
                </c:pt>
                <c:pt idx="5687">
                  <c:v>26.666667933265401</c:v>
                </c:pt>
                <c:pt idx="5688">
                  <c:v>33.333335692683868</c:v>
                </c:pt>
                <c:pt idx="5689">
                  <c:v>33.333335692683868</c:v>
                </c:pt>
                <c:pt idx="5690">
                  <c:v>20.000000173846864</c:v>
                </c:pt>
                <c:pt idx="5691">
                  <c:v>26.666667933265401</c:v>
                </c:pt>
                <c:pt idx="5692">
                  <c:v>33.333335692683868</c:v>
                </c:pt>
                <c:pt idx="5693">
                  <c:v>26.666667933265401</c:v>
                </c:pt>
                <c:pt idx="5694">
                  <c:v>26.666667933265401</c:v>
                </c:pt>
                <c:pt idx="5695">
                  <c:v>26.666667933265401</c:v>
                </c:pt>
                <c:pt idx="5696">
                  <c:v>33.333335692683868</c:v>
                </c:pt>
                <c:pt idx="5697">
                  <c:v>20.000000173846864</c:v>
                </c:pt>
                <c:pt idx="5698">
                  <c:v>33.333335692683868</c:v>
                </c:pt>
                <c:pt idx="5699">
                  <c:v>33.333335692683868</c:v>
                </c:pt>
                <c:pt idx="5700">
                  <c:v>26.666667933265401</c:v>
                </c:pt>
                <c:pt idx="5701">
                  <c:v>26.666667933265401</c:v>
                </c:pt>
                <c:pt idx="5702">
                  <c:v>20.000000173846864</c:v>
                </c:pt>
                <c:pt idx="5703">
                  <c:v>33.333335692683868</c:v>
                </c:pt>
                <c:pt idx="5704">
                  <c:v>33.333335692683868</c:v>
                </c:pt>
                <c:pt idx="5705">
                  <c:v>26.666667933265401</c:v>
                </c:pt>
                <c:pt idx="5706">
                  <c:v>20.000000173846864</c:v>
                </c:pt>
                <c:pt idx="5707">
                  <c:v>40.000003452102327</c:v>
                </c:pt>
                <c:pt idx="5708">
                  <c:v>26.666667933265401</c:v>
                </c:pt>
                <c:pt idx="5709">
                  <c:v>20.000000173846864</c:v>
                </c:pt>
                <c:pt idx="5710">
                  <c:v>26.666667933265401</c:v>
                </c:pt>
                <c:pt idx="5711">
                  <c:v>33.333335692683868</c:v>
                </c:pt>
                <c:pt idx="5712">
                  <c:v>20.000000173846864</c:v>
                </c:pt>
                <c:pt idx="5713">
                  <c:v>26.666667933265401</c:v>
                </c:pt>
                <c:pt idx="5714">
                  <c:v>33.333335692683868</c:v>
                </c:pt>
                <c:pt idx="5715">
                  <c:v>33.333335692683868</c:v>
                </c:pt>
                <c:pt idx="5716">
                  <c:v>20.000000173846864</c:v>
                </c:pt>
                <c:pt idx="5717">
                  <c:v>13.333333966632667</c:v>
                </c:pt>
                <c:pt idx="5718">
                  <c:v>26.666667933265401</c:v>
                </c:pt>
                <c:pt idx="5719">
                  <c:v>33.333335692683868</c:v>
                </c:pt>
                <c:pt idx="5720">
                  <c:v>40.000003452102327</c:v>
                </c:pt>
                <c:pt idx="5721">
                  <c:v>26.666667933265401</c:v>
                </c:pt>
                <c:pt idx="5722">
                  <c:v>33.333335692683868</c:v>
                </c:pt>
                <c:pt idx="5723">
                  <c:v>26.666667933265401</c:v>
                </c:pt>
                <c:pt idx="5724">
                  <c:v>20.000000173846864</c:v>
                </c:pt>
                <c:pt idx="5725">
                  <c:v>26.666667933265401</c:v>
                </c:pt>
                <c:pt idx="5726">
                  <c:v>40.000003452102327</c:v>
                </c:pt>
                <c:pt idx="5727">
                  <c:v>33.333335692683868</c:v>
                </c:pt>
                <c:pt idx="5728">
                  <c:v>20.000000173846864</c:v>
                </c:pt>
                <c:pt idx="5729">
                  <c:v>26.666667933265401</c:v>
                </c:pt>
                <c:pt idx="5730">
                  <c:v>33.333335692683868</c:v>
                </c:pt>
                <c:pt idx="5731">
                  <c:v>20.000000173846864</c:v>
                </c:pt>
                <c:pt idx="5732">
                  <c:v>26.666667933265401</c:v>
                </c:pt>
                <c:pt idx="5733">
                  <c:v>33.333335692683868</c:v>
                </c:pt>
                <c:pt idx="5734">
                  <c:v>26.666667933265401</c:v>
                </c:pt>
                <c:pt idx="5735">
                  <c:v>20.000000173846864</c:v>
                </c:pt>
                <c:pt idx="5736">
                  <c:v>26.666667933265401</c:v>
                </c:pt>
                <c:pt idx="5737">
                  <c:v>33.333335692683868</c:v>
                </c:pt>
                <c:pt idx="5738">
                  <c:v>26.666667933265401</c:v>
                </c:pt>
                <c:pt idx="5739">
                  <c:v>26.666667933265401</c:v>
                </c:pt>
                <c:pt idx="5740">
                  <c:v>33.333335692683868</c:v>
                </c:pt>
                <c:pt idx="5741">
                  <c:v>26.666667933265401</c:v>
                </c:pt>
                <c:pt idx="5742">
                  <c:v>20.000000173846864</c:v>
                </c:pt>
                <c:pt idx="5743">
                  <c:v>33.333335692683868</c:v>
                </c:pt>
                <c:pt idx="5744">
                  <c:v>33.333335692683868</c:v>
                </c:pt>
                <c:pt idx="5745">
                  <c:v>26.666667933265401</c:v>
                </c:pt>
                <c:pt idx="5746">
                  <c:v>20.000000173846864</c:v>
                </c:pt>
                <c:pt idx="5747">
                  <c:v>33.333335692683868</c:v>
                </c:pt>
                <c:pt idx="5748">
                  <c:v>26.666667933265401</c:v>
                </c:pt>
                <c:pt idx="5749">
                  <c:v>33.333335692683868</c:v>
                </c:pt>
                <c:pt idx="5750">
                  <c:v>33.333335692683868</c:v>
                </c:pt>
                <c:pt idx="5751">
                  <c:v>26.666667933265401</c:v>
                </c:pt>
                <c:pt idx="5752">
                  <c:v>33.333335692683868</c:v>
                </c:pt>
                <c:pt idx="5753">
                  <c:v>33.333335692683868</c:v>
                </c:pt>
                <c:pt idx="5754">
                  <c:v>20.000000173846864</c:v>
                </c:pt>
                <c:pt idx="5755">
                  <c:v>33.333335692683868</c:v>
                </c:pt>
                <c:pt idx="5756">
                  <c:v>40.000003452102327</c:v>
                </c:pt>
                <c:pt idx="5757">
                  <c:v>20.000000173846864</c:v>
                </c:pt>
                <c:pt idx="5758">
                  <c:v>20.000000173846864</c:v>
                </c:pt>
                <c:pt idx="5759">
                  <c:v>26.666667933265401</c:v>
                </c:pt>
                <c:pt idx="5760">
                  <c:v>33.333335692683868</c:v>
                </c:pt>
                <c:pt idx="5761">
                  <c:v>46.6666712115208</c:v>
                </c:pt>
                <c:pt idx="5762">
                  <c:v>66.666671385368005</c:v>
                </c:pt>
                <c:pt idx="5763">
                  <c:v>113.33333949248001</c:v>
                </c:pt>
                <c:pt idx="5764">
                  <c:v>200.00002036492</c:v>
                </c:pt>
                <c:pt idx="5765">
                  <c:v>279.99989688396465</c:v>
                </c:pt>
                <c:pt idx="5766">
                  <c:v>319.99982893466938</c:v>
                </c:pt>
                <c:pt idx="5767">
                  <c:v>326.66648427645333</c:v>
                </c:pt>
                <c:pt idx="5768">
                  <c:v>326.66648427645333</c:v>
                </c:pt>
                <c:pt idx="5769">
                  <c:v>306.66651825110131</c:v>
                </c:pt>
                <c:pt idx="5770">
                  <c:v>293.33320756753267</c:v>
                </c:pt>
                <c:pt idx="5771">
                  <c:v>279.99989688396465</c:v>
                </c:pt>
                <c:pt idx="5772">
                  <c:v>259.999930858612</c:v>
                </c:pt>
                <c:pt idx="5773">
                  <c:v>253.333275516828</c:v>
                </c:pt>
                <c:pt idx="5774">
                  <c:v>233.33330949147532</c:v>
                </c:pt>
                <c:pt idx="5775">
                  <c:v>226.66665414969137</c:v>
                </c:pt>
                <c:pt idx="5776">
                  <c:v>219.99999880790736</c:v>
                </c:pt>
                <c:pt idx="5777">
                  <c:v>213.33334346612267</c:v>
                </c:pt>
                <c:pt idx="5778">
                  <c:v>206.66668812433866</c:v>
                </c:pt>
                <c:pt idx="5779">
                  <c:v>193.333352605502</c:v>
                </c:pt>
                <c:pt idx="5780">
                  <c:v>193.333352605502</c:v>
                </c:pt>
                <c:pt idx="5781">
                  <c:v>186.66668484608331</c:v>
                </c:pt>
                <c:pt idx="5782">
                  <c:v>180.00001708666468</c:v>
                </c:pt>
                <c:pt idx="5783">
                  <c:v>180.00001708666468</c:v>
                </c:pt>
                <c:pt idx="5784">
                  <c:v>173.33334932724668</c:v>
                </c:pt>
                <c:pt idx="5785">
                  <c:v>166.66668156782802</c:v>
                </c:pt>
                <c:pt idx="5786">
                  <c:v>160.00001380840931</c:v>
                </c:pt>
                <c:pt idx="5787">
                  <c:v>160.00001380840931</c:v>
                </c:pt>
                <c:pt idx="5788">
                  <c:v>160.00001380840931</c:v>
                </c:pt>
                <c:pt idx="5789">
                  <c:v>160.00001380840931</c:v>
                </c:pt>
                <c:pt idx="5790">
                  <c:v>153.33334604899068</c:v>
                </c:pt>
                <c:pt idx="5791">
                  <c:v>146.66667828957267</c:v>
                </c:pt>
                <c:pt idx="5792">
                  <c:v>146.66667828957267</c:v>
                </c:pt>
                <c:pt idx="5793">
                  <c:v>146.66667828957267</c:v>
                </c:pt>
                <c:pt idx="5794">
                  <c:v>146.66667828957267</c:v>
                </c:pt>
                <c:pt idx="5795">
                  <c:v>146.66667828957267</c:v>
                </c:pt>
                <c:pt idx="5796">
                  <c:v>140.00001053015401</c:v>
                </c:pt>
                <c:pt idx="5797">
                  <c:v>140.00001053015401</c:v>
                </c:pt>
                <c:pt idx="5798">
                  <c:v>133.33334277073533</c:v>
                </c:pt>
                <c:pt idx="5799">
                  <c:v>133.33334277073533</c:v>
                </c:pt>
                <c:pt idx="5800">
                  <c:v>133.33334277073533</c:v>
                </c:pt>
                <c:pt idx="5801">
                  <c:v>133.33334277073533</c:v>
                </c:pt>
                <c:pt idx="5802">
                  <c:v>133.33334277073533</c:v>
                </c:pt>
                <c:pt idx="5803">
                  <c:v>126.66667501131664</c:v>
                </c:pt>
                <c:pt idx="5804">
                  <c:v>126.66667501131664</c:v>
                </c:pt>
                <c:pt idx="5805">
                  <c:v>126.66667501131664</c:v>
                </c:pt>
                <c:pt idx="5806">
                  <c:v>126.66667501131664</c:v>
                </c:pt>
                <c:pt idx="5807">
                  <c:v>126.66667501131664</c:v>
                </c:pt>
                <c:pt idx="5808">
                  <c:v>120.00000725189867</c:v>
                </c:pt>
                <c:pt idx="5809">
                  <c:v>126.66667501131664</c:v>
                </c:pt>
                <c:pt idx="5810">
                  <c:v>120.00000725189867</c:v>
                </c:pt>
                <c:pt idx="5811">
                  <c:v>120.00000725189867</c:v>
                </c:pt>
                <c:pt idx="5812">
                  <c:v>120.00000725189867</c:v>
                </c:pt>
                <c:pt idx="5813">
                  <c:v>120.00000725189867</c:v>
                </c:pt>
                <c:pt idx="5814">
                  <c:v>120.00000725189867</c:v>
                </c:pt>
                <c:pt idx="5815">
                  <c:v>120.00000725189867</c:v>
                </c:pt>
                <c:pt idx="5816">
                  <c:v>120.00000725189867</c:v>
                </c:pt>
                <c:pt idx="5817">
                  <c:v>113.33333949248001</c:v>
                </c:pt>
                <c:pt idx="5818">
                  <c:v>113.33333949248001</c:v>
                </c:pt>
                <c:pt idx="5819">
                  <c:v>120.00000725189867</c:v>
                </c:pt>
                <c:pt idx="5820">
                  <c:v>113.33333949248001</c:v>
                </c:pt>
                <c:pt idx="5821">
                  <c:v>113.33333949248001</c:v>
                </c:pt>
                <c:pt idx="5822">
                  <c:v>113.33333949248001</c:v>
                </c:pt>
                <c:pt idx="5823">
                  <c:v>113.33333949248001</c:v>
                </c:pt>
                <c:pt idx="5824">
                  <c:v>106.66667173306134</c:v>
                </c:pt>
                <c:pt idx="5825">
                  <c:v>113.33333949248001</c:v>
                </c:pt>
                <c:pt idx="5826">
                  <c:v>106.66667173306134</c:v>
                </c:pt>
                <c:pt idx="5827">
                  <c:v>106.66667173306134</c:v>
                </c:pt>
                <c:pt idx="5828">
                  <c:v>106.66667173306134</c:v>
                </c:pt>
                <c:pt idx="5829">
                  <c:v>113.33333949248001</c:v>
                </c:pt>
                <c:pt idx="5830">
                  <c:v>106.66667173306134</c:v>
                </c:pt>
                <c:pt idx="5831">
                  <c:v>100.00001018246</c:v>
                </c:pt>
                <c:pt idx="5832">
                  <c:v>106.66667173306134</c:v>
                </c:pt>
                <c:pt idx="5833">
                  <c:v>106.66667173306134</c:v>
                </c:pt>
                <c:pt idx="5834">
                  <c:v>106.66667173306134</c:v>
                </c:pt>
                <c:pt idx="5835">
                  <c:v>106.66667173306134</c:v>
                </c:pt>
                <c:pt idx="5836">
                  <c:v>100.00001018246</c:v>
                </c:pt>
                <c:pt idx="5837">
                  <c:v>106.66667173306134</c:v>
                </c:pt>
                <c:pt idx="5838">
                  <c:v>100.00001018246</c:v>
                </c:pt>
                <c:pt idx="5839">
                  <c:v>100.00001018246</c:v>
                </c:pt>
                <c:pt idx="5840">
                  <c:v>106.66667173306134</c:v>
                </c:pt>
                <c:pt idx="5841">
                  <c:v>100.00001018246</c:v>
                </c:pt>
                <c:pt idx="5842">
                  <c:v>100.00001018246</c:v>
                </c:pt>
                <c:pt idx="5843">
                  <c:v>106.66667173306134</c:v>
                </c:pt>
                <c:pt idx="5844">
                  <c:v>100.00001018246</c:v>
                </c:pt>
                <c:pt idx="5845">
                  <c:v>100.00001018246</c:v>
                </c:pt>
                <c:pt idx="5846">
                  <c:v>100.00001018246</c:v>
                </c:pt>
                <c:pt idx="5847">
                  <c:v>100.00001018246</c:v>
                </c:pt>
                <c:pt idx="5848">
                  <c:v>100.00001018246</c:v>
                </c:pt>
                <c:pt idx="5849">
                  <c:v>100.00001018246</c:v>
                </c:pt>
                <c:pt idx="5850">
                  <c:v>100.00001018246</c:v>
                </c:pt>
                <c:pt idx="5851">
                  <c:v>93.333342423041344</c:v>
                </c:pt>
                <c:pt idx="5852">
                  <c:v>100.00001018246</c:v>
                </c:pt>
                <c:pt idx="5853">
                  <c:v>100.00001018246</c:v>
                </c:pt>
                <c:pt idx="5854">
                  <c:v>100.00001018246</c:v>
                </c:pt>
                <c:pt idx="5855">
                  <c:v>100.00001018246</c:v>
                </c:pt>
                <c:pt idx="5856">
                  <c:v>100.00001018246</c:v>
                </c:pt>
                <c:pt idx="5857">
                  <c:v>93.333342423041344</c:v>
                </c:pt>
                <c:pt idx="5858">
                  <c:v>100.00001018246</c:v>
                </c:pt>
                <c:pt idx="5859">
                  <c:v>93.333342423041344</c:v>
                </c:pt>
                <c:pt idx="5860">
                  <c:v>100.00001018246</c:v>
                </c:pt>
                <c:pt idx="5861">
                  <c:v>93.333342423041344</c:v>
                </c:pt>
                <c:pt idx="5862">
                  <c:v>100.00001018246</c:v>
                </c:pt>
                <c:pt idx="5863">
                  <c:v>93.333342423041344</c:v>
                </c:pt>
                <c:pt idx="5864">
                  <c:v>100.00001018246</c:v>
                </c:pt>
                <c:pt idx="5865">
                  <c:v>93.333342423041344</c:v>
                </c:pt>
                <c:pt idx="5866">
                  <c:v>93.333342423041344</c:v>
                </c:pt>
                <c:pt idx="5867">
                  <c:v>100.00001018246</c:v>
                </c:pt>
                <c:pt idx="5868">
                  <c:v>93.333342423041344</c:v>
                </c:pt>
                <c:pt idx="5869">
                  <c:v>86.66667466362334</c:v>
                </c:pt>
                <c:pt idx="5870">
                  <c:v>100.00001018246</c:v>
                </c:pt>
                <c:pt idx="5871">
                  <c:v>93.333342423041344</c:v>
                </c:pt>
                <c:pt idx="5872">
                  <c:v>93.333342423041344</c:v>
                </c:pt>
                <c:pt idx="5873">
                  <c:v>93.333342423041344</c:v>
                </c:pt>
                <c:pt idx="5874">
                  <c:v>93.333342423041344</c:v>
                </c:pt>
                <c:pt idx="5875">
                  <c:v>86.66667466362334</c:v>
                </c:pt>
                <c:pt idx="5876">
                  <c:v>93.333342423041344</c:v>
                </c:pt>
                <c:pt idx="5877">
                  <c:v>93.333342423041344</c:v>
                </c:pt>
                <c:pt idx="5878">
                  <c:v>86.66667466362334</c:v>
                </c:pt>
                <c:pt idx="5879">
                  <c:v>93.333342423041344</c:v>
                </c:pt>
                <c:pt idx="5880">
                  <c:v>86.66667466362334</c:v>
                </c:pt>
                <c:pt idx="5881">
                  <c:v>93.333342423041344</c:v>
                </c:pt>
                <c:pt idx="5882">
                  <c:v>86.66667466362334</c:v>
                </c:pt>
                <c:pt idx="5883">
                  <c:v>93.333342423041344</c:v>
                </c:pt>
                <c:pt idx="5884">
                  <c:v>86.66667466362334</c:v>
                </c:pt>
                <c:pt idx="5885">
                  <c:v>93.333342423041344</c:v>
                </c:pt>
                <c:pt idx="5886">
                  <c:v>86.66667466362334</c:v>
                </c:pt>
                <c:pt idx="5887">
                  <c:v>86.66667466362334</c:v>
                </c:pt>
                <c:pt idx="5888">
                  <c:v>86.66667466362334</c:v>
                </c:pt>
                <c:pt idx="5889">
                  <c:v>86.66667466362334</c:v>
                </c:pt>
                <c:pt idx="5890">
                  <c:v>93.333342423041344</c:v>
                </c:pt>
                <c:pt idx="5891">
                  <c:v>86.66667466362334</c:v>
                </c:pt>
                <c:pt idx="5892">
                  <c:v>86.66667466362334</c:v>
                </c:pt>
                <c:pt idx="5893">
                  <c:v>86.66667466362334</c:v>
                </c:pt>
                <c:pt idx="5894">
                  <c:v>86.66667466362334</c:v>
                </c:pt>
                <c:pt idx="5895">
                  <c:v>80.000006904204653</c:v>
                </c:pt>
                <c:pt idx="5896">
                  <c:v>86.66667466362334</c:v>
                </c:pt>
                <c:pt idx="5897">
                  <c:v>86.66667466362334</c:v>
                </c:pt>
                <c:pt idx="5898">
                  <c:v>86.66667466362334</c:v>
                </c:pt>
                <c:pt idx="5899">
                  <c:v>80.000006904204653</c:v>
                </c:pt>
                <c:pt idx="5900">
                  <c:v>86.66667466362334</c:v>
                </c:pt>
                <c:pt idx="5901">
                  <c:v>86.66667466362334</c:v>
                </c:pt>
                <c:pt idx="5902">
                  <c:v>80.000006904204653</c:v>
                </c:pt>
                <c:pt idx="5903">
                  <c:v>86.66667466362334</c:v>
                </c:pt>
                <c:pt idx="5904">
                  <c:v>86.66667466362334</c:v>
                </c:pt>
                <c:pt idx="5905">
                  <c:v>80.000006904204653</c:v>
                </c:pt>
                <c:pt idx="5906">
                  <c:v>86.66667466362334</c:v>
                </c:pt>
                <c:pt idx="5907">
                  <c:v>80.000006904204653</c:v>
                </c:pt>
                <c:pt idx="5908">
                  <c:v>80.000006904204653</c:v>
                </c:pt>
                <c:pt idx="5909">
                  <c:v>86.66667466362334</c:v>
                </c:pt>
                <c:pt idx="5910">
                  <c:v>80.000006904204653</c:v>
                </c:pt>
                <c:pt idx="5911">
                  <c:v>80.000006904204653</c:v>
                </c:pt>
                <c:pt idx="5912">
                  <c:v>86.66667466362334</c:v>
                </c:pt>
                <c:pt idx="5913">
                  <c:v>80.000006904204653</c:v>
                </c:pt>
                <c:pt idx="5914">
                  <c:v>80.000006904204653</c:v>
                </c:pt>
                <c:pt idx="5915">
                  <c:v>86.66667466362334</c:v>
                </c:pt>
                <c:pt idx="5916">
                  <c:v>80.000006904204653</c:v>
                </c:pt>
                <c:pt idx="5917">
                  <c:v>80.000006904204653</c:v>
                </c:pt>
                <c:pt idx="5918">
                  <c:v>80.000006904204653</c:v>
                </c:pt>
                <c:pt idx="5919">
                  <c:v>80.000006904204653</c:v>
                </c:pt>
                <c:pt idx="5920">
                  <c:v>73.333339144785995</c:v>
                </c:pt>
                <c:pt idx="5921">
                  <c:v>80.000006904204653</c:v>
                </c:pt>
                <c:pt idx="5922">
                  <c:v>80.000006904204653</c:v>
                </c:pt>
                <c:pt idx="5923">
                  <c:v>80.000006904204653</c:v>
                </c:pt>
                <c:pt idx="5924">
                  <c:v>73.333339144785995</c:v>
                </c:pt>
                <c:pt idx="5925">
                  <c:v>80.000006904204653</c:v>
                </c:pt>
                <c:pt idx="5926">
                  <c:v>73.333339144785995</c:v>
                </c:pt>
                <c:pt idx="5927">
                  <c:v>80.000006904204653</c:v>
                </c:pt>
                <c:pt idx="5928">
                  <c:v>80.000006904204653</c:v>
                </c:pt>
                <c:pt idx="5929">
                  <c:v>73.333339144785995</c:v>
                </c:pt>
                <c:pt idx="5930">
                  <c:v>80.000006904204653</c:v>
                </c:pt>
                <c:pt idx="5931">
                  <c:v>73.333339144785995</c:v>
                </c:pt>
                <c:pt idx="5932">
                  <c:v>73.333339144785995</c:v>
                </c:pt>
                <c:pt idx="5933">
                  <c:v>80.000006904204653</c:v>
                </c:pt>
                <c:pt idx="5934">
                  <c:v>73.333339144785995</c:v>
                </c:pt>
                <c:pt idx="5935">
                  <c:v>80.000006904204653</c:v>
                </c:pt>
                <c:pt idx="5936">
                  <c:v>73.333339144785995</c:v>
                </c:pt>
                <c:pt idx="5937">
                  <c:v>73.333339144785995</c:v>
                </c:pt>
                <c:pt idx="5938">
                  <c:v>73.333339144785995</c:v>
                </c:pt>
                <c:pt idx="5939">
                  <c:v>73.333339144785995</c:v>
                </c:pt>
                <c:pt idx="5940">
                  <c:v>80.000006904204653</c:v>
                </c:pt>
                <c:pt idx="5941">
                  <c:v>73.333339144785995</c:v>
                </c:pt>
                <c:pt idx="5942">
                  <c:v>73.333339144785995</c:v>
                </c:pt>
                <c:pt idx="5943">
                  <c:v>73.333339144785995</c:v>
                </c:pt>
                <c:pt idx="5944">
                  <c:v>73.333339144785995</c:v>
                </c:pt>
                <c:pt idx="5945">
                  <c:v>73.333339144785995</c:v>
                </c:pt>
                <c:pt idx="5946">
                  <c:v>73.333339144785995</c:v>
                </c:pt>
                <c:pt idx="5947">
                  <c:v>73.333339144785995</c:v>
                </c:pt>
                <c:pt idx="5948">
                  <c:v>73.333339144785995</c:v>
                </c:pt>
                <c:pt idx="5949">
                  <c:v>80.000006904204653</c:v>
                </c:pt>
                <c:pt idx="5950">
                  <c:v>73.333339144785995</c:v>
                </c:pt>
                <c:pt idx="5951">
                  <c:v>73.333339144785995</c:v>
                </c:pt>
                <c:pt idx="5952">
                  <c:v>73.333339144785995</c:v>
                </c:pt>
                <c:pt idx="5953">
                  <c:v>73.333339144785995</c:v>
                </c:pt>
                <c:pt idx="5954">
                  <c:v>73.333339144785995</c:v>
                </c:pt>
                <c:pt idx="5955">
                  <c:v>73.333339144785995</c:v>
                </c:pt>
                <c:pt idx="5956">
                  <c:v>73.333339144785995</c:v>
                </c:pt>
                <c:pt idx="5957">
                  <c:v>73.333339144785995</c:v>
                </c:pt>
                <c:pt idx="5958">
                  <c:v>73.333339144785995</c:v>
                </c:pt>
                <c:pt idx="5959">
                  <c:v>73.333339144785995</c:v>
                </c:pt>
                <c:pt idx="5960">
                  <c:v>66.666671385368005</c:v>
                </c:pt>
                <c:pt idx="5961">
                  <c:v>73.333339144785995</c:v>
                </c:pt>
                <c:pt idx="5962">
                  <c:v>73.333339144785995</c:v>
                </c:pt>
                <c:pt idx="5963">
                  <c:v>73.333339144785995</c:v>
                </c:pt>
                <c:pt idx="5964">
                  <c:v>66.666671385368005</c:v>
                </c:pt>
                <c:pt idx="5965">
                  <c:v>73.333339144785995</c:v>
                </c:pt>
                <c:pt idx="5966">
                  <c:v>66.666671385368005</c:v>
                </c:pt>
                <c:pt idx="5967">
                  <c:v>73.333339144785995</c:v>
                </c:pt>
                <c:pt idx="5968">
                  <c:v>73.333339144785995</c:v>
                </c:pt>
                <c:pt idx="5969">
                  <c:v>66.666671385368005</c:v>
                </c:pt>
                <c:pt idx="5970">
                  <c:v>73.333339144785995</c:v>
                </c:pt>
                <c:pt idx="5971">
                  <c:v>66.666671385368005</c:v>
                </c:pt>
                <c:pt idx="5972">
                  <c:v>66.666671385368005</c:v>
                </c:pt>
                <c:pt idx="5973">
                  <c:v>73.333339144785995</c:v>
                </c:pt>
                <c:pt idx="5974">
                  <c:v>66.666671385368005</c:v>
                </c:pt>
                <c:pt idx="5975">
                  <c:v>66.666671385368005</c:v>
                </c:pt>
                <c:pt idx="5976">
                  <c:v>73.333339144785995</c:v>
                </c:pt>
                <c:pt idx="5977">
                  <c:v>66.666671385368005</c:v>
                </c:pt>
                <c:pt idx="5978">
                  <c:v>66.666671385368005</c:v>
                </c:pt>
                <c:pt idx="5979">
                  <c:v>66.666671385368005</c:v>
                </c:pt>
                <c:pt idx="5980">
                  <c:v>66.666671385368005</c:v>
                </c:pt>
                <c:pt idx="5981">
                  <c:v>66.666671385368005</c:v>
                </c:pt>
                <c:pt idx="5982">
                  <c:v>66.666671385368005</c:v>
                </c:pt>
                <c:pt idx="5983">
                  <c:v>66.666671385368005</c:v>
                </c:pt>
                <c:pt idx="5984">
                  <c:v>66.666671385368005</c:v>
                </c:pt>
                <c:pt idx="5985">
                  <c:v>60.000003625949198</c:v>
                </c:pt>
                <c:pt idx="5986">
                  <c:v>66.666671385368005</c:v>
                </c:pt>
                <c:pt idx="5987">
                  <c:v>66.666671385368005</c:v>
                </c:pt>
                <c:pt idx="5988">
                  <c:v>66.666671385368005</c:v>
                </c:pt>
                <c:pt idx="5989">
                  <c:v>66.666671385368005</c:v>
                </c:pt>
                <c:pt idx="5990">
                  <c:v>60.000003625949198</c:v>
                </c:pt>
                <c:pt idx="5991">
                  <c:v>66.666671385368005</c:v>
                </c:pt>
                <c:pt idx="5992">
                  <c:v>66.666671385368005</c:v>
                </c:pt>
                <c:pt idx="5993">
                  <c:v>60.000003625949198</c:v>
                </c:pt>
                <c:pt idx="5994">
                  <c:v>66.666671385368005</c:v>
                </c:pt>
                <c:pt idx="5995">
                  <c:v>66.666671385368005</c:v>
                </c:pt>
                <c:pt idx="5996">
                  <c:v>60.000003625949198</c:v>
                </c:pt>
                <c:pt idx="5997">
                  <c:v>66.666671385368005</c:v>
                </c:pt>
                <c:pt idx="5998">
                  <c:v>60.000003625949198</c:v>
                </c:pt>
                <c:pt idx="5999">
                  <c:v>66.666671385368005</c:v>
                </c:pt>
                <c:pt idx="6000">
                  <c:v>60.000003625949198</c:v>
                </c:pt>
                <c:pt idx="6001">
                  <c:v>66.666671385368005</c:v>
                </c:pt>
                <c:pt idx="6002">
                  <c:v>60.000003625949198</c:v>
                </c:pt>
                <c:pt idx="6003">
                  <c:v>66.666671385368005</c:v>
                </c:pt>
                <c:pt idx="6004">
                  <c:v>60.000003625949198</c:v>
                </c:pt>
                <c:pt idx="6005">
                  <c:v>60.000003625949198</c:v>
                </c:pt>
                <c:pt idx="6006">
                  <c:v>66.666671385368005</c:v>
                </c:pt>
                <c:pt idx="6007">
                  <c:v>60.000003625949198</c:v>
                </c:pt>
                <c:pt idx="6008">
                  <c:v>66.666671385368005</c:v>
                </c:pt>
                <c:pt idx="6009">
                  <c:v>60.000003625949198</c:v>
                </c:pt>
                <c:pt idx="6010">
                  <c:v>60.000003625949198</c:v>
                </c:pt>
                <c:pt idx="6011">
                  <c:v>66.666671385368005</c:v>
                </c:pt>
                <c:pt idx="6012">
                  <c:v>60.000003625949198</c:v>
                </c:pt>
                <c:pt idx="6013">
                  <c:v>60.000003625949198</c:v>
                </c:pt>
                <c:pt idx="6014">
                  <c:v>66.666671385368005</c:v>
                </c:pt>
                <c:pt idx="6015">
                  <c:v>60.000003625949198</c:v>
                </c:pt>
                <c:pt idx="6016">
                  <c:v>60.000003625949198</c:v>
                </c:pt>
                <c:pt idx="6017">
                  <c:v>60.000003625949198</c:v>
                </c:pt>
                <c:pt idx="6018">
                  <c:v>60.000003625949198</c:v>
                </c:pt>
                <c:pt idx="6019">
                  <c:v>60.000003625949198</c:v>
                </c:pt>
                <c:pt idx="6020">
                  <c:v>60.000003625949198</c:v>
                </c:pt>
                <c:pt idx="6021">
                  <c:v>60.000003625949198</c:v>
                </c:pt>
                <c:pt idx="6022">
                  <c:v>60.000003625949198</c:v>
                </c:pt>
                <c:pt idx="6023">
                  <c:v>60.000003625949198</c:v>
                </c:pt>
                <c:pt idx="6024">
                  <c:v>60.000003625949198</c:v>
                </c:pt>
                <c:pt idx="6025">
                  <c:v>66.666671385368005</c:v>
                </c:pt>
                <c:pt idx="6026">
                  <c:v>60.000003625949198</c:v>
                </c:pt>
                <c:pt idx="6027">
                  <c:v>60.000003625949198</c:v>
                </c:pt>
                <c:pt idx="6028">
                  <c:v>60.000003625949198</c:v>
                </c:pt>
                <c:pt idx="6029">
                  <c:v>60.000003625949198</c:v>
                </c:pt>
                <c:pt idx="6030">
                  <c:v>53.333335866530739</c:v>
                </c:pt>
                <c:pt idx="6031">
                  <c:v>60.000003625949198</c:v>
                </c:pt>
                <c:pt idx="6032">
                  <c:v>60.000003625949198</c:v>
                </c:pt>
                <c:pt idx="6033">
                  <c:v>66.666671385368005</c:v>
                </c:pt>
                <c:pt idx="6034">
                  <c:v>53.333335866530739</c:v>
                </c:pt>
                <c:pt idx="6035">
                  <c:v>60.000003625949198</c:v>
                </c:pt>
                <c:pt idx="6036">
                  <c:v>60.000003625949198</c:v>
                </c:pt>
                <c:pt idx="6037">
                  <c:v>60.000003625949198</c:v>
                </c:pt>
                <c:pt idx="6038">
                  <c:v>60.000003625949198</c:v>
                </c:pt>
                <c:pt idx="6039">
                  <c:v>60.000003625949198</c:v>
                </c:pt>
                <c:pt idx="6040">
                  <c:v>60.000003625949198</c:v>
                </c:pt>
                <c:pt idx="6041">
                  <c:v>60.000003625949198</c:v>
                </c:pt>
                <c:pt idx="6042">
                  <c:v>60.000003625949198</c:v>
                </c:pt>
                <c:pt idx="6043">
                  <c:v>60.000003625949198</c:v>
                </c:pt>
                <c:pt idx="6044">
                  <c:v>60.000003625949198</c:v>
                </c:pt>
                <c:pt idx="6045">
                  <c:v>60.000003625949198</c:v>
                </c:pt>
                <c:pt idx="6046">
                  <c:v>60.000003625949198</c:v>
                </c:pt>
                <c:pt idx="6047">
                  <c:v>60.000003625949198</c:v>
                </c:pt>
                <c:pt idx="6048">
                  <c:v>60.000003625949198</c:v>
                </c:pt>
                <c:pt idx="6049">
                  <c:v>60.000003625949198</c:v>
                </c:pt>
                <c:pt idx="6050">
                  <c:v>60.000003625949198</c:v>
                </c:pt>
                <c:pt idx="6051">
                  <c:v>60.000003625949198</c:v>
                </c:pt>
                <c:pt idx="6052">
                  <c:v>60.000003625949198</c:v>
                </c:pt>
                <c:pt idx="6053">
                  <c:v>53.333335866530739</c:v>
                </c:pt>
                <c:pt idx="6054">
                  <c:v>66.666671385368005</c:v>
                </c:pt>
                <c:pt idx="6055">
                  <c:v>60.000003625949198</c:v>
                </c:pt>
                <c:pt idx="6056">
                  <c:v>53.333335866530739</c:v>
                </c:pt>
                <c:pt idx="6057">
                  <c:v>60.000003625949198</c:v>
                </c:pt>
                <c:pt idx="6058">
                  <c:v>60.000003625949198</c:v>
                </c:pt>
                <c:pt idx="6059">
                  <c:v>60.000003625949198</c:v>
                </c:pt>
                <c:pt idx="6060">
                  <c:v>60.000003625949198</c:v>
                </c:pt>
                <c:pt idx="6061">
                  <c:v>60.000003625949198</c:v>
                </c:pt>
                <c:pt idx="6062">
                  <c:v>60.000003625949198</c:v>
                </c:pt>
                <c:pt idx="6063">
                  <c:v>60.000003625949198</c:v>
                </c:pt>
                <c:pt idx="6064">
                  <c:v>53.333335866530739</c:v>
                </c:pt>
                <c:pt idx="6065">
                  <c:v>60.000003625949198</c:v>
                </c:pt>
                <c:pt idx="6066">
                  <c:v>60.000003625949198</c:v>
                </c:pt>
                <c:pt idx="6067">
                  <c:v>60.000003625949198</c:v>
                </c:pt>
                <c:pt idx="6068">
                  <c:v>60.000003625949198</c:v>
                </c:pt>
                <c:pt idx="6069">
                  <c:v>60.000003625949198</c:v>
                </c:pt>
                <c:pt idx="6070">
                  <c:v>60.000003625949198</c:v>
                </c:pt>
                <c:pt idx="6071">
                  <c:v>53.333335866530739</c:v>
                </c:pt>
                <c:pt idx="6072">
                  <c:v>60.000003625949198</c:v>
                </c:pt>
                <c:pt idx="6073">
                  <c:v>60.000003625949198</c:v>
                </c:pt>
                <c:pt idx="6074">
                  <c:v>53.333335866530739</c:v>
                </c:pt>
                <c:pt idx="6075">
                  <c:v>60.000003625949198</c:v>
                </c:pt>
                <c:pt idx="6076">
                  <c:v>60.000003625949198</c:v>
                </c:pt>
                <c:pt idx="6077">
                  <c:v>53.333335866530739</c:v>
                </c:pt>
                <c:pt idx="6078">
                  <c:v>60.000003625949198</c:v>
                </c:pt>
                <c:pt idx="6079">
                  <c:v>53.333335866530739</c:v>
                </c:pt>
                <c:pt idx="6080">
                  <c:v>60.000003625949198</c:v>
                </c:pt>
                <c:pt idx="6081">
                  <c:v>60.000003625949198</c:v>
                </c:pt>
                <c:pt idx="6082">
                  <c:v>53.333335866530739</c:v>
                </c:pt>
                <c:pt idx="6083">
                  <c:v>60.000003625949198</c:v>
                </c:pt>
                <c:pt idx="6084">
                  <c:v>53.333335866530739</c:v>
                </c:pt>
                <c:pt idx="6085">
                  <c:v>60.000003625949198</c:v>
                </c:pt>
                <c:pt idx="6086">
                  <c:v>60.000003625949198</c:v>
                </c:pt>
                <c:pt idx="6087">
                  <c:v>53.333335866530739</c:v>
                </c:pt>
                <c:pt idx="6088">
                  <c:v>60.000003625949198</c:v>
                </c:pt>
                <c:pt idx="6089">
                  <c:v>60.000003625949198</c:v>
                </c:pt>
                <c:pt idx="6090">
                  <c:v>53.333335866530739</c:v>
                </c:pt>
                <c:pt idx="6091">
                  <c:v>60.000003625949198</c:v>
                </c:pt>
                <c:pt idx="6092">
                  <c:v>60.000003625949198</c:v>
                </c:pt>
                <c:pt idx="6093">
                  <c:v>53.333335866530739</c:v>
                </c:pt>
                <c:pt idx="6094">
                  <c:v>60.000003625949198</c:v>
                </c:pt>
                <c:pt idx="6095">
                  <c:v>60.000003625949198</c:v>
                </c:pt>
                <c:pt idx="6096">
                  <c:v>53.333335866530739</c:v>
                </c:pt>
                <c:pt idx="6097">
                  <c:v>60.000003625949198</c:v>
                </c:pt>
                <c:pt idx="6098">
                  <c:v>60.000003625949198</c:v>
                </c:pt>
                <c:pt idx="6099">
                  <c:v>53.333335866530739</c:v>
                </c:pt>
                <c:pt idx="6100">
                  <c:v>60.000003625949198</c:v>
                </c:pt>
                <c:pt idx="6101">
                  <c:v>60.000003625949198</c:v>
                </c:pt>
                <c:pt idx="6102">
                  <c:v>53.333335866530739</c:v>
                </c:pt>
                <c:pt idx="6103">
                  <c:v>60.000003625949198</c:v>
                </c:pt>
                <c:pt idx="6104">
                  <c:v>60.000003625949198</c:v>
                </c:pt>
                <c:pt idx="6105">
                  <c:v>53.333335866530739</c:v>
                </c:pt>
                <c:pt idx="6106">
                  <c:v>60.000003625949198</c:v>
                </c:pt>
                <c:pt idx="6107">
                  <c:v>60.000003625949198</c:v>
                </c:pt>
                <c:pt idx="6108">
                  <c:v>53.333335866530739</c:v>
                </c:pt>
                <c:pt idx="6109">
                  <c:v>60.000003625949198</c:v>
                </c:pt>
                <c:pt idx="6110">
                  <c:v>53.333335866530739</c:v>
                </c:pt>
                <c:pt idx="6111">
                  <c:v>60.000003625949198</c:v>
                </c:pt>
                <c:pt idx="6112">
                  <c:v>53.333335866530739</c:v>
                </c:pt>
                <c:pt idx="6113">
                  <c:v>60.000003625949198</c:v>
                </c:pt>
                <c:pt idx="6114">
                  <c:v>53.333335866530739</c:v>
                </c:pt>
                <c:pt idx="6115">
                  <c:v>60.000003625949198</c:v>
                </c:pt>
                <c:pt idx="6116">
                  <c:v>53.333335866530739</c:v>
                </c:pt>
                <c:pt idx="6117">
                  <c:v>53.333335866530739</c:v>
                </c:pt>
                <c:pt idx="6118">
                  <c:v>60.000003625949198</c:v>
                </c:pt>
                <c:pt idx="6119">
                  <c:v>53.333335866530739</c:v>
                </c:pt>
                <c:pt idx="6120">
                  <c:v>53.333335866530739</c:v>
                </c:pt>
                <c:pt idx="6121">
                  <c:v>60.000003625949198</c:v>
                </c:pt>
                <c:pt idx="6122">
                  <c:v>53.333335866530739</c:v>
                </c:pt>
                <c:pt idx="6123">
                  <c:v>53.333335866530739</c:v>
                </c:pt>
                <c:pt idx="6124">
                  <c:v>53.333335866530739</c:v>
                </c:pt>
                <c:pt idx="6125">
                  <c:v>60.000003625949198</c:v>
                </c:pt>
                <c:pt idx="6126">
                  <c:v>53.333335866530739</c:v>
                </c:pt>
                <c:pt idx="6127">
                  <c:v>53.333335866530739</c:v>
                </c:pt>
                <c:pt idx="6128">
                  <c:v>53.333335866530739</c:v>
                </c:pt>
                <c:pt idx="6129">
                  <c:v>53.333335866530739</c:v>
                </c:pt>
                <c:pt idx="6130">
                  <c:v>53.333335866530739</c:v>
                </c:pt>
                <c:pt idx="6131">
                  <c:v>53.333335866530739</c:v>
                </c:pt>
                <c:pt idx="6132">
                  <c:v>53.333335866530739</c:v>
                </c:pt>
                <c:pt idx="6133">
                  <c:v>53.333335866530739</c:v>
                </c:pt>
                <c:pt idx="6134">
                  <c:v>53.333335866530739</c:v>
                </c:pt>
                <c:pt idx="6135">
                  <c:v>53.333335866530739</c:v>
                </c:pt>
                <c:pt idx="6136">
                  <c:v>53.333335866530739</c:v>
                </c:pt>
                <c:pt idx="6137">
                  <c:v>53.333335866530739</c:v>
                </c:pt>
                <c:pt idx="6138">
                  <c:v>53.333335866530739</c:v>
                </c:pt>
                <c:pt idx="6139">
                  <c:v>46.6666712115208</c:v>
                </c:pt>
                <c:pt idx="6140">
                  <c:v>53.333335866530739</c:v>
                </c:pt>
                <c:pt idx="6141">
                  <c:v>53.333335866530739</c:v>
                </c:pt>
                <c:pt idx="6142">
                  <c:v>46.6666712115208</c:v>
                </c:pt>
                <c:pt idx="6143">
                  <c:v>53.333335866530739</c:v>
                </c:pt>
                <c:pt idx="6144">
                  <c:v>53.333335866530739</c:v>
                </c:pt>
                <c:pt idx="6145">
                  <c:v>46.6666712115208</c:v>
                </c:pt>
                <c:pt idx="6146">
                  <c:v>53.333335866530739</c:v>
                </c:pt>
                <c:pt idx="6147">
                  <c:v>53.333335866530739</c:v>
                </c:pt>
                <c:pt idx="6148">
                  <c:v>46.6666712115208</c:v>
                </c:pt>
                <c:pt idx="6149">
                  <c:v>53.333335866530739</c:v>
                </c:pt>
                <c:pt idx="6150">
                  <c:v>46.6666712115208</c:v>
                </c:pt>
                <c:pt idx="6151">
                  <c:v>46.6666712115208</c:v>
                </c:pt>
                <c:pt idx="6152">
                  <c:v>53.333335866530739</c:v>
                </c:pt>
                <c:pt idx="6153">
                  <c:v>46.6666712115208</c:v>
                </c:pt>
                <c:pt idx="6154">
                  <c:v>46.6666712115208</c:v>
                </c:pt>
                <c:pt idx="6155">
                  <c:v>53.333335866530739</c:v>
                </c:pt>
                <c:pt idx="6156">
                  <c:v>46.6666712115208</c:v>
                </c:pt>
                <c:pt idx="6157">
                  <c:v>46.6666712115208</c:v>
                </c:pt>
                <c:pt idx="6158">
                  <c:v>46.6666712115208</c:v>
                </c:pt>
                <c:pt idx="6159">
                  <c:v>46.6666712115208</c:v>
                </c:pt>
                <c:pt idx="6160">
                  <c:v>46.6666712115208</c:v>
                </c:pt>
                <c:pt idx="6161">
                  <c:v>46.6666712115208</c:v>
                </c:pt>
                <c:pt idx="6162">
                  <c:v>46.6666712115208</c:v>
                </c:pt>
                <c:pt idx="6163">
                  <c:v>46.6666712115208</c:v>
                </c:pt>
                <c:pt idx="6164">
                  <c:v>46.6666712115208</c:v>
                </c:pt>
                <c:pt idx="6165">
                  <c:v>46.6666712115208</c:v>
                </c:pt>
                <c:pt idx="6166">
                  <c:v>46.6666712115208</c:v>
                </c:pt>
                <c:pt idx="6167">
                  <c:v>46.6666712115208</c:v>
                </c:pt>
                <c:pt idx="6168">
                  <c:v>46.6666712115208</c:v>
                </c:pt>
                <c:pt idx="6169">
                  <c:v>40.000003452102327</c:v>
                </c:pt>
                <c:pt idx="6170">
                  <c:v>46.6666712115208</c:v>
                </c:pt>
                <c:pt idx="6171">
                  <c:v>46.6666712115208</c:v>
                </c:pt>
                <c:pt idx="6172">
                  <c:v>46.6666712115208</c:v>
                </c:pt>
                <c:pt idx="6173">
                  <c:v>40.000003452102327</c:v>
                </c:pt>
                <c:pt idx="6174">
                  <c:v>46.6666712115208</c:v>
                </c:pt>
                <c:pt idx="6175">
                  <c:v>46.6666712115208</c:v>
                </c:pt>
                <c:pt idx="6176">
                  <c:v>40.000003452102327</c:v>
                </c:pt>
                <c:pt idx="6177">
                  <c:v>46.6666712115208</c:v>
                </c:pt>
                <c:pt idx="6178">
                  <c:v>40.000003452102327</c:v>
                </c:pt>
                <c:pt idx="6179">
                  <c:v>46.6666712115208</c:v>
                </c:pt>
                <c:pt idx="6180">
                  <c:v>40.000003452102327</c:v>
                </c:pt>
                <c:pt idx="6181">
                  <c:v>46.6666712115208</c:v>
                </c:pt>
                <c:pt idx="6182">
                  <c:v>40.000003452102327</c:v>
                </c:pt>
                <c:pt idx="6183">
                  <c:v>46.6666712115208</c:v>
                </c:pt>
                <c:pt idx="6184">
                  <c:v>40.000003452102327</c:v>
                </c:pt>
                <c:pt idx="6185">
                  <c:v>46.6666712115208</c:v>
                </c:pt>
                <c:pt idx="6186">
                  <c:v>40.000003452102327</c:v>
                </c:pt>
                <c:pt idx="6187">
                  <c:v>46.6666712115208</c:v>
                </c:pt>
                <c:pt idx="6188">
                  <c:v>40.000003452102327</c:v>
                </c:pt>
                <c:pt idx="6189">
                  <c:v>46.6666712115208</c:v>
                </c:pt>
                <c:pt idx="6190">
                  <c:v>40.000003452102327</c:v>
                </c:pt>
                <c:pt idx="6191">
                  <c:v>46.6666712115208</c:v>
                </c:pt>
                <c:pt idx="6192">
                  <c:v>40.000003452102327</c:v>
                </c:pt>
                <c:pt idx="6193">
                  <c:v>40.000003452102327</c:v>
                </c:pt>
                <c:pt idx="6194">
                  <c:v>46.6666712115208</c:v>
                </c:pt>
                <c:pt idx="6195">
                  <c:v>40.000003452102327</c:v>
                </c:pt>
                <c:pt idx="6196">
                  <c:v>46.6666712115208</c:v>
                </c:pt>
                <c:pt idx="6197">
                  <c:v>40.000003452102327</c:v>
                </c:pt>
                <c:pt idx="6198">
                  <c:v>40.000003452102327</c:v>
                </c:pt>
                <c:pt idx="6199">
                  <c:v>46.6666712115208</c:v>
                </c:pt>
                <c:pt idx="6200">
                  <c:v>40.000003452102327</c:v>
                </c:pt>
                <c:pt idx="6201">
                  <c:v>40.000003452102327</c:v>
                </c:pt>
                <c:pt idx="6202">
                  <c:v>46.6666712115208</c:v>
                </c:pt>
                <c:pt idx="6203">
                  <c:v>40.000003452102327</c:v>
                </c:pt>
                <c:pt idx="6204">
                  <c:v>40.000003452102327</c:v>
                </c:pt>
                <c:pt idx="6205">
                  <c:v>46.6666712115208</c:v>
                </c:pt>
                <c:pt idx="6206">
                  <c:v>40.000003452102327</c:v>
                </c:pt>
                <c:pt idx="6207">
                  <c:v>40.000003452102327</c:v>
                </c:pt>
                <c:pt idx="6208">
                  <c:v>40.000003452102327</c:v>
                </c:pt>
                <c:pt idx="6209">
                  <c:v>46.6666712115208</c:v>
                </c:pt>
                <c:pt idx="6210">
                  <c:v>40.000003452102327</c:v>
                </c:pt>
                <c:pt idx="6211">
                  <c:v>40.000003452102327</c:v>
                </c:pt>
                <c:pt idx="6212">
                  <c:v>40.000003452102327</c:v>
                </c:pt>
                <c:pt idx="6213">
                  <c:v>40.000003452102327</c:v>
                </c:pt>
                <c:pt idx="6214">
                  <c:v>40.000003452102327</c:v>
                </c:pt>
                <c:pt idx="6215">
                  <c:v>46.6666712115208</c:v>
                </c:pt>
                <c:pt idx="6216">
                  <c:v>40.000003452102327</c:v>
                </c:pt>
                <c:pt idx="6217">
                  <c:v>40.000003452102327</c:v>
                </c:pt>
                <c:pt idx="6218">
                  <c:v>40.000003452102327</c:v>
                </c:pt>
                <c:pt idx="6219">
                  <c:v>40.000003452102327</c:v>
                </c:pt>
                <c:pt idx="6220">
                  <c:v>40.000003452102327</c:v>
                </c:pt>
                <c:pt idx="6221">
                  <c:v>40.000003452102327</c:v>
                </c:pt>
                <c:pt idx="6222">
                  <c:v>46.6666712115208</c:v>
                </c:pt>
                <c:pt idx="6223">
                  <c:v>40.000003452102327</c:v>
                </c:pt>
                <c:pt idx="6224">
                  <c:v>40.000003452102327</c:v>
                </c:pt>
                <c:pt idx="6225">
                  <c:v>40.000003452102327</c:v>
                </c:pt>
                <c:pt idx="6226">
                  <c:v>40.000003452102327</c:v>
                </c:pt>
                <c:pt idx="6227">
                  <c:v>46.6666712115208</c:v>
                </c:pt>
                <c:pt idx="6228">
                  <c:v>40.000003452102327</c:v>
                </c:pt>
                <c:pt idx="6229">
                  <c:v>40.000003452102327</c:v>
                </c:pt>
                <c:pt idx="6230">
                  <c:v>40.000003452102327</c:v>
                </c:pt>
                <c:pt idx="6231">
                  <c:v>40.000003452102327</c:v>
                </c:pt>
                <c:pt idx="6232">
                  <c:v>40.000003452102327</c:v>
                </c:pt>
                <c:pt idx="6233">
                  <c:v>46.6666712115208</c:v>
                </c:pt>
                <c:pt idx="6234">
                  <c:v>40.000003452102327</c:v>
                </c:pt>
                <c:pt idx="6235">
                  <c:v>40.000003452102327</c:v>
                </c:pt>
                <c:pt idx="6236">
                  <c:v>40.000003452102327</c:v>
                </c:pt>
                <c:pt idx="6237">
                  <c:v>40.000003452102327</c:v>
                </c:pt>
                <c:pt idx="6238">
                  <c:v>46.6666712115208</c:v>
                </c:pt>
                <c:pt idx="6239">
                  <c:v>40.000003452102327</c:v>
                </c:pt>
                <c:pt idx="6240">
                  <c:v>40.000003452102327</c:v>
                </c:pt>
                <c:pt idx="6241">
                  <c:v>40.000003452102327</c:v>
                </c:pt>
                <c:pt idx="6242">
                  <c:v>46.6666712115208</c:v>
                </c:pt>
                <c:pt idx="6243">
                  <c:v>40.000003452102327</c:v>
                </c:pt>
                <c:pt idx="6244">
                  <c:v>40.000003452102327</c:v>
                </c:pt>
                <c:pt idx="6245">
                  <c:v>40.000003452102327</c:v>
                </c:pt>
                <c:pt idx="6246">
                  <c:v>46.6666712115208</c:v>
                </c:pt>
                <c:pt idx="6247">
                  <c:v>40.000003452102327</c:v>
                </c:pt>
                <c:pt idx="6248">
                  <c:v>40.000003452102327</c:v>
                </c:pt>
                <c:pt idx="6249">
                  <c:v>40.000003452102327</c:v>
                </c:pt>
                <c:pt idx="6250">
                  <c:v>46.6666712115208</c:v>
                </c:pt>
                <c:pt idx="6251">
                  <c:v>40.000003452102327</c:v>
                </c:pt>
                <c:pt idx="6252">
                  <c:v>40.000003452102327</c:v>
                </c:pt>
                <c:pt idx="6253">
                  <c:v>40.000003452102327</c:v>
                </c:pt>
                <c:pt idx="6254">
                  <c:v>46.6666712115208</c:v>
                </c:pt>
                <c:pt idx="6255">
                  <c:v>40.000003452102327</c:v>
                </c:pt>
                <c:pt idx="6256">
                  <c:v>40.000003452102327</c:v>
                </c:pt>
                <c:pt idx="6257">
                  <c:v>40.000003452102327</c:v>
                </c:pt>
                <c:pt idx="6258">
                  <c:v>46.6666712115208</c:v>
                </c:pt>
                <c:pt idx="6259">
                  <c:v>40.000003452102327</c:v>
                </c:pt>
                <c:pt idx="6260">
                  <c:v>40.000003452102327</c:v>
                </c:pt>
                <c:pt idx="6261">
                  <c:v>40.000003452102327</c:v>
                </c:pt>
                <c:pt idx="6262">
                  <c:v>40.000003452102327</c:v>
                </c:pt>
                <c:pt idx="6263">
                  <c:v>40.000003452102327</c:v>
                </c:pt>
                <c:pt idx="6264">
                  <c:v>40.000003452102327</c:v>
                </c:pt>
                <c:pt idx="6265">
                  <c:v>46.6666712115208</c:v>
                </c:pt>
                <c:pt idx="6266">
                  <c:v>40.000003452102327</c:v>
                </c:pt>
                <c:pt idx="6267">
                  <c:v>40.000003452102327</c:v>
                </c:pt>
                <c:pt idx="6268">
                  <c:v>40.000003452102327</c:v>
                </c:pt>
                <c:pt idx="6269">
                  <c:v>40.000003452102327</c:v>
                </c:pt>
                <c:pt idx="6270">
                  <c:v>40.000003452102327</c:v>
                </c:pt>
                <c:pt idx="6271">
                  <c:v>40.000003452102327</c:v>
                </c:pt>
                <c:pt idx="6272">
                  <c:v>40.000003452102327</c:v>
                </c:pt>
                <c:pt idx="6273">
                  <c:v>33.333335692683868</c:v>
                </c:pt>
                <c:pt idx="6274">
                  <c:v>40.000003452102327</c:v>
                </c:pt>
                <c:pt idx="6275">
                  <c:v>40.000003452102327</c:v>
                </c:pt>
                <c:pt idx="6276">
                  <c:v>40.000003452102327</c:v>
                </c:pt>
                <c:pt idx="6277">
                  <c:v>40.000003452102327</c:v>
                </c:pt>
                <c:pt idx="6278">
                  <c:v>40.000003452102327</c:v>
                </c:pt>
                <c:pt idx="6279">
                  <c:v>40.000003452102327</c:v>
                </c:pt>
                <c:pt idx="6280">
                  <c:v>40.000003452102327</c:v>
                </c:pt>
                <c:pt idx="6281">
                  <c:v>40.000003452102327</c:v>
                </c:pt>
                <c:pt idx="6282">
                  <c:v>40.000003452102327</c:v>
                </c:pt>
                <c:pt idx="6283">
                  <c:v>40.000003452102327</c:v>
                </c:pt>
                <c:pt idx="6284">
                  <c:v>40.000003452102327</c:v>
                </c:pt>
                <c:pt idx="6285">
                  <c:v>40.000003452102327</c:v>
                </c:pt>
                <c:pt idx="6286">
                  <c:v>40.000003452102327</c:v>
                </c:pt>
                <c:pt idx="6287">
                  <c:v>40.000003452102327</c:v>
                </c:pt>
                <c:pt idx="6288">
                  <c:v>40.000003452102327</c:v>
                </c:pt>
                <c:pt idx="6289">
                  <c:v>40.000003452102327</c:v>
                </c:pt>
                <c:pt idx="6290">
                  <c:v>40.000003452102327</c:v>
                </c:pt>
                <c:pt idx="6291">
                  <c:v>40.000003452102327</c:v>
                </c:pt>
                <c:pt idx="6292">
                  <c:v>40.000003452102327</c:v>
                </c:pt>
                <c:pt idx="6293">
                  <c:v>40.000003452102327</c:v>
                </c:pt>
                <c:pt idx="6294">
                  <c:v>40.000003452102327</c:v>
                </c:pt>
                <c:pt idx="6295">
                  <c:v>40.000003452102327</c:v>
                </c:pt>
                <c:pt idx="6296">
                  <c:v>40.000003452102327</c:v>
                </c:pt>
                <c:pt idx="6297">
                  <c:v>40.000003452102327</c:v>
                </c:pt>
                <c:pt idx="6298">
                  <c:v>40.000003452102327</c:v>
                </c:pt>
                <c:pt idx="6299">
                  <c:v>40.000003452102327</c:v>
                </c:pt>
                <c:pt idx="6300">
                  <c:v>33.333335692683868</c:v>
                </c:pt>
                <c:pt idx="6301">
                  <c:v>40.000003452102327</c:v>
                </c:pt>
                <c:pt idx="6302">
                  <c:v>40.000003452102327</c:v>
                </c:pt>
                <c:pt idx="6303">
                  <c:v>40.000003452102327</c:v>
                </c:pt>
                <c:pt idx="6304">
                  <c:v>40.000003452102327</c:v>
                </c:pt>
                <c:pt idx="6305">
                  <c:v>33.333335692683868</c:v>
                </c:pt>
                <c:pt idx="6306">
                  <c:v>40.000003452102327</c:v>
                </c:pt>
                <c:pt idx="6307">
                  <c:v>40.000003452102327</c:v>
                </c:pt>
                <c:pt idx="6308">
                  <c:v>33.333335692683868</c:v>
                </c:pt>
                <c:pt idx="6309">
                  <c:v>40.000003452102327</c:v>
                </c:pt>
                <c:pt idx="6310">
                  <c:v>40.000003452102327</c:v>
                </c:pt>
                <c:pt idx="6311">
                  <c:v>33.333335692683868</c:v>
                </c:pt>
                <c:pt idx="6312">
                  <c:v>40.000003452102327</c:v>
                </c:pt>
                <c:pt idx="6313">
                  <c:v>40.000003452102327</c:v>
                </c:pt>
                <c:pt idx="6314">
                  <c:v>33.333335692683868</c:v>
                </c:pt>
                <c:pt idx="6315">
                  <c:v>40.000003452102327</c:v>
                </c:pt>
                <c:pt idx="6316">
                  <c:v>40.000003452102327</c:v>
                </c:pt>
                <c:pt idx="6317">
                  <c:v>33.333335692683868</c:v>
                </c:pt>
                <c:pt idx="6318">
                  <c:v>40.000003452102327</c:v>
                </c:pt>
                <c:pt idx="6319">
                  <c:v>40.000003452102327</c:v>
                </c:pt>
                <c:pt idx="6320">
                  <c:v>40.000003452102327</c:v>
                </c:pt>
                <c:pt idx="6321">
                  <c:v>40.000003452102327</c:v>
                </c:pt>
                <c:pt idx="6322">
                  <c:v>33.333335692683868</c:v>
                </c:pt>
                <c:pt idx="6323">
                  <c:v>40.000003452102327</c:v>
                </c:pt>
                <c:pt idx="6324">
                  <c:v>40.000003452102327</c:v>
                </c:pt>
                <c:pt idx="6325">
                  <c:v>40.000003452102327</c:v>
                </c:pt>
                <c:pt idx="6326">
                  <c:v>40.000003452102327</c:v>
                </c:pt>
                <c:pt idx="6327">
                  <c:v>40.000003452102327</c:v>
                </c:pt>
                <c:pt idx="6328">
                  <c:v>33.333335692683868</c:v>
                </c:pt>
                <c:pt idx="6329">
                  <c:v>40.000003452102327</c:v>
                </c:pt>
                <c:pt idx="6330">
                  <c:v>40.000003452102327</c:v>
                </c:pt>
                <c:pt idx="6331">
                  <c:v>40.000003452102327</c:v>
                </c:pt>
                <c:pt idx="6332">
                  <c:v>40.000003452102327</c:v>
                </c:pt>
                <c:pt idx="6333">
                  <c:v>33.333335692683868</c:v>
                </c:pt>
                <c:pt idx="6334">
                  <c:v>40.000003452102327</c:v>
                </c:pt>
                <c:pt idx="6335">
                  <c:v>40.000003452102327</c:v>
                </c:pt>
                <c:pt idx="6336">
                  <c:v>40.000003452102327</c:v>
                </c:pt>
                <c:pt idx="6337">
                  <c:v>40.000003452102327</c:v>
                </c:pt>
                <c:pt idx="6338">
                  <c:v>33.333335692683868</c:v>
                </c:pt>
                <c:pt idx="6339">
                  <c:v>40.000003452102327</c:v>
                </c:pt>
                <c:pt idx="6340">
                  <c:v>40.000003452102327</c:v>
                </c:pt>
                <c:pt idx="6341">
                  <c:v>40.000003452102327</c:v>
                </c:pt>
                <c:pt idx="6342">
                  <c:v>33.333335692683868</c:v>
                </c:pt>
                <c:pt idx="6343">
                  <c:v>40.000003452102327</c:v>
                </c:pt>
                <c:pt idx="6344">
                  <c:v>40.000003452102327</c:v>
                </c:pt>
                <c:pt idx="6345">
                  <c:v>40.000003452102327</c:v>
                </c:pt>
                <c:pt idx="6346">
                  <c:v>40.000003452102327</c:v>
                </c:pt>
                <c:pt idx="6347">
                  <c:v>33.333335692683868</c:v>
                </c:pt>
                <c:pt idx="6348">
                  <c:v>40.000003452102327</c:v>
                </c:pt>
                <c:pt idx="6349">
                  <c:v>40.000003452102327</c:v>
                </c:pt>
                <c:pt idx="6350">
                  <c:v>40.000003452102327</c:v>
                </c:pt>
                <c:pt idx="6351">
                  <c:v>40.000003452102327</c:v>
                </c:pt>
                <c:pt idx="6352">
                  <c:v>40.000003452102327</c:v>
                </c:pt>
                <c:pt idx="6353">
                  <c:v>40.000003452102327</c:v>
                </c:pt>
                <c:pt idx="6354">
                  <c:v>40.000003452102327</c:v>
                </c:pt>
                <c:pt idx="6355">
                  <c:v>33.333335692683868</c:v>
                </c:pt>
                <c:pt idx="6356">
                  <c:v>40.000003452102327</c:v>
                </c:pt>
                <c:pt idx="6357">
                  <c:v>40.000003452102327</c:v>
                </c:pt>
                <c:pt idx="6358">
                  <c:v>40.000003452102327</c:v>
                </c:pt>
                <c:pt idx="6359">
                  <c:v>40.000003452102327</c:v>
                </c:pt>
                <c:pt idx="6360">
                  <c:v>33.333335692683868</c:v>
                </c:pt>
                <c:pt idx="6361">
                  <c:v>40.000003452102327</c:v>
                </c:pt>
                <c:pt idx="6362">
                  <c:v>40.000003452102327</c:v>
                </c:pt>
                <c:pt idx="6363">
                  <c:v>33.333335692683868</c:v>
                </c:pt>
                <c:pt idx="6364">
                  <c:v>40.000003452102327</c:v>
                </c:pt>
                <c:pt idx="6365">
                  <c:v>33.333335692683868</c:v>
                </c:pt>
                <c:pt idx="6366">
                  <c:v>40.000003452102327</c:v>
                </c:pt>
                <c:pt idx="6367">
                  <c:v>40.000003452102327</c:v>
                </c:pt>
                <c:pt idx="6368">
                  <c:v>33.333335692683868</c:v>
                </c:pt>
                <c:pt idx="6369">
                  <c:v>40.000003452102327</c:v>
                </c:pt>
                <c:pt idx="6370">
                  <c:v>33.333335692683868</c:v>
                </c:pt>
                <c:pt idx="6371">
                  <c:v>40.000003452102327</c:v>
                </c:pt>
                <c:pt idx="6372">
                  <c:v>40.000003452102327</c:v>
                </c:pt>
                <c:pt idx="6373">
                  <c:v>33.333335692683868</c:v>
                </c:pt>
                <c:pt idx="6374">
                  <c:v>40.000003452102327</c:v>
                </c:pt>
                <c:pt idx="6375">
                  <c:v>33.333335692683868</c:v>
                </c:pt>
                <c:pt idx="6376">
                  <c:v>40.000003452102327</c:v>
                </c:pt>
                <c:pt idx="6377">
                  <c:v>33.333335692683868</c:v>
                </c:pt>
                <c:pt idx="6378">
                  <c:v>40.000003452102327</c:v>
                </c:pt>
                <c:pt idx="6379">
                  <c:v>33.333335692683868</c:v>
                </c:pt>
                <c:pt idx="6380">
                  <c:v>40.000003452102327</c:v>
                </c:pt>
                <c:pt idx="6381">
                  <c:v>33.333335692683868</c:v>
                </c:pt>
                <c:pt idx="6382">
                  <c:v>40.000003452102327</c:v>
                </c:pt>
                <c:pt idx="6383">
                  <c:v>40.000003452102327</c:v>
                </c:pt>
                <c:pt idx="6384">
                  <c:v>33.333335692683868</c:v>
                </c:pt>
                <c:pt idx="6385">
                  <c:v>40.000003452102327</c:v>
                </c:pt>
                <c:pt idx="6386">
                  <c:v>33.333335692683868</c:v>
                </c:pt>
                <c:pt idx="6387">
                  <c:v>40.000003452102327</c:v>
                </c:pt>
                <c:pt idx="6388">
                  <c:v>33.333335692683868</c:v>
                </c:pt>
                <c:pt idx="6389">
                  <c:v>40.000003452102327</c:v>
                </c:pt>
                <c:pt idx="6390">
                  <c:v>33.333335692683868</c:v>
                </c:pt>
                <c:pt idx="6391">
                  <c:v>40.000003452102327</c:v>
                </c:pt>
                <c:pt idx="6392">
                  <c:v>33.333335692683868</c:v>
                </c:pt>
                <c:pt idx="6393">
                  <c:v>40.000003452102327</c:v>
                </c:pt>
                <c:pt idx="6394">
                  <c:v>33.333335692683868</c:v>
                </c:pt>
                <c:pt idx="6395">
                  <c:v>40.000003452102327</c:v>
                </c:pt>
                <c:pt idx="6396">
                  <c:v>33.333335692683868</c:v>
                </c:pt>
                <c:pt idx="6397">
                  <c:v>40.000003452102327</c:v>
                </c:pt>
                <c:pt idx="6398">
                  <c:v>33.333335692683868</c:v>
                </c:pt>
                <c:pt idx="6399">
                  <c:v>33.333335692683868</c:v>
                </c:pt>
                <c:pt idx="6400">
                  <c:v>40.000003452102327</c:v>
                </c:pt>
                <c:pt idx="6401">
                  <c:v>33.333335692683868</c:v>
                </c:pt>
                <c:pt idx="6402">
                  <c:v>33.333335692683868</c:v>
                </c:pt>
                <c:pt idx="6403">
                  <c:v>40.000003452102327</c:v>
                </c:pt>
                <c:pt idx="6404">
                  <c:v>33.333335692683868</c:v>
                </c:pt>
                <c:pt idx="6405">
                  <c:v>40.000003452102327</c:v>
                </c:pt>
                <c:pt idx="6406">
                  <c:v>33.333335692683868</c:v>
                </c:pt>
                <c:pt idx="6407">
                  <c:v>33.333335692683868</c:v>
                </c:pt>
                <c:pt idx="6408">
                  <c:v>33.333335692683868</c:v>
                </c:pt>
                <c:pt idx="6409">
                  <c:v>40.000003452102327</c:v>
                </c:pt>
                <c:pt idx="6410">
                  <c:v>33.333335692683868</c:v>
                </c:pt>
                <c:pt idx="6411">
                  <c:v>33.333335692683868</c:v>
                </c:pt>
                <c:pt idx="6412">
                  <c:v>40.000003452102327</c:v>
                </c:pt>
                <c:pt idx="6413">
                  <c:v>33.333335692683868</c:v>
                </c:pt>
                <c:pt idx="6414">
                  <c:v>33.333335692683868</c:v>
                </c:pt>
                <c:pt idx="6415">
                  <c:v>33.333335692683868</c:v>
                </c:pt>
                <c:pt idx="6416">
                  <c:v>40.000003452102327</c:v>
                </c:pt>
                <c:pt idx="6417">
                  <c:v>33.333335692683868</c:v>
                </c:pt>
                <c:pt idx="6418">
                  <c:v>33.333335692683868</c:v>
                </c:pt>
                <c:pt idx="6419">
                  <c:v>33.333335692683868</c:v>
                </c:pt>
                <c:pt idx="6420">
                  <c:v>33.333335692683868</c:v>
                </c:pt>
                <c:pt idx="6421">
                  <c:v>33.333335692683868</c:v>
                </c:pt>
                <c:pt idx="6422">
                  <c:v>40.000003452102327</c:v>
                </c:pt>
                <c:pt idx="6423">
                  <c:v>33.333335692683868</c:v>
                </c:pt>
                <c:pt idx="6424">
                  <c:v>33.333335692683868</c:v>
                </c:pt>
                <c:pt idx="6425">
                  <c:v>33.333335692683868</c:v>
                </c:pt>
                <c:pt idx="6426">
                  <c:v>33.333335692683868</c:v>
                </c:pt>
                <c:pt idx="6427">
                  <c:v>33.333335692683868</c:v>
                </c:pt>
                <c:pt idx="6428">
                  <c:v>33.333335692683868</c:v>
                </c:pt>
                <c:pt idx="6429">
                  <c:v>33.333335692683868</c:v>
                </c:pt>
                <c:pt idx="6430">
                  <c:v>33.333335692683868</c:v>
                </c:pt>
                <c:pt idx="6431">
                  <c:v>33.333335692683868</c:v>
                </c:pt>
                <c:pt idx="6432">
                  <c:v>33.333335692683868</c:v>
                </c:pt>
                <c:pt idx="6433">
                  <c:v>33.333335692683868</c:v>
                </c:pt>
                <c:pt idx="6434">
                  <c:v>33.333335692683868</c:v>
                </c:pt>
                <c:pt idx="6435">
                  <c:v>33.333335692683868</c:v>
                </c:pt>
                <c:pt idx="6436">
                  <c:v>33.333335692683868</c:v>
                </c:pt>
                <c:pt idx="6437">
                  <c:v>26.666667933265401</c:v>
                </c:pt>
                <c:pt idx="6438">
                  <c:v>33.333335692683868</c:v>
                </c:pt>
                <c:pt idx="6439">
                  <c:v>33.333335692683868</c:v>
                </c:pt>
                <c:pt idx="6440">
                  <c:v>33.333335692683868</c:v>
                </c:pt>
                <c:pt idx="6441">
                  <c:v>33.333335692683868</c:v>
                </c:pt>
                <c:pt idx="6442">
                  <c:v>33.333335692683868</c:v>
                </c:pt>
                <c:pt idx="6443">
                  <c:v>33.333335692683868</c:v>
                </c:pt>
                <c:pt idx="6444">
                  <c:v>33.333335692683868</c:v>
                </c:pt>
                <c:pt idx="6445">
                  <c:v>33.333335692683868</c:v>
                </c:pt>
                <c:pt idx="6446">
                  <c:v>26.666667933265401</c:v>
                </c:pt>
                <c:pt idx="6447">
                  <c:v>33.333335692683868</c:v>
                </c:pt>
                <c:pt idx="6448">
                  <c:v>33.333335692683868</c:v>
                </c:pt>
                <c:pt idx="6449">
                  <c:v>33.333335692683868</c:v>
                </c:pt>
                <c:pt idx="6450">
                  <c:v>33.333335692683868</c:v>
                </c:pt>
                <c:pt idx="6451">
                  <c:v>33.333335692683868</c:v>
                </c:pt>
                <c:pt idx="6452">
                  <c:v>33.333335692683868</c:v>
                </c:pt>
                <c:pt idx="6453">
                  <c:v>33.333335692683868</c:v>
                </c:pt>
                <c:pt idx="6454">
                  <c:v>26.666667933265401</c:v>
                </c:pt>
                <c:pt idx="6455">
                  <c:v>33.333335692683868</c:v>
                </c:pt>
                <c:pt idx="6456">
                  <c:v>33.333335692683868</c:v>
                </c:pt>
                <c:pt idx="6457">
                  <c:v>33.333335692683868</c:v>
                </c:pt>
                <c:pt idx="6458">
                  <c:v>33.333335692683868</c:v>
                </c:pt>
                <c:pt idx="6459">
                  <c:v>33.333335692683868</c:v>
                </c:pt>
                <c:pt idx="6460">
                  <c:v>26.666667933265401</c:v>
                </c:pt>
                <c:pt idx="6461">
                  <c:v>33.333335692683868</c:v>
                </c:pt>
                <c:pt idx="6462">
                  <c:v>33.333335692683868</c:v>
                </c:pt>
                <c:pt idx="6463">
                  <c:v>33.333335692683868</c:v>
                </c:pt>
                <c:pt idx="6464">
                  <c:v>33.333335692683868</c:v>
                </c:pt>
                <c:pt idx="6465">
                  <c:v>26.666667933265401</c:v>
                </c:pt>
                <c:pt idx="6466">
                  <c:v>33.333335692683868</c:v>
                </c:pt>
                <c:pt idx="6467">
                  <c:v>33.333335692683868</c:v>
                </c:pt>
                <c:pt idx="6468">
                  <c:v>33.333335692683868</c:v>
                </c:pt>
                <c:pt idx="6469">
                  <c:v>33.333335692683868</c:v>
                </c:pt>
                <c:pt idx="6470">
                  <c:v>26.666667933265401</c:v>
                </c:pt>
                <c:pt idx="6471">
                  <c:v>33.333335692683868</c:v>
                </c:pt>
                <c:pt idx="6472">
                  <c:v>33.333335692683868</c:v>
                </c:pt>
                <c:pt idx="6473">
                  <c:v>33.333335692683868</c:v>
                </c:pt>
                <c:pt idx="6474">
                  <c:v>33.333335692683868</c:v>
                </c:pt>
                <c:pt idx="6475">
                  <c:v>26.666667933265401</c:v>
                </c:pt>
                <c:pt idx="6476">
                  <c:v>33.333335692683868</c:v>
                </c:pt>
                <c:pt idx="6477">
                  <c:v>33.333335692683868</c:v>
                </c:pt>
                <c:pt idx="6478">
                  <c:v>33.333335692683868</c:v>
                </c:pt>
                <c:pt idx="6479">
                  <c:v>26.666667933265401</c:v>
                </c:pt>
                <c:pt idx="6480">
                  <c:v>33.333335692683868</c:v>
                </c:pt>
                <c:pt idx="6481">
                  <c:v>33.333335692683868</c:v>
                </c:pt>
                <c:pt idx="6482">
                  <c:v>33.333335692683868</c:v>
                </c:pt>
                <c:pt idx="6483">
                  <c:v>33.333335692683868</c:v>
                </c:pt>
                <c:pt idx="6484">
                  <c:v>26.666667933265401</c:v>
                </c:pt>
                <c:pt idx="6485">
                  <c:v>33.333335692683868</c:v>
                </c:pt>
                <c:pt idx="6486">
                  <c:v>33.333335692683868</c:v>
                </c:pt>
                <c:pt idx="6487">
                  <c:v>33.333335692683868</c:v>
                </c:pt>
                <c:pt idx="6488">
                  <c:v>26.666667933265401</c:v>
                </c:pt>
                <c:pt idx="6489">
                  <c:v>33.333335692683868</c:v>
                </c:pt>
                <c:pt idx="6490">
                  <c:v>33.333335692683868</c:v>
                </c:pt>
                <c:pt idx="6491">
                  <c:v>33.333335692683868</c:v>
                </c:pt>
                <c:pt idx="6492">
                  <c:v>26.666667933265401</c:v>
                </c:pt>
                <c:pt idx="6493">
                  <c:v>33.333335692683868</c:v>
                </c:pt>
                <c:pt idx="6494">
                  <c:v>33.333335692683868</c:v>
                </c:pt>
                <c:pt idx="6495">
                  <c:v>33.333335692683868</c:v>
                </c:pt>
                <c:pt idx="6496">
                  <c:v>26.666667933265401</c:v>
                </c:pt>
                <c:pt idx="6497">
                  <c:v>33.333335692683868</c:v>
                </c:pt>
                <c:pt idx="6498">
                  <c:v>26.666667933265401</c:v>
                </c:pt>
                <c:pt idx="6499">
                  <c:v>33.333335692683868</c:v>
                </c:pt>
                <c:pt idx="6500">
                  <c:v>33.333335692683868</c:v>
                </c:pt>
                <c:pt idx="6501">
                  <c:v>26.666667933265401</c:v>
                </c:pt>
                <c:pt idx="6502">
                  <c:v>33.333335692683868</c:v>
                </c:pt>
                <c:pt idx="6503">
                  <c:v>33.333335692683868</c:v>
                </c:pt>
                <c:pt idx="6504">
                  <c:v>26.666667933265401</c:v>
                </c:pt>
                <c:pt idx="6505">
                  <c:v>33.333335692683868</c:v>
                </c:pt>
                <c:pt idx="6506">
                  <c:v>33.333335692683868</c:v>
                </c:pt>
                <c:pt idx="6507">
                  <c:v>26.666667933265401</c:v>
                </c:pt>
                <c:pt idx="6508">
                  <c:v>26.666667933265401</c:v>
                </c:pt>
                <c:pt idx="6509">
                  <c:v>33.333335692683868</c:v>
                </c:pt>
                <c:pt idx="6510">
                  <c:v>33.333335692683868</c:v>
                </c:pt>
                <c:pt idx="6511">
                  <c:v>26.666667933265401</c:v>
                </c:pt>
                <c:pt idx="6512">
                  <c:v>33.333335692683868</c:v>
                </c:pt>
                <c:pt idx="6513">
                  <c:v>26.666667933265401</c:v>
                </c:pt>
                <c:pt idx="6514">
                  <c:v>33.333335692683868</c:v>
                </c:pt>
                <c:pt idx="6515">
                  <c:v>26.666667933265401</c:v>
                </c:pt>
                <c:pt idx="6516">
                  <c:v>33.333335692683868</c:v>
                </c:pt>
                <c:pt idx="6517">
                  <c:v>33.333335692683868</c:v>
                </c:pt>
                <c:pt idx="6518">
                  <c:v>26.666667933265401</c:v>
                </c:pt>
                <c:pt idx="6519">
                  <c:v>33.333335692683868</c:v>
                </c:pt>
                <c:pt idx="6520">
                  <c:v>26.666667933265401</c:v>
                </c:pt>
                <c:pt idx="6521">
                  <c:v>33.333335692683868</c:v>
                </c:pt>
                <c:pt idx="6522">
                  <c:v>26.666667933265401</c:v>
                </c:pt>
                <c:pt idx="6523">
                  <c:v>33.333335692683868</c:v>
                </c:pt>
                <c:pt idx="6524">
                  <c:v>26.666667933265401</c:v>
                </c:pt>
                <c:pt idx="6525">
                  <c:v>33.333335692683868</c:v>
                </c:pt>
                <c:pt idx="6526">
                  <c:v>33.333335692683868</c:v>
                </c:pt>
                <c:pt idx="6527">
                  <c:v>33.333335692683868</c:v>
                </c:pt>
                <c:pt idx="6528">
                  <c:v>26.666667933265401</c:v>
                </c:pt>
                <c:pt idx="6529">
                  <c:v>33.333335692683868</c:v>
                </c:pt>
                <c:pt idx="6530">
                  <c:v>33.333335692683868</c:v>
                </c:pt>
                <c:pt idx="6531">
                  <c:v>33.333335692683868</c:v>
                </c:pt>
                <c:pt idx="6532">
                  <c:v>33.333335692683868</c:v>
                </c:pt>
                <c:pt idx="6533">
                  <c:v>26.666667933265401</c:v>
                </c:pt>
                <c:pt idx="6534">
                  <c:v>33.333335692683868</c:v>
                </c:pt>
                <c:pt idx="6535">
                  <c:v>33.333335692683868</c:v>
                </c:pt>
                <c:pt idx="6536">
                  <c:v>33.333335692683868</c:v>
                </c:pt>
                <c:pt idx="6537">
                  <c:v>33.333335692683868</c:v>
                </c:pt>
                <c:pt idx="6538">
                  <c:v>33.333335692683868</c:v>
                </c:pt>
                <c:pt idx="6539">
                  <c:v>33.333335692683868</c:v>
                </c:pt>
                <c:pt idx="6540">
                  <c:v>33.333335692683868</c:v>
                </c:pt>
                <c:pt idx="6541">
                  <c:v>26.666667933265401</c:v>
                </c:pt>
                <c:pt idx="6542">
                  <c:v>40.000003452102327</c:v>
                </c:pt>
                <c:pt idx="6543">
                  <c:v>26.666667933265401</c:v>
                </c:pt>
                <c:pt idx="6544">
                  <c:v>33.333335692683868</c:v>
                </c:pt>
                <c:pt idx="6545">
                  <c:v>33.333335692683868</c:v>
                </c:pt>
                <c:pt idx="6546">
                  <c:v>33.333335692683868</c:v>
                </c:pt>
                <c:pt idx="6547">
                  <c:v>33.333335692683868</c:v>
                </c:pt>
                <c:pt idx="6548">
                  <c:v>33.333335692683868</c:v>
                </c:pt>
                <c:pt idx="6549">
                  <c:v>33.333335692683868</c:v>
                </c:pt>
                <c:pt idx="6550">
                  <c:v>33.333335692683868</c:v>
                </c:pt>
                <c:pt idx="6551">
                  <c:v>33.333335692683868</c:v>
                </c:pt>
                <c:pt idx="6552">
                  <c:v>33.333335692683868</c:v>
                </c:pt>
                <c:pt idx="6553">
                  <c:v>33.333335692683868</c:v>
                </c:pt>
                <c:pt idx="6554">
                  <c:v>33.333335692683868</c:v>
                </c:pt>
                <c:pt idx="6555">
                  <c:v>33.333335692683868</c:v>
                </c:pt>
                <c:pt idx="6556">
                  <c:v>33.333335692683868</c:v>
                </c:pt>
                <c:pt idx="6557">
                  <c:v>33.333335692683868</c:v>
                </c:pt>
                <c:pt idx="6558">
                  <c:v>33.333335692683868</c:v>
                </c:pt>
                <c:pt idx="6559">
                  <c:v>33.333335692683868</c:v>
                </c:pt>
                <c:pt idx="6560">
                  <c:v>33.333335692683868</c:v>
                </c:pt>
                <c:pt idx="6561">
                  <c:v>26.666667933265401</c:v>
                </c:pt>
                <c:pt idx="6562">
                  <c:v>33.333335692683868</c:v>
                </c:pt>
                <c:pt idx="6563">
                  <c:v>33.333335692683868</c:v>
                </c:pt>
                <c:pt idx="6564">
                  <c:v>33.333335692683868</c:v>
                </c:pt>
                <c:pt idx="6565">
                  <c:v>33.333335692683868</c:v>
                </c:pt>
                <c:pt idx="6566">
                  <c:v>26.666667933265401</c:v>
                </c:pt>
                <c:pt idx="6567">
                  <c:v>33.333335692683868</c:v>
                </c:pt>
                <c:pt idx="6568">
                  <c:v>33.333335692683868</c:v>
                </c:pt>
                <c:pt idx="6569">
                  <c:v>33.333335692683868</c:v>
                </c:pt>
                <c:pt idx="6570">
                  <c:v>26.666667933265401</c:v>
                </c:pt>
                <c:pt idx="6571">
                  <c:v>33.333335692683868</c:v>
                </c:pt>
                <c:pt idx="6572">
                  <c:v>33.333335692683868</c:v>
                </c:pt>
                <c:pt idx="6573">
                  <c:v>33.333335692683868</c:v>
                </c:pt>
                <c:pt idx="6574">
                  <c:v>33.333335692683868</c:v>
                </c:pt>
                <c:pt idx="6575">
                  <c:v>33.333335692683868</c:v>
                </c:pt>
                <c:pt idx="6576">
                  <c:v>33.333335692683868</c:v>
                </c:pt>
                <c:pt idx="6577">
                  <c:v>33.333335692683868</c:v>
                </c:pt>
                <c:pt idx="6578">
                  <c:v>33.333335692683868</c:v>
                </c:pt>
                <c:pt idx="6579">
                  <c:v>33.333335692683868</c:v>
                </c:pt>
                <c:pt idx="6580">
                  <c:v>26.666667933265401</c:v>
                </c:pt>
                <c:pt idx="6581">
                  <c:v>33.333335692683868</c:v>
                </c:pt>
                <c:pt idx="6582">
                  <c:v>33.333335692683868</c:v>
                </c:pt>
                <c:pt idx="6583">
                  <c:v>33.333335692683868</c:v>
                </c:pt>
                <c:pt idx="6584">
                  <c:v>33.333335692683868</c:v>
                </c:pt>
                <c:pt idx="6585">
                  <c:v>33.333335692683868</c:v>
                </c:pt>
                <c:pt idx="6586">
                  <c:v>33.333335692683868</c:v>
                </c:pt>
                <c:pt idx="6587">
                  <c:v>33.333335692683868</c:v>
                </c:pt>
                <c:pt idx="6588">
                  <c:v>33.333335692683868</c:v>
                </c:pt>
                <c:pt idx="6589">
                  <c:v>33.333335692683868</c:v>
                </c:pt>
                <c:pt idx="6590">
                  <c:v>33.333335692683868</c:v>
                </c:pt>
                <c:pt idx="6591">
                  <c:v>33.333335692683868</c:v>
                </c:pt>
                <c:pt idx="6592">
                  <c:v>33.333335692683868</c:v>
                </c:pt>
                <c:pt idx="6593">
                  <c:v>26.666667933265401</c:v>
                </c:pt>
                <c:pt idx="6594">
                  <c:v>33.333335692683868</c:v>
                </c:pt>
                <c:pt idx="6595">
                  <c:v>33.333335692683868</c:v>
                </c:pt>
                <c:pt idx="6596">
                  <c:v>33.333335692683868</c:v>
                </c:pt>
                <c:pt idx="6597">
                  <c:v>33.333335692683868</c:v>
                </c:pt>
                <c:pt idx="6598">
                  <c:v>26.666667933265401</c:v>
                </c:pt>
                <c:pt idx="6599">
                  <c:v>33.333335692683868</c:v>
                </c:pt>
                <c:pt idx="6600">
                  <c:v>33.333335692683868</c:v>
                </c:pt>
                <c:pt idx="6601">
                  <c:v>33.333335692683868</c:v>
                </c:pt>
                <c:pt idx="6602">
                  <c:v>26.666667933265401</c:v>
                </c:pt>
                <c:pt idx="6603">
                  <c:v>33.333335692683868</c:v>
                </c:pt>
                <c:pt idx="6604">
                  <c:v>33.333335692683868</c:v>
                </c:pt>
                <c:pt idx="6605">
                  <c:v>33.333335692683868</c:v>
                </c:pt>
                <c:pt idx="6606">
                  <c:v>33.333335692683868</c:v>
                </c:pt>
                <c:pt idx="6607">
                  <c:v>33.333335692683868</c:v>
                </c:pt>
                <c:pt idx="6608">
                  <c:v>26.666667933265401</c:v>
                </c:pt>
                <c:pt idx="6609">
                  <c:v>33.333335692683868</c:v>
                </c:pt>
                <c:pt idx="6610">
                  <c:v>33.333335692683868</c:v>
                </c:pt>
                <c:pt idx="6611">
                  <c:v>33.333335692683868</c:v>
                </c:pt>
                <c:pt idx="6612">
                  <c:v>33.333335692683868</c:v>
                </c:pt>
                <c:pt idx="6613">
                  <c:v>33.333335692683868</c:v>
                </c:pt>
                <c:pt idx="6614">
                  <c:v>33.333335692683868</c:v>
                </c:pt>
                <c:pt idx="6615">
                  <c:v>33.333335692683868</c:v>
                </c:pt>
                <c:pt idx="6616">
                  <c:v>33.333335692683868</c:v>
                </c:pt>
                <c:pt idx="6617">
                  <c:v>33.333335692683868</c:v>
                </c:pt>
                <c:pt idx="6618">
                  <c:v>33.333335692683868</c:v>
                </c:pt>
                <c:pt idx="6619">
                  <c:v>33.333335692683868</c:v>
                </c:pt>
                <c:pt idx="6620">
                  <c:v>33.333335692683868</c:v>
                </c:pt>
                <c:pt idx="6621">
                  <c:v>40.000003452102327</c:v>
                </c:pt>
                <c:pt idx="6622">
                  <c:v>33.333335692683868</c:v>
                </c:pt>
                <c:pt idx="6623">
                  <c:v>33.333335692683868</c:v>
                </c:pt>
                <c:pt idx="6624">
                  <c:v>33.333335692683868</c:v>
                </c:pt>
                <c:pt idx="6625">
                  <c:v>33.333335692683868</c:v>
                </c:pt>
                <c:pt idx="6626">
                  <c:v>33.333335692683868</c:v>
                </c:pt>
                <c:pt idx="6627">
                  <c:v>33.333335692683868</c:v>
                </c:pt>
                <c:pt idx="6628">
                  <c:v>33.333335692683868</c:v>
                </c:pt>
                <c:pt idx="6629">
                  <c:v>33.333335692683868</c:v>
                </c:pt>
                <c:pt idx="6630">
                  <c:v>33.333335692683868</c:v>
                </c:pt>
                <c:pt idx="6631">
                  <c:v>33.333335692683868</c:v>
                </c:pt>
                <c:pt idx="6632">
                  <c:v>33.333335692683868</c:v>
                </c:pt>
                <c:pt idx="6633">
                  <c:v>33.333335692683868</c:v>
                </c:pt>
                <c:pt idx="6634">
                  <c:v>33.333335692683868</c:v>
                </c:pt>
                <c:pt idx="6635">
                  <c:v>33.333335692683868</c:v>
                </c:pt>
                <c:pt idx="6636">
                  <c:v>33.333335692683868</c:v>
                </c:pt>
                <c:pt idx="6637">
                  <c:v>33.333335692683868</c:v>
                </c:pt>
                <c:pt idx="6638">
                  <c:v>33.333335692683868</c:v>
                </c:pt>
                <c:pt idx="6639">
                  <c:v>33.333335692683868</c:v>
                </c:pt>
                <c:pt idx="6640">
                  <c:v>33.333335692683868</c:v>
                </c:pt>
                <c:pt idx="6641">
                  <c:v>33.333335692683868</c:v>
                </c:pt>
                <c:pt idx="6642">
                  <c:v>33.333335692683868</c:v>
                </c:pt>
                <c:pt idx="6643">
                  <c:v>40.000003452102327</c:v>
                </c:pt>
                <c:pt idx="6644">
                  <c:v>33.333335692683868</c:v>
                </c:pt>
                <c:pt idx="6645">
                  <c:v>33.333335692683868</c:v>
                </c:pt>
                <c:pt idx="6646">
                  <c:v>33.333335692683868</c:v>
                </c:pt>
                <c:pt idx="6647">
                  <c:v>33.333335692683868</c:v>
                </c:pt>
                <c:pt idx="6648">
                  <c:v>33.333335692683868</c:v>
                </c:pt>
                <c:pt idx="6649">
                  <c:v>33.333335692683868</c:v>
                </c:pt>
                <c:pt idx="6650">
                  <c:v>33.333335692683868</c:v>
                </c:pt>
                <c:pt idx="6651">
                  <c:v>40.000003452102327</c:v>
                </c:pt>
                <c:pt idx="6652">
                  <c:v>33.333335692683868</c:v>
                </c:pt>
                <c:pt idx="6653">
                  <c:v>33.333335692683868</c:v>
                </c:pt>
                <c:pt idx="6654">
                  <c:v>33.333335692683868</c:v>
                </c:pt>
                <c:pt idx="6655">
                  <c:v>33.333335692683868</c:v>
                </c:pt>
                <c:pt idx="6656">
                  <c:v>33.333335692683868</c:v>
                </c:pt>
                <c:pt idx="6657">
                  <c:v>33.333335692683868</c:v>
                </c:pt>
                <c:pt idx="6658">
                  <c:v>33.333335692683868</c:v>
                </c:pt>
                <c:pt idx="6659">
                  <c:v>33.333335692683868</c:v>
                </c:pt>
                <c:pt idx="6660">
                  <c:v>33.333335692683868</c:v>
                </c:pt>
                <c:pt idx="6661">
                  <c:v>33.333335692683868</c:v>
                </c:pt>
                <c:pt idx="6662">
                  <c:v>33.333335692683868</c:v>
                </c:pt>
                <c:pt idx="6663">
                  <c:v>33.333335692683868</c:v>
                </c:pt>
                <c:pt idx="6664">
                  <c:v>33.333335692683868</c:v>
                </c:pt>
                <c:pt idx="6665">
                  <c:v>33.333335692683868</c:v>
                </c:pt>
                <c:pt idx="6666">
                  <c:v>33.333335692683868</c:v>
                </c:pt>
                <c:pt idx="6667">
                  <c:v>33.333335692683868</c:v>
                </c:pt>
                <c:pt idx="6668">
                  <c:v>33.333335692683868</c:v>
                </c:pt>
                <c:pt idx="6669">
                  <c:v>33.333335692683868</c:v>
                </c:pt>
                <c:pt idx="6670">
                  <c:v>33.333335692683868</c:v>
                </c:pt>
                <c:pt idx="6671">
                  <c:v>33.333335692683868</c:v>
                </c:pt>
                <c:pt idx="6672">
                  <c:v>33.333335692683868</c:v>
                </c:pt>
                <c:pt idx="6673">
                  <c:v>33.333335692683868</c:v>
                </c:pt>
                <c:pt idx="6674">
                  <c:v>33.333335692683868</c:v>
                </c:pt>
                <c:pt idx="6675">
                  <c:v>33.333335692683868</c:v>
                </c:pt>
                <c:pt idx="6676">
                  <c:v>33.333335692683868</c:v>
                </c:pt>
                <c:pt idx="6677">
                  <c:v>33.333335692683868</c:v>
                </c:pt>
                <c:pt idx="6678">
                  <c:v>33.333335692683868</c:v>
                </c:pt>
                <c:pt idx="6679">
                  <c:v>33.333335692683868</c:v>
                </c:pt>
                <c:pt idx="6680">
                  <c:v>33.333335692683868</c:v>
                </c:pt>
                <c:pt idx="6681">
                  <c:v>33.333335692683868</c:v>
                </c:pt>
                <c:pt idx="6682">
                  <c:v>33.333335692683868</c:v>
                </c:pt>
                <c:pt idx="6683">
                  <c:v>33.333335692683868</c:v>
                </c:pt>
                <c:pt idx="6684">
                  <c:v>33.333335692683868</c:v>
                </c:pt>
                <c:pt idx="6685">
                  <c:v>33.333335692683868</c:v>
                </c:pt>
                <c:pt idx="6686">
                  <c:v>33.333335692683868</c:v>
                </c:pt>
                <c:pt idx="6687">
                  <c:v>33.333335692683868</c:v>
                </c:pt>
                <c:pt idx="6688">
                  <c:v>26.666667933265401</c:v>
                </c:pt>
                <c:pt idx="6689">
                  <c:v>33.333335692683868</c:v>
                </c:pt>
                <c:pt idx="6690">
                  <c:v>33.333335692683868</c:v>
                </c:pt>
                <c:pt idx="6691">
                  <c:v>33.333335692683868</c:v>
                </c:pt>
                <c:pt idx="6692">
                  <c:v>33.333335692683868</c:v>
                </c:pt>
                <c:pt idx="6693">
                  <c:v>33.333335692683868</c:v>
                </c:pt>
                <c:pt idx="6694">
                  <c:v>33.333335692683868</c:v>
                </c:pt>
                <c:pt idx="6695">
                  <c:v>26.666667933265401</c:v>
                </c:pt>
                <c:pt idx="6696">
                  <c:v>33.333335692683868</c:v>
                </c:pt>
                <c:pt idx="6697">
                  <c:v>33.333335692683868</c:v>
                </c:pt>
                <c:pt idx="6698">
                  <c:v>33.333335692683868</c:v>
                </c:pt>
                <c:pt idx="6699">
                  <c:v>33.333335692683868</c:v>
                </c:pt>
                <c:pt idx="6700">
                  <c:v>26.666667933265401</c:v>
                </c:pt>
                <c:pt idx="6701">
                  <c:v>33.333335692683868</c:v>
                </c:pt>
                <c:pt idx="6702">
                  <c:v>33.333335692683868</c:v>
                </c:pt>
                <c:pt idx="6703">
                  <c:v>33.333335692683868</c:v>
                </c:pt>
                <c:pt idx="6704">
                  <c:v>33.333335692683868</c:v>
                </c:pt>
                <c:pt idx="6705">
                  <c:v>26.666667933265401</c:v>
                </c:pt>
                <c:pt idx="6706">
                  <c:v>33.333335692683868</c:v>
                </c:pt>
                <c:pt idx="6707">
                  <c:v>33.333335692683868</c:v>
                </c:pt>
                <c:pt idx="6708">
                  <c:v>33.333335692683868</c:v>
                </c:pt>
                <c:pt idx="6709">
                  <c:v>33.333335692683868</c:v>
                </c:pt>
                <c:pt idx="6710">
                  <c:v>33.333335692683868</c:v>
                </c:pt>
                <c:pt idx="6711">
                  <c:v>26.666667933265401</c:v>
                </c:pt>
                <c:pt idx="6712">
                  <c:v>33.333335692683868</c:v>
                </c:pt>
                <c:pt idx="6713">
                  <c:v>33.333335692683868</c:v>
                </c:pt>
                <c:pt idx="6714">
                  <c:v>33.333335692683868</c:v>
                </c:pt>
                <c:pt idx="6715">
                  <c:v>33.333335692683868</c:v>
                </c:pt>
                <c:pt idx="6716">
                  <c:v>33.333335692683868</c:v>
                </c:pt>
                <c:pt idx="6717">
                  <c:v>33.333335692683868</c:v>
                </c:pt>
                <c:pt idx="6718">
                  <c:v>26.666667933265401</c:v>
                </c:pt>
                <c:pt idx="6719">
                  <c:v>33.333335692683868</c:v>
                </c:pt>
                <c:pt idx="6720">
                  <c:v>33.333335692683868</c:v>
                </c:pt>
                <c:pt idx="6721">
                  <c:v>33.333335692683868</c:v>
                </c:pt>
                <c:pt idx="6722">
                  <c:v>33.333335692683868</c:v>
                </c:pt>
                <c:pt idx="6723">
                  <c:v>33.333335692683868</c:v>
                </c:pt>
                <c:pt idx="6724">
                  <c:v>33.333335692683868</c:v>
                </c:pt>
                <c:pt idx="6725">
                  <c:v>33.333335692683868</c:v>
                </c:pt>
                <c:pt idx="6726">
                  <c:v>33.333335692683868</c:v>
                </c:pt>
                <c:pt idx="6727">
                  <c:v>33.333335692683868</c:v>
                </c:pt>
                <c:pt idx="6728">
                  <c:v>33.333335692683868</c:v>
                </c:pt>
                <c:pt idx="6729">
                  <c:v>33.333335692683868</c:v>
                </c:pt>
                <c:pt idx="6730">
                  <c:v>33.333335692683868</c:v>
                </c:pt>
                <c:pt idx="6731">
                  <c:v>26.666667933265401</c:v>
                </c:pt>
                <c:pt idx="6732">
                  <c:v>33.333335692683868</c:v>
                </c:pt>
                <c:pt idx="6733">
                  <c:v>33.333335692683868</c:v>
                </c:pt>
                <c:pt idx="6734">
                  <c:v>33.333335692683868</c:v>
                </c:pt>
                <c:pt idx="6735">
                  <c:v>33.333335692683868</c:v>
                </c:pt>
                <c:pt idx="6736">
                  <c:v>26.666667933265401</c:v>
                </c:pt>
                <c:pt idx="6737">
                  <c:v>33.333335692683868</c:v>
                </c:pt>
                <c:pt idx="6738">
                  <c:v>33.333335692683868</c:v>
                </c:pt>
                <c:pt idx="6739">
                  <c:v>26.666667933265401</c:v>
                </c:pt>
                <c:pt idx="6740">
                  <c:v>33.333335692683868</c:v>
                </c:pt>
                <c:pt idx="6741">
                  <c:v>33.333335692683868</c:v>
                </c:pt>
                <c:pt idx="6742">
                  <c:v>26.666667933265401</c:v>
                </c:pt>
                <c:pt idx="6743">
                  <c:v>33.333335692683868</c:v>
                </c:pt>
                <c:pt idx="6744">
                  <c:v>33.333335692683868</c:v>
                </c:pt>
                <c:pt idx="6745">
                  <c:v>26.666667933265401</c:v>
                </c:pt>
                <c:pt idx="6746">
                  <c:v>33.333335692683868</c:v>
                </c:pt>
                <c:pt idx="6747">
                  <c:v>26.666667933265401</c:v>
                </c:pt>
                <c:pt idx="6748">
                  <c:v>33.333335692683868</c:v>
                </c:pt>
                <c:pt idx="6749">
                  <c:v>26.666667933265401</c:v>
                </c:pt>
                <c:pt idx="6750">
                  <c:v>33.333335692683868</c:v>
                </c:pt>
                <c:pt idx="6751">
                  <c:v>26.666667933265401</c:v>
                </c:pt>
                <c:pt idx="6752">
                  <c:v>33.333335692683868</c:v>
                </c:pt>
                <c:pt idx="6753">
                  <c:v>26.666667933265401</c:v>
                </c:pt>
                <c:pt idx="6754">
                  <c:v>33.333335692683868</c:v>
                </c:pt>
                <c:pt idx="6755">
                  <c:v>26.666667933265401</c:v>
                </c:pt>
                <c:pt idx="6756">
                  <c:v>26.666667933265401</c:v>
                </c:pt>
                <c:pt idx="6757">
                  <c:v>33.333335692683868</c:v>
                </c:pt>
                <c:pt idx="6758">
                  <c:v>26.666667933265401</c:v>
                </c:pt>
                <c:pt idx="6759">
                  <c:v>26.666667933265401</c:v>
                </c:pt>
                <c:pt idx="6760">
                  <c:v>33.333335692683868</c:v>
                </c:pt>
                <c:pt idx="6761">
                  <c:v>26.666667933265401</c:v>
                </c:pt>
                <c:pt idx="6762">
                  <c:v>33.333335692683868</c:v>
                </c:pt>
                <c:pt idx="6763">
                  <c:v>26.666667933265401</c:v>
                </c:pt>
                <c:pt idx="6764">
                  <c:v>26.666667933265401</c:v>
                </c:pt>
                <c:pt idx="6765">
                  <c:v>33.333335692683868</c:v>
                </c:pt>
                <c:pt idx="6766">
                  <c:v>26.666667933265401</c:v>
                </c:pt>
                <c:pt idx="6767">
                  <c:v>26.666667933265401</c:v>
                </c:pt>
                <c:pt idx="6768">
                  <c:v>33.333335692683868</c:v>
                </c:pt>
                <c:pt idx="6769">
                  <c:v>26.666667933265401</c:v>
                </c:pt>
                <c:pt idx="6770">
                  <c:v>33.333335692683868</c:v>
                </c:pt>
                <c:pt idx="6771">
                  <c:v>26.666667933265401</c:v>
                </c:pt>
                <c:pt idx="6772">
                  <c:v>26.666667933265401</c:v>
                </c:pt>
                <c:pt idx="6773">
                  <c:v>33.333335692683868</c:v>
                </c:pt>
                <c:pt idx="6774">
                  <c:v>26.666667933265401</c:v>
                </c:pt>
                <c:pt idx="6775">
                  <c:v>33.333335692683868</c:v>
                </c:pt>
                <c:pt idx="6776">
                  <c:v>26.666667933265401</c:v>
                </c:pt>
                <c:pt idx="6777">
                  <c:v>33.333335692683868</c:v>
                </c:pt>
                <c:pt idx="6778">
                  <c:v>26.666667933265401</c:v>
                </c:pt>
                <c:pt idx="6779">
                  <c:v>26.666667933265401</c:v>
                </c:pt>
                <c:pt idx="6780">
                  <c:v>33.333335692683868</c:v>
                </c:pt>
                <c:pt idx="6781">
                  <c:v>26.666667933265401</c:v>
                </c:pt>
                <c:pt idx="6782">
                  <c:v>33.333335692683868</c:v>
                </c:pt>
                <c:pt idx="6783">
                  <c:v>26.666667933265401</c:v>
                </c:pt>
                <c:pt idx="6784">
                  <c:v>26.666667933265401</c:v>
                </c:pt>
                <c:pt idx="6785">
                  <c:v>33.333335692683868</c:v>
                </c:pt>
                <c:pt idx="6786">
                  <c:v>26.666667933265401</c:v>
                </c:pt>
                <c:pt idx="6787">
                  <c:v>26.666667933265401</c:v>
                </c:pt>
                <c:pt idx="6788">
                  <c:v>33.333335692683868</c:v>
                </c:pt>
                <c:pt idx="6789">
                  <c:v>26.666667933265401</c:v>
                </c:pt>
                <c:pt idx="6790">
                  <c:v>26.666667933265401</c:v>
                </c:pt>
                <c:pt idx="6791">
                  <c:v>33.333335692683868</c:v>
                </c:pt>
                <c:pt idx="6792">
                  <c:v>26.666667933265401</c:v>
                </c:pt>
                <c:pt idx="6793">
                  <c:v>26.666667933265401</c:v>
                </c:pt>
                <c:pt idx="6794">
                  <c:v>26.666667933265401</c:v>
                </c:pt>
                <c:pt idx="6795">
                  <c:v>33.333335692683868</c:v>
                </c:pt>
                <c:pt idx="6796">
                  <c:v>26.666667933265401</c:v>
                </c:pt>
                <c:pt idx="6797">
                  <c:v>26.666667933265401</c:v>
                </c:pt>
                <c:pt idx="6798">
                  <c:v>26.666667933265401</c:v>
                </c:pt>
                <c:pt idx="6799">
                  <c:v>33.333335692683868</c:v>
                </c:pt>
                <c:pt idx="6800">
                  <c:v>26.666667933265401</c:v>
                </c:pt>
                <c:pt idx="6801">
                  <c:v>26.666667933265401</c:v>
                </c:pt>
                <c:pt idx="6802">
                  <c:v>26.666667933265401</c:v>
                </c:pt>
                <c:pt idx="6803">
                  <c:v>33.333335692683868</c:v>
                </c:pt>
                <c:pt idx="6804">
                  <c:v>26.666667933265401</c:v>
                </c:pt>
                <c:pt idx="6805">
                  <c:v>26.666667933265401</c:v>
                </c:pt>
                <c:pt idx="6806">
                  <c:v>26.666667933265401</c:v>
                </c:pt>
                <c:pt idx="6807">
                  <c:v>33.333335692683868</c:v>
                </c:pt>
                <c:pt idx="6808">
                  <c:v>26.666667933265401</c:v>
                </c:pt>
                <c:pt idx="6809">
                  <c:v>26.666667933265401</c:v>
                </c:pt>
                <c:pt idx="6810">
                  <c:v>26.666667933265401</c:v>
                </c:pt>
                <c:pt idx="6811">
                  <c:v>26.666667933265401</c:v>
                </c:pt>
                <c:pt idx="6812">
                  <c:v>33.333335692683868</c:v>
                </c:pt>
                <c:pt idx="6813">
                  <c:v>26.666667933265401</c:v>
                </c:pt>
                <c:pt idx="6814">
                  <c:v>26.666667933265401</c:v>
                </c:pt>
                <c:pt idx="6815">
                  <c:v>26.666667933265401</c:v>
                </c:pt>
                <c:pt idx="6816">
                  <c:v>33.333335692683868</c:v>
                </c:pt>
                <c:pt idx="6817">
                  <c:v>26.666667933265401</c:v>
                </c:pt>
                <c:pt idx="6818">
                  <c:v>26.666667933265401</c:v>
                </c:pt>
                <c:pt idx="6819">
                  <c:v>26.666667933265401</c:v>
                </c:pt>
                <c:pt idx="6820">
                  <c:v>33.333335692683868</c:v>
                </c:pt>
                <c:pt idx="6821">
                  <c:v>26.666667933265401</c:v>
                </c:pt>
                <c:pt idx="6822">
                  <c:v>26.666667933265401</c:v>
                </c:pt>
                <c:pt idx="6823">
                  <c:v>26.666667933265401</c:v>
                </c:pt>
                <c:pt idx="6824">
                  <c:v>26.666667933265401</c:v>
                </c:pt>
                <c:pt idx="6825">
                  <c:v>33.333335692683868</c:v>
                </c:pt>
                <c:pt idx="6826">
                  <c:v>26.666667933265401</c:v>
                </c:pt>
                <c:pt idx="6827">
                  <c:v>26.666667933265401</c:v>
                </c:pt>
                <c:pt idx="6828">
                  <c:v>26.666667933265401</c:v>
                </c:pt>
                <c:pt idx="6829">
                  <c:v>26.666667933265401</c:v>
                </c:pt>
                <c:pt idx="6830">
                  <c:v>26.666667933265401</c:v>
                </c:pt>
                <c:pt idx="6831">
                  <c:v>33.333335692683868</c:v>
                </c:pt>
                <c:pt idx="6832">
                  <c:v>26.666667933265401</c:v>
                </c:pt>
                <c:pt idx="6833">
                  <c:v>26.666667933265401</c:v>
                </c:pt>
                <c:pt idx="6834">
                  <c:v>26.666667933265401</c:v>
                </c:pt>
                <c:pt idx="6835">
                  <c:v>26.666667933265401</c:v>
                </c:pt>
                <c:pt idx="6836">
                  <c:v>26.666667933265401</c:v>
                </c:pt>
                <c:pt idx="6837">
                  <c:v>26.666667933265401</c:v>
                </c:pt>
                <c:pt idx="6838">
                  <c:v>26.666667933265401</c:v>
                </c:pt>
                <c:pt idx="6839">
                  <c:v>26.666667933265401</c:v>
                </c:pt>
                <c:pt idx="6840">
                  <c:v>33.333335692683868</c:v>
                </c:pt>
                <c:pt idx="6841">
                  <c:v>26.666667933265401</c:v>
                </c:pt>
                <c:pt idx="6842">
                  <c:v>26.666667933265401</c:v>
                </c:pt>
                <c:pt idx="6843">
                  <c:v>26.666667933265401</c:v>
                </c:pt>
                <c:pt idx="6844">
                  <c:v>26.666667933265401</c:v>
                </c:pt>
                <c:pt idx="6845">
                  <c:v>26.666667933265401</c:v>
                </c:pt>
                <c:pt idx="6846">
                  <c:v>26.666667933265401</c:v>
                </c:pt>
                <c:pt idx="6847">
                  <c:v>26.666667933265401</c:v>
                </c:pt>
                <c:pt idx="6848">
                  <c:v>20.000000173846864</c:v>
                </c:pt>
                <c:pt idx="6849">
                  <c:v>26.666667933265401</c:v>
                </c:pt>
                <c:pt idx="6850">
                  <c:v>26.666667933265401</c:v>
                </c:pt>
                <c:pt idx="6851">
                  <c:v>26.666667933265401</c:v>
                </c:pt>
                <c:pt idx="6852">
                  <c:v>26.666667933265401</c:v>
                </c:pt>
                <c:pt idx="6853">
                  <c:v>26.666667933265401</c:v>
                </c:pt>
                <c:pt idx="6854">
                  <c:v>26.666667933265401</c:v>
                </c:pt>
                <c:pt idx="6855">
                  <c:v>26.666667933265401</c:v>
                </c:pt>
                <c:pt idx="6856">
                  <c:v>26.666667933265401</c:v>
                </c:pt>
                <c:pt idx="6857">
                  <c:v>26.666667933265401</c:v>
                </c:pt>
                <c:pt idx="6858">
                  <c:v>26.666667933265401</c:v>
                </c:pt>
                <c:pt idx="6859">
                  <c:v>26.666667933265401</c:v>
                </c:pt>
                <c:pt idx="6860">
                  <c:v>26.666667933265401</c:v>
                </c:pt>
                <c:pt idx="6861">
                  <c:v>26.666667933265401</c:v>
                </c:pt>
                <c:pt idx="6862">
                  <c:v>26.666667933265401</c:v>
                </c:pt>
                <c:pt idx="6863">
                  <c:v>26.666667933265401</c:v>
                </c:pt>
                <c:pt idx="6864">
                  <c:v>26.666667933265401</c:v>
                </c:pt>
                <c:pt idx="6865">
                  <c:v>26.666667933265401</c:v>
                </c:pt>
                <c:pt idx="6866">
                  <c:v>33.333335692683868</c:v>
                </c:pt>
                <c:pt idx="6867">
                  <c:v>26.666667933265401</c:v>
                </c:pt>
                <c:pt idx="6868">
                  <c:v>26.666667933265401</c:v>
                </c:pt>
                <c:pt idx="6869">
                  <c:v>26.666667933265401</c:v>
                </c:pt>
                <c:pt idx="6870">
                  <c:v>26.666667933265401</c:v>
                </c:pt>
                <c:pt idx="6871">
                  <c:v>26.666667933265401</c:v>
                </c:pt>
                <c:pt idx="6872">
                  <c:v>26.666667933265401</c:v>
                </c:pt>
                <c:pt idx="6873">
                  <c:v>26.666667933265401</c:v>
                </c:pt>
                <c:pt idx="6874">
                  <c:v>26.666667933265401</c:v>
                </c:pt>
                <c:pt idx="6875">
                  <c:v>26.666667933265401</c:v>
                </c:pt>
                <c:pt idx="6876">
                  <c:v>26.666667933265401</c:v>
                </c:pt>
                <c:pt idx="6877">
                  <c:v>26.666667933265401</c:v>
                </c:pt>
                <c:pt idx="6878">
                  <c:v>26.666667933265401</c:v>
                </c:pt>
                <c:pt idx="6879">
                  <c:v>26.666667933265401</c:v>
                </c:pt>
                <c:pt idx="6880">
                  <c:v>26.666667933265401</c:v>
                </c:pt>
                <c:pt idx="6881">
                  <c:v>26.666667933265401</c:v>
                </c:pt>
                <c:pt idx="6882">
                  <c:v>26.666667933265401</c:v>
                </c:pt>
                <c:pt idx="6883">
                  <c:v>26.666667933265401</c:v>
                </c:pt>
                <c:pt idx="6884">
                  <c:v>26.666667933265401</c:v>
                </c:pt>
                <c:pt idx="6885">
                  <c:v>26.666667933265401</c:v>
                </c:pt>
                <c:pt idx="6886">
                  <c:v>20.000000173846864</c:v>
                </c:pt>
                <c:pt idx="6887">
                  <c:v>26.666667933265401</c:v>
                </c:pt>
                <c:pt idx="6888">
                  <c:v>26.666667933265401</c:v>
                </c:pt>
                <c:pt idx="6889">
                  <c:v>26.666667933265401</c:v>
                </c:pt>
                <c:pt idx="6890">
                  <c:v>26.666667933265401</c:v>
                </c:pt>
                <c:pt idx="6891">
                  <c:v>26.666667933265401</c:v>
                </c:pt>
                <c:pt idx="6892">
                  <c:v>20.000000173846864</c:v>
                </c:pt>
                <c:pt idx="6893">
                  <c:v>26.666667933265401</c:v>
                </c:pt>
                <c:pt idx="6894">
                  <c:v>26.666667933265401</c:v>
                </c:pt>
                <c:pt idx="6895">
                  <c:v>26.666667933265401</c:v>
                </c:pt>
                <c:pt idx="6896">
                  <c:v>26.666667933265401</c:v>
                </c:pt>
                <c:pt idx="6897">
                  <c:v>20.000000173846864</c:v>
                </c:pt>
                <c:pt idx="6898">
                  <c:v>26.666667933265401</c:v>
                </c:pt>
                <c:pt idx="6899">
                  <c:v>26.666667933265401</c:v>
                </c:pt>
                <c:pt idx="6900">
                  <c:v>26.666667933265401</c:v>
                </c:pt>
                <c:pt idx="6901">
                  <c:v>20.000000173846864</c:v>
                </c:pt>
                <c:pt idx="6902">
                  <c:v>26.666667933265401</c:v>
                </c:pt>
                <c:pt idx="6903">
                  <c:v>26.666667933265401</c:v>
                </c:pt>
                <c:pt idx="6904">
                  <c:v>26.666667933265401</c:v>
                </c:pt>
                <c:pt idx="6905">
                  <c:v>20.000000173846864</c:v>
                </c:pt>
                <c:pt idx="6906">
                  <c:v>26.666667933265401</c:v>
                </c:pt>
                <c:pt idx="6907">
                  <c:v>26.666667933265401</c:v>
                </c:pt>
                <c:pt idx="6908">
                  <c:v>26.666667933265401</c:v>
                </c:pt>
                <c:pt idx="6909">
                  <c:v>20.000000173846864</c:v>
                </c:pt>
                <c:pt idx="6910">
                  <c:v>26.666667933265401</c:v>
                </c:pt>
                <c:pt idx="6911">
                  <c:v>26.666667933265401</c:v>
                </c:pt>
                <c:pt idx="6912">
                  <c:v>20.000000173846864</c:v>
                </c:pt>
                <c:pt idx="6913">
                  <c:v>26.666667933265401</c:v>
                </c:pt>
                <c:pt idx="6914">
                  <c:v>26.666667933265401</c:v>
                </c:pt>
                <c:pt idx="6915">
                  <c:v>26.666667933265401</c:v>
                </c:pt>
                <c:pt idx="6916">
                  <c:v>20.000000173846864</c:v>
                </c:pt>
                <c:pt idx="6917">
                  <c:v>26.666667933265401</c:v>
                </c:pt>
                <c:pt idx="6918">
                  <c:v>26.666667933265401</c:v>
                </c:pt>
                <c:pt idx="6919">
                  <c:v>26.666667933265401</c:v>
                </c:pt>
                <c:pt idx="6920">
                  <c:v>20.000000173846864</c:v>
                </c:pt>
                <c:pt idx="6921">
                  <c:v>26.666667933265401</c:v>
                </c:pt>
                <c:pt idx="6922">
                  <c:v>26.666667933265401</c:v>
                </c:pt>
                <c:pt idx="6923">
                  <c:v>20.000000173846864</c:v>
                </c:pt>
                <c:pt idx="6924">
                  <c:v>26.666667933265401</c:v>
                </c:pt>
                <c:pt idx="6925">
                  <c:v>26.666667933265401</c:v>
                </c:pt>
                <c:pt idx="6926">
                  <c:v>26.666667933265401</c:v>
                </c:pt>
                <c:pt idx="6927">
                  <c:v>20.000000173846864</c:v>
                </c:pt>
                <c:pt idx="6928">
                  <c:v>26.666667933265401</c:v>
                </c:pt>
                <c:pt idx="6929">
                  <c:v>26.666667933265401</c:v>
                </c:pt>
                <c:pt idx="6930">
                  <c:v>20.000000173846864</c:v>
                </c:pt>
                <c:pt idx="6931">
                  <c:v>26.666667933265401</c:v>
                </c:pt>
                <c:pt idx="6932">
                  <c:v>26.666667933265401</c:v>
                </c:pt>
                <c:pt idx="6933">
                  <c:v>20.000000173846864</c:v>
                </c:pt>
                <c:pt idx="6934">
                  <c:v>26.666667933265401</c:v>
                </c:pt>
                <c:pt idx="6935">
                  <c:v>26.666667933265401</c:v>
                </c:pt>
                <c:pt idx="6936">
                  <c:v>20.000000173846864</c:v>
                </c:pt>
                <c:pt idx="6937">
                  <c:v>26.666667933265401</c:v>
                </c:pt>
                <c:pt idx="6938">
                  <c:v>26.666667933265401</c:v>
                </c:pt>
                <c:pt idx="6939">
                  <c:v>20.000000173846864</c:v>
                </c:pt>
                <c:pt idx="6940">
                  <c:v>26.666667933265401</c:v>
                </c:pt>
                <c:pt idx="6941">
                  <c:v>20.000000173846864</c:v>
                </c:pt>
                <c:pt idx="6942">
                  <c:v>26.666667933265401</c:v>
                </c:pt>
                <c:pt idx="6943">
                  <c:v>20.000000173846864</c:v>
                </c:pt>
                <c:pt idx="6944">
                  <c:v>26.666667933265401</c:v>
                </c:pt>
                <c:pt idx="6945">
                  <c:v>20.000000173846864</c:v>
                </c:pt>
                <c:pt idx="6946">
                  <c:v>26.666667933265401</c:v>
                </c:pt>
                <c:pt idx="6947">
                  <c:v>26.666667933265401</c:v>
                </c:pt>
                <c:pt idx="6948">
                  <c:v>20.000000173846864</c:v>
                </c:pt>
                <c:pt idx="6949">
                  <c:v>26.666667933265401</c:v>
                </c:pt>
                <c:pt idx="6950">
                  <c:v>20.000000173846864</c:v>
                </c:pt>
                <c:pt idx="6951">
                  <c:v>26.666667933265401</c:v>
                </c:pt>
                <c:pt idx="6952">
                  <c:v>20.000000173846864</c:v>
                </c:pt>
                <c:pt idx="6953">
                  <c:v>26.666667933265401</c:v>
                </c:pt>
                <c:pt idx="6954">
                  <c:v>20.000000173846864</c:v>
                </c:pt>
                <c:pt idx="6955">
                  <c:v>26.666667933265401</c:v>
                </c:pt>
                <c:pt idx="6956">
                  <c:v>20.000000173846864</c:v>
                </c:pt>
                <c:pt idx="6957">
                  <c:v>26.666667933265401</c:v>
                </c:pt>
                <c:pt idx="6958">
                  <c:v>26.666667933265401</c:v>
                </c:pt>
                <c:pt idx="6959">
                  <c:v>20.000000173846864</c:v>
                </c:pt>
                <c:pt idx="6960">
                  <c:v>26.666667933265401</c:v>
                </c:pt>
                <c:pt idx="6961">
                  <c:v>20.000000173846864</c:v>
                </c:pt>
                <c:pt idx="6962">
                  <c:v>26.666667933265401</c:v>
                </c:pt>
                <c:pt idx="6963">
                  <c:v>20.000000173846864</c:v>
                </c:pt>
                <c:pt idx="6964">
                  <c:v>26.666667933265401</c:v>
                </c:pt>
                <c:pt idx="6965">
                  <c:v>20.000000173846864</c:v>
                </c:pt>
                <c:pt idx="6966">
                  <c:v>26.666667933265401</c:v>
                </c:pt>
                <c:pt idx="6967">
                  <c:v>20.000000173846864</c:v>
                </c:pt>
                <c:pt idx="6968">
                  <c:v>26.666667933265401</c:v>
                </c:pt>
                <c:pt idx="6969">
                  <c:v>20.000000173846864</c:v>
                </c:pt>
                <c:pt idx="6970">
                  <c:v>26.666667933265401</c:v>
                </c:pt>
                <c:pt idx="6971">
                  <c:v>26.666667933265401</c:v>
                </c:pt>
                <c:pt idx="6972">
                  <c:v>20.000000173846864</c:v>
                </c:pt>
                <c:pt idx="6973">
                  <c:v>26.666667933265401</c:v>
                </c:pt>
                <c:pt idx="6974">
                  <c:v>20.000000173846864</c:v>
                </c:pt>
                <c:pt idx="6975">
                  <c:v>26.666667933265401</c:v>
                </c:pt>
                <c:pt idx="6976">
                  <c:v>20.000000173846864</c:v>
                </c:pt>
                <c:pt idx="6977">
                  <c:v>26.666667933265401</c:v>
                </c:pt>
                <c:pt idx="6978">
                  <c:v>20.000000173846864</c:v>
                </c:pt>
                <c:pt idx="6979">
                  <c:v>26.666667933265401</c:v>
                </c:pt>
                <c:pt idx="6980">
                  <c:v>20.000000173846864</c:v>
                </c:pt>
                <c:pt idx="6981">
                  <c:v>26.666667933265401</c:v>
                </c:pt>
                <c:pt idx="6982">
                  <c:v>20.000000173846864</c:v>
                </c:pt>
                <c:pt idx="6983">
                  <c:v>26.666667933265401</c:v>
                </c:pt>
                <c:pt idx="6984">
                  <c:v>26.666667933265401</c:v>
                </c:pt>
                <c:pt idx="6985">
                  <c:v>20.000000173846864</c:v>
                </c:pt>
                <c:pt idx="6986">
                  <c:v>26.666667933265401</c:v>
                </c:pt>
                <c:pt idx="6987">
                  <c:v>20.000000173846864</c:v>
                </c:pt>
                <c:pt idx="6988">
                  <c:v>26.666667933265401</c:v>
                </c:pt>
                <c:pt idx="6989">
                  <c:v>20.000000173846864</c:v>
                </c:pt>
                <c:pt idx="6990">
                  <c:v>26.666667933265401</c:v>
                </c:pt>
                <c:pt idx="6991">
                  <c:v>20.000000173846864</c:v>
                </c:pt>
                <c:pt idx="6992">
                  <c:v>26.666667933265401</c:v>
                </c:pt>
                <c:pt idx="6993">
                  <c:v>20.000000173846864</c:v>
                </c:pt>
                <c:pt idx="6994">
                  <c:v>26.666667933265401</c:v>
                </c:pt>
                <c:pt idx="6995">
                  <c:v>20.000000173846864</c:v>
                </c:pt>
                <c:pt idx="6996">
                  <c:v>26.666667933265401</c:v>
                </c:pt>
                <c:pt idx="6997">
                  <c:v>20.000000173846864</c:v>
                </c:pt>
                <c:pt idx="6998">
                  <c:v>26.666667933265401</c:v>
                </c:pt>
                <c:pt idx="6999">
                  <c:v>26.666667933265401</c:v>
                </c:pt>
                <c:pt idx="7000">
                  <c:v>20.000000173846864</c:v>
                </c:pt>
                <c:pt idx="7001">
                  <c:v>26.666667933265401</c:v>
                </c:pt>
                <c:pt idx="7002">
                  <c:v>26.666667933265401</c:v>
                </c:pt>
                <c:pt idx="7003">
                  <c:v>20.000000173846864</c:v>
                </c:pt>
                <c:pt idx="7004">
                  <c:v>26.666667933265401</c:v>
                </c:pt>
                <c:pt idx="7005">
                  <c:v>26.666667933265401</c:v>
                </c:pt>
                <c:pt idx="7006">
                  <c:v>26.666667933265401</c:v>
                </c:pt>
                <c:pt idx="7007">
                  <c:v>20.000000173846864</c:v>
                </c:pt>
                <c:pt idx="7008">
                  <c:v>26.666667933265401</c:v>
                </c:pt>
                <c:pt idx="7009">
                  <c:v>26.666667933265401</c:v>
                </c:pt>
                <c:pt idx="7010">
                  <c:v>26.666667933265401</c:v>
                </c:pt>
                <c:pt idx="7011">
                  <c:v>26.666667933265401</c:v>
                </c:pt>
                <c:pt idx="7012">
                  <c:v>20.000000173846864</c:v>
                </c:pt>
                <c:pt idx="7013">
                  <c:v>26.666667933265401</c:v>
                </c:pt>
                <c:pt idx="7014">
                  <c:v>26.666667933265401</c:v>
                </c:pt>
                <c:pt idx="7015">
                  <c:v>26.666667933265401</c:v>
                </c:pt>
                <c:pt idx="7016">
                  <c:v>20.000000173846864</c:v>
                </c:pt>
                <c:pt idx="7017">
                  <c:v>26.666667933265401</c:v>
                </c:pt>
                <c:pt idx="7018">
                  <c:v>26.666667933265401</c:v>
                </c:pt>
                <c:pt idx="7019">
                  <c:v>26.666667933265401</c:v>
                </c:pt>
                <c:pt idx="7020">
                  <c:v>26.666667933265401</c:v>
                </c:pt>
                <c:pt idx="7021">
                  <c:v>20.000000173846864</c:v>
                </c:pt>
                <c:pt idx="7022">
                  <c:v>26.666667933265401</c:v>
                </c:pt>
                <c:pt idx="7023">
                  <c:v>26.666667933265401</c:v>
                </c:pt>
                <c:pt idx="7024">
                  <c:v>26.666667933265401</c:v>
                </c:pt>
                <c:pt idx="7025">
                  <c:v>20.000000173846864</c:v>
                </c:pt>
                <c:pt idx="7026">
                  <c:v>26.666667933265401</c:v>
                </c:pt>
                <c:pt idx="7027">
                  <c:v>26.666667933265401</c:v>
                </c:pt>
                <c:pt idx="7028">
                  <c:v>20.000000173846864</c:v>
                </c:pt>
                <c:pt idx="7029">
                  <c:v>26.666667933265401</c:v>
                </c:pt>
                <c:pt idx="7030">
                  <c:v>26.666667933265401</c:v>
                </c:pt>
                <c:pt idx="7031">
                  <c:v>20.000000173846864</c:v>
                </c:pt>
                <c:pt idx="7032">
                  <c:v>26.666667933265401</c:v>
                </c:pt>
                <c:pt idx="7033">
                  <c:v>26.666667933265401</c:v>
                </c:pt>
                <c:pt idx="7034">
                  <c:v>20.000000173846864</c:v>
                </c:pt>
                <c:pt idx="7035">
                  <c:v>26.666667933265401</c:v>
                </c:pt>
                <c:pt idx="7036">
                  <c:v>20.000000173846864</c:v>
                </c:pt>
                <c:pt idx="7037">
                  <c:v>26.666667933265401</c:v>
                </c:pt>
                <c:pt idx="7038">
                  <c:v>20.000000173846864</c:v>
                </c:pt>
                <c:pt idx="7039">
                  <c:v>26.666667933265401</c:v>
                </c:pt>
                <c:pt idx="7040">
                  <c:v>20.000000173846864</c:v>
                </c:pt>
                <c:pt idx="7041">
                  <c:v>26.666667933265401</c:v>
                </c:pt>
                <c:pt idx="7042">
                  <c:v>20.000000173846864</c:v>
                </c:pt>
                <c:pt idx="7043">
                  <c:v>26.666667933265401</c:v>
                </c:pt>
                <c:pt idx="7044">
                  <c:v>26.666667933265401</c:v>
                </c:pt>
                <c:pt idx="7045">
                  <c:v>20.000000173846864</c:v>
                </c:pt>
                <c:pt idx="7046">
                  <c:v>26.666667933265401</c:v>
                </c:pt>
                <c:pt idx="7047">
                  <c:v>20.000000173846864</c:v>
                </c:pt>
                <c:pt idx="7048">
                  <c:v>26.666667933265401</c:v>
                </c:pt>
                <c:pt idx="7049">
                  <c:v>20.000000173846864</c:v>
                </c:pt>
                <c:pt idx="7050">
                  <c:v>26.666667933265401</c:v>
                </c:pt>
                <c:pt idx="7051">
                  <c:v>20.000000173846864</c:v>
                </c:pt>
                <c:pt idx="7052">
                  <c:v>26.666667933265401</c:v>
                </c:pt>
                <c:pt idx="7053">
                  <c:v>26.666667933265401</c:v>
                </c:pt>
                <c:pt idx="7054">
                  <c:v>20.000000173846864</c:v>
                </c:pt>
                <c:pt idx="7055">
                  <c:v>26.666667933265401</c:v>
                </c:pt>
                <c:pt idx="7056">
                  <c:v>20.000000173846864</c:v>
                </c:pt>
                <c:pt idx="7057">
                  <c:v>26.666667933265401</c:v>
                </c:pt>
                <c:pt idx="7058">
                  <c:v>26.666667933265401</c:v>
                </c:pt>
                <c:pt idx="7059">
                  <c:v>20.000000173846864</c:v>
                </c:pt>
                <c:pt idx="7060">
                  <c:v>26.666667933265401</c:v>
                </c:pt>
                <c:pt idx="7061">
                  <c:v>26.666667933265401</c:v>
                </c:pt>
                <c:pt idx="7062">
                  <c:v>20.000000173846864</c:v>
                </c:pt>
                <c:pt idx="7063">
                  <c:v>26.666667933265401</c:v>
                </c:pt>
                <c:pt idx="7064">
                  <c:v>20.000000173846864</c:v>
                </c:pt>
                <c:pt idx="7065">
                  <c:v>26.666667933265401</c:v>
                </c:pt>
                <c:pt idx="7066">
                  <c:v>26.666667933265401</c:v>
                </c:pt>
                <c:pt idx="7067">
                  <c:v>20.000000173846864</c:v>
                </c:pt>
                <c:pt idx="7068">
                  <c:v>26.666667933265401</c:v>
                </c:pt>
                <c:pt idx="7069">
                  <c:v>26.666667933265401</c:v>
                </c:pt>
                <c:pt idx="7070">
                  <c:v>20.000000173846864</c:v>
                </c:pt>
                <c:pt idx="7071">
                  <c:v>26.666667933265401</c:v>
                </c:pt>
                <c:pt idx="7072">
                  <c:v>26.666667933265401</c:v>
                </c:pt>
                <c:pt idx="7073">
                  <c:v>20.000000173846864</c:v>
                </c:pt>
                <c:pt idx="7074">
                  <c:v>26.666667933265401</c:v>
                </c:pt>
                <c:pt idx="7075">
                  <c:v>26.666667933265401</c:v>
                </c:pt>
                <c:pt idx="7076">
                  <c:v>20.000000173846864</c:v>
                </c:pt>
                <c:pt idx="7077">
                  <c:v>26.666667933265401</c:v>
                </c:pt>
                <c:pt idx="7078">
                  <c:v>26.666667933265401</c:v>
                </c:pt>
                <c:pt idx="7079">
                  <c:v>20.000000173846864</c:v>
                </c:pt>
                <c:pt idx="7080">
                  <c:v>26.666667933265401</c:v>
                </c:pt>
                <c:pt idx="7081">
                  <c:v>20.000000173846864</c:v>
                </c:pt>
                <c:pt idx="7082">
                  <c:v>26.666667933265401</c:v>
                </c:pt>
                <c:pt idx="7083">
                  <c:v>20.000000173846864</c:v>
                </c:pt>
                <c:pt idx="7084">
                  <c:v>26.666667933265401</c:v>
                </c:pt>
                <c:pt idx="7085">
                  <c:v>26.666667933265401</c:v>
                </c:pt>
                <c:pt idx="7086">
                  <c:v>20.000000173846864</c:v>
                </c:pt>
                <c:pt idx="7087">
                  <c:v>26.666667933265401</c:v>
                </c:pt>
                <c:pt idx="7088">
                  <c:v>20.000000173846864</c:v>
                </c:pt>
                <c:pt idx="7089">
                  <c:v>26.666667933265401</c:v>
                </c:pt>
                <c:pt idx="7090">
                  <c:v>20.000000173846864</c:v>
                </c:pt>
                <c:pt idx="7091">
                  <c:v>26.666667933265401</c:v>
                </c:pt>
                <c:pt idx="7092">
                  <c:v>26.666667933265401</c:v>
                </c:pt>
                <c:pt idx="7093">
                  <c:v>20.000000173846864</c:v>
                </c:pt>
                <c:pt idx="7094">
                  <c:v>26.666667933265401</c:v>
                </c:pt>
                <c:pt idx="7095">
                  <c:v>20.000000173846864</c:v>
                </c:pt>
                <c:pt idx="7096">
                  <c:v>26.666667933265401</c:v>
                </c:pt>
                <c:pt idx="7097">
                  <c:v>20.000000173846864</c:v>
                </c:pt>
                <c:pt idx="7098">
                  <c:v>26.666667933265401</c:v>
                </c:pt>
                <c:pt idx="7099">
                  <c:v>20.000000173846864</c:v>
                </c:pt>
                <c:pt idx="7100">
                  <c:v>26.666667933265401</c:v>
                </c:pt>
                <c:pt idx="7101">
                  <c:v>20.000000173846864</c:v>
                </c:pt>
                <c:pt idx="7102">
                  <c:v>26.666667933265401</c:v>
                </c:pt>
                <c:pt idx="7103">
                  <c:v>20.000000173846864</c:v>
                </c:pt>
                <c:pt idx="7104">
                  <c:v>26.666667933265401</c:v>
                </c:pt>
                <c:pt idx="7105">
                  <c:v>20.000000173846864</c:v>
                </c:pt>
                <c:pt idx="7106">
                  <c:v>26.666667933265401</c:v>
                </c:pt>
                <c:pt idx="7107">
                  <c:v>20.000000173846864</c:v>
                </c:pt>
                <c:pt idx="7108">
                  <c:v>26.666667933265401</c:v>
                </c:pt>
                <c:pt idx="7109">
                  <c:v>20.000000173846864</c:v>
                </c:pt>
                <c:pt idx="7110">
                  <c:v>26.666667933265401</c:v>
                </c:pt>
                <c:pt idx="7111">
                  <c:v>20.000000173846864</c:v>
                </c:pt>
                <c:pt idx="7112">
                  <c:v>26.666667933265401</c:v>
                </c:pt>
                <c:pt idx="7113">
                  <c:v>20.000000173846864</c:v>
                </c:pt>
                <c:pt idx="7114">
                  <c:v>26.666667933265401</c:v>
                </c:pt>
                <c:pt idx="7115">
                  <c:v>20.000000173846864</c:v>
                </c:pt>
                <c:pt idx="7116">
                  <c:v>20.000000173846864</c:v>
                </c:pt>
                <c:pt idx="7117">
                  <c:v>26.666667933265401</c:v>
                </c:pt>
                <c:pt idx="7118">
                  <c:v>20.000000173846864</c:v>
                </c:pt>
                <c:pt idx="7119">
                  <c:v>26.666667933265401</c:v>
                </c:pt>
                <c:pt idx="7120">
                  <c:v>20.000000173846864</c:v>
                </c:pt>
                <c:pt idx="7121">
                  <c:v>26.666667933265401</c:v>
                </c:pt>
                <c:pt idx="7122">
                  <c:v>20.000000173846864</c:v>
                </c:pt>
                <c:pt idx="7123">
                  <c:v>26.666667933265401</c:v>
                </c:pt>
                <c:pt idx="7124">
                  <c:v>20.000000173846864</c:v>
                </c:pt>
                <c:pt idx="7125">
                  <c:v>20.000000173846864</c:v>
                </c:pt>
                <c:pt idx="7126">
                  <c:v>26.666667933265401</c:v>
                </c:pt>
                <c:pt idx="7127">
                  <c:v>20.000000173846864</c:v>
                </c:pt>
                <c:pt idx="7128">
                  <c:v>20.000000173846864</c:v>
                </c:pt>
                <c:pt idx="7129">
                  <c:v>26.666667933265401</c:v>
                </c:pt>
                <c:pt idx="7130">
                  <c:v>20.000000173846864</c:v>
                </c:pt>
                <c:pt idx="7131">
                  <c:v>20.000000173846864</c:v>
                </c:pt>
                <c:pt idx="7132">
                  <c:v>26.666667933265401</c:v>
                </c:pt>
                <c:pt idx="7133">
                  <c:v>20.000000173846864</c:v>
                </c:pt>
                <c:pt idx="7134">
                  <c:v>20.000000173846864</c:v>
                </c:pt>
                <c:pt idx="7135">
                  <c:v>20.000000173846864</c:v>
                </c:pt>
                <c:pt idx="7136">
                  <c:v>26.666667933265401</c:v>
                </c:pt>
                <c:pt idx="7137">
                  <c:v>20.000000173846864</c:v>
                </c:pt>
                <c:pt idx="7138">
                  <c:v>20.000000173846864</c:v>
                </c:pt>
                <c:pt idx="7139">
                  <c:v>20.000000173846864</c:v>
                </c:pt>
                <c:pt idx="7140">
                  <c:v>20.000000173846864</c:v>
                </c:pt>
                <c:pt idx="7141">
                  <c:v>26.666667933265401</c:v>
                </c:pt>
                <c:pt idx="7142">
                  <c:v>20.000000173846864</c:v>
                </c:pt>
                <c:pt idx="7143">
                  <c:v>20.000000173846864</c:v>
                </c:pt>
                <c:pt idx="7144">
                  <c:v>20.000000173846864</c:v>
                </c:pt>
                <c:pt idx="7145">
                  <c:v>20.000000173846864</c:v>
                </c:pt>
                <c:pt idx="7146">
                  <c:v>20.000000173846864</c:v>
                </c:pt>
                <c:pt idx="7147">
                  <c:v>26.666667933265401</c:v>
                </c:pt>
                <c:pt idx="7148">
                  <c:v>20.000000173846864</c:v>
                </c:pt>
                <c:pt idx="7149">
                  <c:v>20.000000173846864</c:v>
                </c:pt>
                <c:pt idx="7150">
                  <c:v>20.000000173846864</c:v>
                </c:pt>
                <c:pt idx="7151">
                  <c:v>20.000000173846864</c:v>
                </c:pt>
                <c:pt idx="7152">
                  <c:v>20.000000173846864</c:v>
                </c:pt>
                <c:pt idx="7153">
                  <c:v>20.000000173846864</c:v>
                </c:pt>
                <c:pt idx="7154">
                  <c:v>26.666667933265401</c:v>
                </c:pt>
                <c:pt idx="7155">
                  <c:v>20.000000173846864</c:v>
                </c:pt>
                <c:pt idx="7156">
                  <c:v>20.000000173846864</c:v>
                </c:pt>
                <c:pt idx="7157">
                  <c:v>20.000000173846864</c:v>
                </c:pt>
                <c:pt idx="7158">
                  <c:v>20.000000173846864</c:v>
                </c:pt>
                <c:pt idx="7159">
                  <c:v>20.000000173846864</c:v>
                </c:pt>
                <c:pt idx="7160">
                  <c:v>20.000000173846864</c:v>
                </c:pt>
                <c:pt idx="7161">
                  <c:v>26.666667933265401</c:v>
                </c:pt>
                <c:pt idx="7162">
                  <c:v>20.000000173846864</c:v>
                </c:pt>
                <c:pt idx="7163">
                  <c:v>20.000000173846864</c:v>
                </c:pt>
                <c:pt idx="7164">
                  <c:v>20.000000173846864</c:v>
                </c:pt>
                <c:pt idx="7165">
                  <c:v>20.000000173846864</c:v>
                </c:pt>
                <c:pt idx="7166">
                  <c:v>20.000000173846864</c:v>
                </c:pt>
                <c:pt idx="7167">
                  <c:v>20.000000173846864</c:v>
                </c:pt>
                <c:pt idx="7168">
                  <c:v>20.000000173846864</c:v>
                </c:pt>
                <c:pt idx="7169">
                  <c:v>20.000000173846864</c:v>
                </c:pt>
                <c:pt idx="7170">
                  <c:v>26.666667933265401</c:v>
                </c:pt>
                <c:pt idx="7171">
                  <c:v>20.000000173846864</c:v>
                </c:pt>
                <c:pt idx="7172">
                  <c:v>20.000000173846864</c:v>
                </c:pt>
                <c:pt idx="7173">
                  <c:v>20.000000173846864</c:v>
                </c:pt>
                <c:pt idx="7174">
                  <c:v>20.000000173846864</c:v>
                </c:pt>
                <c:pt idx="7175">
                  <c:v>20.000000173846864</c:v>
                </c:pt>
                <c:pt idx="7176">
                  <c:v>20.000000173846864</c:v>
                </c:pt>
                <c:pt idx="7177">
                  <c:v>20.000000173846864</c:v>
                </c:pt>
                <c:pt idx="7178">
                  <c:v>20.000000173846864</c:v>
                </c:pt>
                <c:pt idx="7179">
                  <c:v>26.666667933265401</c:v>
                </c:pt>
                <c:pt idx="7180">
                  <c:v>20.000000173846864</c:v>
                </c:pt>
                <c:pt idx="7181">
                  <c:v>20.000000173846864</c:v>
                </c:pt>
                <c:pt idx="7182">
                  <c:v>20.000000173846864</c:v>
                </c:pt>
                <c:pt idx="7183">
                  <c:v>20.000000173846864</c:v>
                </c:pt>
                <c:pt idx="7184">
                  <c:v>26.666667933265401</c:v>
                </c:pt>
                <c:pt idx="7185">
                  <c:v>20.000000173846864</c:v>
                </c:pt>
                <c:pt idx="7186">
                  <c:v>20.000000173846864</c:v>
                </c:pt>
                <c:pt idx="7187">
                  <c:v>26.666667933265401</c:v>
                </c:pt>
                <c:pt idx="7188">
                  <c:v>20.000000173846864</c:v>
                </c:pt>
                <c:pt idx="7189">
                  <c:v>26.666667933265401</c:v>
                </c:pt>
                <c:pt idx="7190">
                  <c:v>20.000000173846864</c:v>
                </c:pt>
                <c:pt idx="7191">
                  <c:v>26.666667933265401</c:v>
                </c:pt>
                <c:pt idx="7192">
                  <c:v>26.666667933265401</c:v>
                </c:pt>
                <c:pt idx="7193">
                  <c:v>33.333335692683868</c:v>
                </c:pt>
                <c:pt idx="7194">
                  <c:v>26.666667933265401</c:v>
                </c:pt>
                <c:pt idx="7195">
                  <c:v>33.333335692683868</c:v>
                </c:pt>
                <c:pt idx="7196">
                  <c:v>26.666667933265401</c:v>
                </c:pt>
                <c:pt idx="7197">
                  <c:v>33.333335692683868</c:v>
                </c:pt>
                <c:pt idx="7198">
                  <c:v>33.333335692683868</c:v>
                </c:pt>
                <c:pt idx="7199">
                  <c:v>33.333335692683868</c:v>
                </c:pt>
                <c:pt idx="7200">
                  <c:v>40.000003452102327</c:v>
                </c:pt>
                <c:pt idx="7201">
                  <c:v>33.333335692683868</c:v>
                </c:pt>
                <c:pt idx="7202">
                  <c:v>40.000003452102327</c:v>
                </c:pt>
                <c:pt idx="7203">
                  <c:v>33.333335692683868</c:v>
                </c:pt>
                <c:pt idx="7204">
                  <c:v>46.6666712115208</c:v>
                </c:pt>
                <c:pt idx="7205">
                  <c:v>40.000003452102327</c:v>
                </c:pt>
                <c:pt idx="7206">
                  <c:v>46.6666712115208</c:v>
                </c:pt>
                <c:pt idx="7207">
                  <c:v>53.333335866530739</c:v>
                </c:pt>
                <c:pt idx="7208">
                  <c:v>53.333335866530739</c:v>
                </c:pt>
                <c:pt idx="7209">
                  <c:v>60.000003625949198</c:v>
                </c:pt>
                <c:pt idx="7210">
                  <c:v>66.666671385368005</c:v>
                </c:pt>
                <c:pt idx="7211">
                  <c:v>73.333339144785995</c:v>
                </c:pt>
                <c:pt idx="7212">
                  <c:v>73.333339144785995</c:v>
                </c:pt>
                <c:pt idx="7213">
                  <c:v>80.000006904204653</c:v>
                </c:pt>
                <c:pt idx="7214">
                  <c:v>80.000006904204653</c:v>
                </c:pt>
                <c:pt idx="7215">
                  <c:v>86.66667466362334</c:v>
                </c:pt>
                <c:pt idx="7216">
                  <c:v>86.66667466362334</c:v>
                </c:pt>
                <c:pt idx="7217">
                  <c:v>93.333342423041344</c:v>
                </c:pt>
                <c:pt idx="7218">
                  <c:v>86.66667466362334</c:v>
                </c:pt>
                <c:pt idx="7219">
                  <c:v>93.333342423041344</c:v>
                </c:pt>
                <c:pt idx="7220">
                  <c:v>100.00001018246</c:v>
                </c:pt>
                <c:pt idx="7221">
                  <c:v>93.333342423041344</c:v>
                </c:pt>
                <c:pt idx="7222">
                  <c:v>93.333342423041344</c:v>
                </c:pt>
                <c:pt idx="7223">
                  <c:v>93.333342423041344</c:v>
                </c:pt>
                <c:pt idx="7224">
                  <c:v>100.00001018246</c:v>
                </c:pt>
                <c:pt idx="7225">
                  <c:v>93.333342423041344</c:v>
                </c:pt>
                <c:pt idx="7226">
                  <c:v>93.333342423041344</c:v>
                </c:pt>
                <c:pt idx="7227">
                  <c:v>93.333342423041344</c:v>
                </c:pt>
                <c:pt idx="7228">
                  <c:v>86.66667466362334</c:v>
                </c:pt>
                <c:pt idx="7229">
                  <c:v>93.333342423041344</c:v>
                </c:pt>
                <c:pt idx="7230">
                  <c:v>86.66667466362334</c:v>
                </c:pt>
                <c:pt idx="7231">
                  <c:v>93.333342423041344</c:v>
                </c:pt>
                <c:pt idx="7232">
                  <c:v>86.66667466362334</c:v>
                </c:pt>
                <c:pt idx="7233">
                  <c:v>86.66667466362334</c:v>
                </c:pt>
                <c:pt idx="7234">
                  <c:v>86.66667466362334</c:v>
                </c:pt>
                <c:pt idx="7235">
                  <c:v>86.66667466362334</c:v>
                </c:pt>
                <c:pt idx="7236">
                  <c:v>80.000006904204653</c:v>
                </c:pt>
                <c:pt idx="7237">
                  <c:v>86.66667466362334</c:v>
                </c:pt>
                <c:pt idx="7238">
                  <c:v>80.000006904204653</c:v>
                </c:pt>
                <c:pt idx="7239">
                  <c:v>86.66667466362334</c:v>
                </c:pt>
                <c:pt idx="7240">
                  <c:v>80.000006904204653</c:v>
                </c:pt>
                <c:pt idx="7241">
                  <c:v>80.000006904204653</c:v>
                </c:pt>
                <c:pt idx="7242">
                  <c:v>80.000006904204653</c:v>
                </c:pt>
                <c:pt idx="7243">
                  <c:v>80.000006904204653</c:v>
                </c:pt>
                <c:pt idx="7244">
                  <c:v>80.000006904204653</c:v>
                </c:pt>
                <c:pt idx="7245">
                  <c:v>80.000006904204653</c:v>
                </c:pt>
                <c:pt idx="7246">
                  <c:v>73.333339144785995</c:v>
                </c:pt>
                <c:pt idx="7247">
                  <c:v>80.000006904204653</c:v>
                </c:pt>
                <c:pt idx="7248">
                  <c:v>73.333339144785995</c:v>
                </c:pt>
                <c:pt idx="7249">
                  <c:v>80.000006904204653</c:v>
                </c:pt>
                <c:pt idx="7250">
                  <c:v>73.333339144785995</c:v>
                </c:pt>
                <c:pt idx="7251">
                  <c:v>73.333339144785995</c:v>
                </c:pt>
                <c:pt idx="7252">
                  <c:v>80.000006904204653</c:v>
                </c:pt>
                <c:pt idx="7253">
                  <c:v>73.333339144785995</c:v>
                </c:pt>
                <c:pt idx="7254">
                  <c:v>73.333339144785995</c:v>
                </c:pt>
                <c:pt idx="7255">
                  <c:v>73.333339144785995</c:v>
                </c:pt>
                <c:pt idx="7256">
                  <c:v>73.333339144785995</c:v>
                </c:pt>
                <c:pt idx="7257">
                  <c:v>73.333339144785995</c:v>
                </c:pt>
                <c:pt idx="7258">
                  <c:v>66.666671385368005</c:v>
                </c:pt>
                <c:pt idx="7259">
                  <c:v>73.333339144785995</c:v>
                </c:pt>
                <c:pt idx="7260">
                  <c:v>73.333339144785995</c:v>
                </c:pt>
                <c:pt idx="7261">
                  <c:v>66.666671385368005</c:v>
                </c:pt>
                <c:pt idx="7262">
                  <c:v>73.333339144785995</c:v>
                </c:pt>
                <c:pt idx="7263">
                  <c:v>66.666671385368005</c:v>
                </c:pt>
                <c:pt idx="7264">
                  <c:v>66.666671385368005</c:v>
                </c:pt>
                <c:pt idx="7265">
                  <c:v>73.333339144785995</c:v>
                </c:pt>
                <c:pt idx="7266">
                  <c:v>66.666671385368005</c:v>
                </c:pt>
                <c:pt idx="7267">
                  <c:v>66.666671385368005</c:v>
                </c:pt>
                <c:pt idx="7268">
                  <c:v>66.666671385368005</c:v>
                </c:pt>
                <c:pt idx="7269">
                  <c:v>66.666671385368005</c:v>
                </c:pt>
                <c:pt idx="7270">
                  <c:v>66.666671385368005</c:v>
                </c:pt>
                <c:pt idx="7271">
                  <c:v>66.666671385368005</c:v>
                </c:pt>
                <c:pt idx="7272">
                  <c:v>66.666671385368005</c:v>
                </c:pt>
                <c:pt idx="7273">
                  <c:v>66.666671385368005</c:v>
                </c:pt>
                <c:pt idx="7274">
                  <c:v>60.000003625949198</c:v>
                </c:pt>
                <c:pt idx="7275">
                  <c:v>66.666671385368005</c:v>
                </c:pt>
                <c:pt idx="7276">
                  <c:v>66.666671385368005</c:v>
                </c:pt>
                <c:pt idx="7277">
                  <c:v>66.666671385368005</c:v>
                </c:pt>
                <c:pt idx="7278">
                  <c:v>60.000003625949198</c:v>
                </c:pt>
                <c:pt idx="7279">
                  <c:v>66.666671385368005</c:v>
                </c:pt>
                <c:pt idx="7280">
                  <c:v>66.666671385368005</c:v>
                </c:pt>
                <c:pt idx="7281">
                  <c:v>60.000003625949198</c:v>
                </c:pt>
                <c:pt idx="7282">
                  <c:v>66.666671385368005</c:v>
                </c:pt>
                <c:pt idx="7283">
                  <c:v>60.000003625949198</c:v>
                </c:pt>
                <c:pt idx="7284">
                  <c:v>66.666671385368005</c:v>
                </c:pt>
                <c:pt idx="7285">
                  <c:v>60.000003625949198</c:v>
                </c:pt>
                <c:pt idx="7286">
                  <c:v>66.666671385368005</c:v>
                </c:pt>
                <c:pt idx="7287">
                  <c:v>60.000003625949198</c:v>
                </c:pt>
                <c:pt idx="7288">
                  <c:v>66.666671385368005</c:v>
                </c:pt>
                <c:pt idx="7289">
                  <c:v>60.000003625949198</c:v>
                </c:pt>
                <c:pt idx="7290">
                  <c:v>66.666671385368005</c:v>
                </c:pt>
                <c:pt idx="7291">
                  <c:v>60.000003625949198</c:v>
                </c:pt>
                <c:pt idx="7292">
                  <c:v>66.666671385368005</c:v>
                </c:pt>
                <c:pt idx="7293">
                  <c:v>60.000003625949198</c:v>
                </c:pt>
                <c:pt idx="7294">
                  <c:v>60.000003625949198</c:v>
                </c:pt>
                <c:pt idx="7295">
                  <c:v>60.000003625949198</c:v>
                </c:pt>
                <c:pt idx="7296">
                  <c:v>66.666671385368005</c:v>
                </c:pt>
                <c:pt idx="7297">
                  <c:v>60.000003625949198</c:v>
                </c:pt>
                <c:pt idx="7298">
                  <c:v>60.000003625949198</c:v>
                </c:pt>
                <c:pt idx="7299">
                  <c:v>60.000003625949198</c:v>
                </c:pt>
                <c:pt idx="7300">
                  <c:v>60.000003625949198</c:v>
                </c:pt>
                <c:pt idx="7301">
                  <c:v>60.000003625949198</c:v>
                </c:pt>
                <c:pt idx="7302">
                  <c:v>60.000003625949198</c:v>
                </c:pt>
                <c:pt idx="7303">
                  <c:v>60.000003625949198</c:v>
                </c:pt>
                <c:pt idx="7304">
                  <c:v>60.000003625949198</c:v>
                </c:pt>
                <c:pt idx="7305">
                  <c:v>60.000003625949198</c:v>
                </c:pt>
                <c:pt idx="7306">
                  <c:v>60.000003625949198</c:v>
                </c:pt>
                <c:pt idx="7307">
                  <c:v>53.333335866530739</c:v>
                </c:pt>
                <c:pt idx="7308">
                  <c:v>60.000003625949198</c:v>
                </c:pt>
                <c:pt idx="7309">
                  <c:v>60.000003625949198</c:v>
                </c:pt>
                <c:pt idx="7310">
                  <c:v>60.000003625949198</c:v>
                </c:pt>
                <c:pt idx="7311">
                  <c:v>53.333335866530739</c:v>
                </c:pt>
                <c:pt idx="7312">
                  <c:v>60.000003625949198</c:v>
                </c:pt>
                <c:pt idx="7313">
                  <c:v>53.333335866530739</c:v>
                </c:pt>
                <c:pt idx="7314">
                  <c:v>60.000003625949198</c:v>
                </c:pt>
                <c:pt idx="7315">
                  <c:v>53.333335866530739</c:v>
                </c:pt>
                <c:pt idx="7316">
                  <c:v>60.000003625949198</c:v>
                </c:pt>
                <c:pt idx="7317">
                  <c:v>53.333335866530739</c:v>
                </c:pt>
                <c:pt idx="7318">
                  <c:v>53.333335866530739</c:v>
                </c:pt>
                <c:pt idx="7319">
                  <c:v>60.000003625949198</c:v>
                </c:pt>
                <c:pt idx="7320">
                  <c:v>53.333335866530739</c:v>
                </c:pt>
                <c:pt idx="7321">
                  <c:v>53.333335866530739</c:v>
                </c:pt>
                <c:pt idx="7322">
                  <c:v>53.333335866530739</c:v>
                </c:pt>
                <c:pt idx="7323">
                  <c:v>53.333335866530739</c:v>
                </c:pt>
                <c:pt idx="7324">
                  <c:v>60.000003625949198</c:v>
                </c:pt>
                <c:pt idx="7325">
                  <c:v>53.333335866530739</c:v>
                </c:pt>
                <c:pt idx="7326">
                  <c:v>53.333335866530739</c:v>
                </c:pt>
                <c:pt idx="7327">
                  <c:v>53.333335866530739</c:v>
                </c:pt>
                <c:pt idx="7328">
                  <c:v>46.6666712115208</c:v>
                </c:pt>
                <c:pt idx="7329">
                  <c:v>53.333335866530739</c:v>
                </c:pt>
                <c:pt idx="7330">
                  <c:v>53.333335866530739</c:v>
                </c:pt>
                <c:pt idx="7331">
                  <c:v>53.333335866530739</c:v>
                </c:pt>
                <c:pt idx="7332">
                  <c:v>53.333335866530739</c:v>
                </c:pt>
                <c:pt idx="7333">
                  <c:v>46.6666712115208</c:v>
                </c:pt>
                <c:pt idx="7334">
                  <c:v>53.333335866530739</c:v>
                </c:pt>
                <c:pt idx="7335">
                  <c:v>53.333335866530739</c:v>
                </c:pt>
                <c:pt idx="7336">
                  <c:v>46.6666712115208</c:v>
                </c:pt>
                <c:pt idx="7337">
                  <c:v>53.333335866530739</c:v>
                </c:pt>
                <c:pt idx="7338">
                  <c:v>53.333335866530739</c:v>
                </c:pt>
                <c:pt idx="7339">
                  <c:v>46.6666712115208</c:v>
                </c:pt>
                <c:pt idx="7340">
                  <c:v>53.333335866530739</c:v>
                </c:pt>
                <c:pt idx="7341">
                  <c:v>46.6666712115208</c:v>
                </c:pt>
                <c:pt idx="7342">
                  <c:v>53.333335866530739</c:v>
                </c:pt>
                <c:pt idx="7343">
                  <c:v>46.6666712115208</c:v>
                </c:pt>
                <c:pt idx="7344">
                  <c:v>53.333335866530739</c:v>
                </c:pt>
                <c:pt idx="7345">
                  <c:v>46.6666712115208</c:v>
                </c:pt>
                <c:pt idx="7346">
                  <c:v>53.333335866530739</c:v>
                </c:pt>
                <c:pt idx="7347">
                  <c:v>46.6666712115208</c:v>
                </c:pt>
                <c:pt idx="7348">
                  <c:v>53.333335866530739</c:v>
                </c:pt>
                <c:pt idx="7349">
                  <c:v>46.6666712115208</c:v>
                </c:pt>
                <c:pt idx="7350">
                  <c:v>46.6666712115208</c:v>
                </c:pt>
                <c:pt idx="7351">
                  <c:v>53.333335866530739</c:v>
                </c:pt>
                <c:pt idx="7352">
                  <c:v>46.6666712115208</c:v>
                </c:pt>
                <c:pt idx="7353">
                  <c:v>46.6666712115208</c:v>
                </c:pt>
                <c:pt idx="7354">
                  <c:v>53.333335866530739</c:v>
                </c:pt>
                <c:pt idx="7355">
                  <c:v>46.6666712115208</c:v>
                </c:pt>
                <c:pt idx="7356">
                  <c:v>46.6666712115208</c:v>
                </c:pt>
                <c:pt idx="7357">
                  <c:v>46.6666712115208</c:v>
                </c:pt>
                <c:pt idx="7358">
                  <c:v>53.333335866530739</c:v>
                </c:pt>
                <c:pt idx="7359">
                  <c:v>46.6666712115208</c:v>
                </c:pt>
                <c:pt idx="7360">
                  <c:v>46.6666712115208</c:v>
                </c:pt>
                <c:pt idx="7361">
                  <c:v>46.6666712115208</c:v>
                </c:pt>
                <c:pt idx="7362">
                  <c:v>46.6666712115208</c:v>
                </c:pt>
                <c:pt idx="7363">
                  <c:v>46.6666712115208</c:v>
                </c:pt>
                <c:pt idx="7364">
                  <c:v>46.6666712115208</c:v>
                </c:pt>
                <c:pt idx="7365">
                  <c:v>46.6666712115208</c:v>
                </c:pt>
                <c:pt idx="7366">
                  <c:v>46.6666712115208</c:v>
                </c:pt>
                <c:pt idx="7367">
                  <c:v>46.6666712115208</c:v>
                </c:pt>
                <c:pt idx="7368">
                  <c:v>46.6666712115208</c:v>
                </c:pt>
                <c:pt idx="7369">
                  <c:v>46.6666712115208</c:v>
                </c:pt>
                <c:pt idx="7370">
                  <c:v>46.6666712115208</c:v>
                </c:pt>
                <c:pt idx="7371">
                  <c:v>46.6666712115208</c:v>
                </c:pt>
                <c:pt idx="7372">
                  <c:v>46.6666712115208</c:v>
                </c:pt>
                <c:pt idx="7373">
                  <c:v>46.6666712115208</c:v>
                </c:pt>
                <c:pt idx="7374">
                  <c:v>46.6666712115208</c:v>
                </c:pt>
                <c:pt idx="7375">
                  <c:v>46.6666712115208</c:v>
                </c:pt>
                <c:pt idx="7376">
                  <c:v>40.000003452102327</c:v>
                </c:pt>
                <c:pt idx="7377">
                  <c:v>46.6666712115208</c:v>
                </c:pt>
                <c:pt idx="7378">
                  <c:v>46.6666712115208</c:v>
                </c:pt>
                <c:pt idx="7379">
                  <c:v>46.6666712115208</c:v>
                </c:pt>
                <c:pt idx="7380">
                  <c:v>46.6666712115208</c:v>
                </c:pt>
                <c:pt idx="7381">
                  <c:v>46.6666712115208</c:v>
                </c:pt>
                <c:pt idx="7382">
                  <c:v>46.6666712115208</c:v>
                </c:pt>
                <c:pt idx="7383">
                  <c:v>46.6666712115208</c:v>
                </c:pt>
                <c:pt idx="7384">
                  <c:v>40.000003452102327</c:v>
                </c:pt>
                <c:pt idx="7385">
                  <c:v>46.6666712115208</c:v>
                </c:pt>
                <c:pt idx="7386">
                  <c:v>46.6666712115208</c:v>
                </c:pt>
                <c:pt idx="7387">
                  <c:v>46.6666712115208</c:v>
                </c:pt>
                <c:pt idx="7388">
                  <c:v>46.6666712115208</c:v>
                </c:pt>
                <c:pt idx="7389">
                  <c:v>46.6666712115208</c:v>
                </c:pt>
                <c:pt idx="7390">
                  <c:v>46.6666712115208</c:v>
                </c:pt>
                <c:pt idx="7391">
                  <c:v>46.6666712115208</c:v>
                </c:pt>
                <c:pt idx="7392">
                  <c:v>46.6666712115208</c:v>
                </c:pt>
                <c:pt idx="7393">
                  <c:v>46.6666712115208</c:v>
                </c:pt>
                <c:pt idx="7394">
                  <c:v>46.6666712115208</c:v>
                </c:pt>
                <c:pt idx="7395">
                  <c:v>46.6666712115208</c:v>
                </c:pt>
                <c:pt idx="7396">
                  <c:v>46.6666712115208</c:v>
                </c:pt>
                <c:pt idx="7397">
                  <c:v>46.6666712115208</c:v>
                </c:pt>
                <c:pt idx="7398">
                  <c:v>46.6666712115208</c:v>
                </c:pt>
                <c:pt idx="7399">
                  <c:v>46.6666712115208</c:v>
                </c:pt>
                <c:pt idx="7400">
                  <c:v>46.6666712115208</c:v>
                </c:pt>
                <c:pt idx="7401">
                  <c:v>46.6666712115208</c:v>
                </c:pt>
                <c:pt idx="7402">
                  <c:v>46.6666712115208</c:v>
                </c:pt>
                <c:pt idx="7403">
                  <c:v>46.6666712115208</c:v>
                </c:pt>
                <c:pt idx="7404">
                  <c:v>46.6666712115208</c:v>
                </c:pt>
                <c:pt idx="7405">
                  <c:v>46.6666712115208</c:v>
                </c:pt>
                <c:pt idx="7406">
                  <c:v>46.6666712115208</c:v>
                </c:pt>
                <c:pt idx="7407">
                  <c:v>46.6666712115208</c:v>
                </c:pt>
                <c:pt idx="7408">
                  <c:v>46.6666712115208</c:v>
                </c:pt>
                <c:pt idx="7409">
                  <c:v>46.6666712115208</c:v>
                </c:pt>
                <c:pt idx="7410">
                  <c:v>40.000003452102327</c:v>
                </c:pt>
                <c:pt idx="7411">
                  <c:v>46.6666712115208</c:v>
                </c:pt>
                <c:pt idx="7412">
                  <c:v>46.6666712115208</c:v>
                </c:pt>
                <c:pt idx="7413">
                  <c:v>46.6666712115208</c:v>
                </c:pt>
                <c:pt idx="7414">
                  <c:v>46.6666712115208</c:v>
                </c:pt>
                <c:pt idx="7415">
                  <c:v>46.6666712115208</c:v>
                </c:pt>
                <c:pt idx="7416">
                  <c:v>46.6666712115208</c:v>
                </c:pt>
                <c:pt idx="7417">
                  <c:v>46.6666712115208</c:v>
                </c:pt>
                <c:pt idx="7418">
                  <c:v>46.6666712115208</c:v>
                </c:pt>
                <c:pt idx="7419">
                  <c:v>46.6666712115208</c:v>
                </c:pt>
                <c:pt idx="7420">
                  <c:v>46.6666712115208</c:v>
                </c:pt>
                <c:pt idx="7421">
                  <c:v>46.6666712115208</c:v>
                </c:pt>
                <c:pt idx="7422">
                  <c:v>40.000003452102327</c:v>
                </c:pt>
                <c:pt idx="7423">
                  <c:v>46.6666712115208</c:v>
                </c:pt>
                <c:pt idx="7424">
                  <c:v>46.6666712115208</c:v>
                </c:pt>
                <c:pt idx="7425">
                  <c:v>46.6666712115208</c:v>
                </c:pt>
                <c:pt idx="7426">
                  <c:v>46.6666712115208</c:v>
                </c:pt>
                <c:pt idx="7427">
                  <c:v>46.6666712115208</c:v>
                </c:pt>
                <c:pt idx="7428">
                  <c:v>46.6666712115208</c:v>
                </c:pt>
                <c:pt idx="7429">
                  <c:v>40.000003452102327</c:v>
                </c:pt>
                <c:pt idx="7430">
                  <c:v>46.6666712115208</c:v>
                </c:pt>
                <c:pt idx="7431">
                  <c:v>46.6666712115208</c:v>
                </c:pt>
                <c:pt idx="7432">
                  <c:v>46.6666712115208</c:v>
                </c:pt>
                <c:pt idx="7433">
                  <c:v>46.6666712115208</c:v>
                </c:pt>
                <c:pt idx="7434">
                  <c:v>40.000003452102327</c:v>
                </c:pt>
                <c:pt idx="7435">
                  <c:v>46.6666712115208</c:v>
                </c:pt>
                <c:pt idx="7436">
                  <c:v>46.6666712115208</c:v>
                </c:pt>
                <c:pt idx="7437">
                  <c:v>46.6666712115208</c:v>
                </c:pt>
                <c:pt idx="7438">
                  <c:v>46.6666712115208</c:v>
                </c:pt>
                <c:pt idx="7439">
                  <c:v>40.000003452102327</c:v>
                </c:pt>
                <c:pt idx="7440">
                  <c:v>46.6666712115208</c:v>
                </c:pt>
                <c:pt idx="7441">
                  <c:v>46.6666712115208</c:v>
                </c:pt>
                <c:pt idx="7442">
                  <c:v>46.6666712115208</c:v>
                </c:pt>
                <c:pt idx="7443">
                  <c:v>46.6666712115208</c:v>
                </c:pt>
                <c:pt idx="7444">
                  <c:v>46.6666712115208</c:v>
                </c:pt>
                <c:pt idx="7445">
                  <c:v>40.000003452102327</c:v>
                </c:pt>
                <c:pt idx="7446">
                  <c:v>46.6666712115208</c:v>
                </c:pt>
                <c:pt idx="7447">
                  <c:v>46.6666712115208</c:v>
                </c:pt>
                <c:pt idx="7448">
                  <c:v>46.6666712115208</c:v>
                </c:pt>
                <c:pt idx="7449">
                  <c:v>46.6666712115208</c:v>
                </c:pt>
                <c:pt idx="7450">
                  <c:v>46.6666712115208</c:v>
                </c:pt>
                <c:pt idx="7451">
                  <c:v>40.000003452102327</c:v>
                </c:pt>
                <c:pt idx="7452">
                  <c:v>46.6666712115208</c:v>
                </c:pt>
                <c:pt idx="7453">
                  <c:v>46.6666712115208</c:v>
                </c:pt>
                <c:pt idx="7454">
                  <c:v>46.6666712115208</c:v>
                </c:pt>
                <c:pt idx="7455">
                  <c:v>40.000003452102327</c:v>
                </c:pt>
                <c:pt idx="7456">
                  <c:v>46.6666712115208</c:v>
                </c:pt>
                <c:pt idx="7457">
                  <c:v>46.6666712115208</c:v>
                </c:pt>
                <c:pt idx="7458">
                  <c:v>40.000003452102327</c:v>
                </c:pt>
                <c:pt idx="7459">
                  <c:v>46.6666712115208</c:v>
                </c:pt>
                <c:pt idx="7460">
                  <c:v>46.6666712115208</c:v>
                </c:pt>
                <c:pt idx="7461">
                  <c:v>40.000003452102327</c:v>
                </c:pt>
                <c:pt idx="7462">
                  <c:v>46.6666712115208</c:v>
                </c:pt>
                <c:pt idx="7463">
                  <c:v>46.6666712115208</c:v>
                </c:pt>
                <c:pt idx="7464">
                  <c:v>40.000003452102327</c:v>
                </c:pt>
                <c:pt idx="7465">
                  <c:v>46.6666712115208</c:v>
                </c:pt>
                <c:pt idx="7466">
                  <c:v>46.6666712115208</c:v>
                </c:pt>
                <c:pt idx="7467">
                  <c:v>40.000003452102327</c:v>
                </c:pt>
                <c:pt idx="7468">
                  <c:v>46.6666712115208</c:v>
                </c:pt>
                <c:pt idx="7469">
                  <c:v>40.000003452102327</c:v>
                </c:pt>
                <c:pt idx="7470">
                  <c:v>46.6666712115208</c:v>
                </c:pt>
                <c:pt idx="7471">
                  <c:v>46.6666712115208</c:v>
                </c:pt>
                <c:pt idx="7472">
                  <c:v>40.000003452102327</c:v>
                </c:pt>
                <c:pt idx="7473">
                  <c:v>46.6666712115208</c:v>
                </c:pt>
                <c:pt idx="7474">
                  <c:v>40.000003452102327</c:v>
                </c:pt>
                <c:pt idx="7475">
                  <c:v>46.6666712115208</c:v>
                </c:pt>
                <c:pt idx="7476">
                  <c:v>40.000003452102327</c:v>
                </c:pt>
                <c:pt idx="7477">
                  <c:v>40.000003452102327</c:v>
                </c:pt>
                <c:pt idx="7478">
                  <c:v>46.6666712115208</c:v>
                </c:pt>
                <c:pt idx="7479">
                  <c:v>40.000003452102327</c:v>
                </c:pt>
                <c:pt idx="7480">
                  <c:v>46.6666712115208</c:v>
                </c:pt>
                <c:pt idx="7481">
                  <c:v>40.000003452102327</c:v>
                </c:pt>
                <c:pt idx="7482">
                  <c:v>40.000003452102327</c:v>
                </c:pt>
                <c:pt idx="7483">
                  <c:v>46.6666712115208</c:v>
                </c:pt>
                <c:pt idx="7484">
                  <c:v>40.000003452102327</c:v>
                </c:pt>
                <c:pt idx="7485">
                  <c:v>46.6666712115208</c:v>
                </c:pt>
                <c:pt idx="7486">
                  <c:v>40.000003452102327</c:v>
                </c:pt>
                <c:pt idx="7487">
                  <c:v>40.000003452102327</c:v>
                </c:pt>
                <c:pt idx="7488">
                  <c:v>46.6666712115208</c:v>
                </c:pt>
                <c:pt idx="7489">
                  <c:v>40.000003452102327</c:v>
                </c:pt>
                <c:pt idx="7490">
                  <c:v>40.000003452102327</c:v>
                </c:pt>
                <c:pt idx="7491">
                  <c:v>46.6666712115208</c:v>
                </c:pt>
                <c:pt idx="7492">
                  <c:v>40.000003452102327</c:v>
                </c:pt>
                <c:pt idx="7493">
                  <c:v>40.000003452102327</c:v>
                </c:pt>
                <c:pt idx="7494">
                  <c:v>46.6666712115208</c:v>
                </c:pt>
                <c:pt idx="7495">
                  <c:v>40.000003452102327</c:v>
                </c:pt>
                <c:pt idx="7496">
                  <c:v>40.000003452102327</c:v>
                </c:pt>
                <c:pt idx="7497">
                  <c:v>46.6666712115208</c:v>
                </c:pt>
                <c:pt idx="7498">
                  <c:v>40.000003452102327</c:v>
                </c:pt>
                <c:pt idx="7499">
                  <c:v>40.000003452102327</c:v>
                </c:pt>
                <c:pt idx="7500">
                  <c:v>40.000003452102327</c:v>
                </c:pt>
                <c:pt idx="7501">
                  <c:v>40.000003452102327</c:v>
                </c:pt>
                <c:pt idx="7502">
                  <c:v>46.6666712115208</c:v>
                </c:pt>
                <c:pt idx="7503">
                  <c:v>40.000003452102327</c:v>
                </c:pt>
                <c:pt idx="7504">
                  <c:v>40.000003452102327</c:v>
                </c:pt>
                <c:pt idx="7505">
                  <c:v>40.000003452102327</c:v>
                </c:pt>
                <c:pt idx="7506">
                  <c:v>40.000003452102327</c:v>
                </c:pt>
                <c:pt idx="7507">
                  <c:v>40.000003452102327</c:v>
                </c:pt>
                <c:pt idx="7508">
                  <c:v>40.000003452102327</c:v>
                </c:pt>
                <c:pt idx="7509">
                  <c:v>40.000003452102327</c:v>
                </c:pt>
                <c:pt idx="7510">
                  <c:v>33.333335692683868</c:v>
                </c:pt>
                <c:pt idx="7511">
                  <c:v>40.000003452102327</c:v>
                </c:pt>
                <c:pt idx="7512">
                  <c:v>40.000003452102327</c:v>
                </c:pt>
                <c:pt idx="7513">
                  <c:v>33.333335692683868</c:v>
                </c:pt>
                <c:pt idx="7514">
                  <c:v>40.000003452102327</c:v>
                </c:pt>
                <c:pt idx="7515">
                  <c:v>40.000003452102327</c:v>
                </c:pt>
                <c:pt idx="7516">
                  <c:v>33.333335692683868</c:v>
                </c:pt>
                <c:pt idx="7517">
                  <c:v>33.333335692683868</c:v>
                </c:pt>
                <c:pt idx="7518">
                  <c:v>40.000003452102327</c:v>
                </c:pt>
                <c:pt idx="7519">
                  <c:v>33.333335692683868</c:v>
                </c:pt>
                <c:pt idx="7520">
                  <c:v>40.000003452102327</c:v>
                </c:pt>
                <c:pt idx="7521">
                  <c:v>33.333335692683868</c:v>
                </c:pt>
                <c:pt idx="7522">
                  <c:v>33.333335692683868</c:v>
                </c:pt>
                <c:pt idx="7523">
                  <c:v>33.333335692683868</c:v>
                </c:pt>
                <c:pt idx="7524">
                  <c:v>40.000003452102327</c:v>
                </c:pt>
                <c:pt idx="7525">
                  <c:v>33.333335692683868</c:v>
                </c:pt>
                <c:pt idx="7526">
                  <c:v>33.333335692683868</c:v>
                </c:pt>
                <c:pt idx="7527">
                  <c:v>33.333335692683868</c:v>
                </c:pt>
                <c:pt idx="7528">
                  <c:v>33.333335692683868</c:v>
                </c:pt>
                <c:pt idx="7529">
                  <c:v>33.333335692683868</c:v>
                </c:pt>
                <c:pt idx="7530">
                  <c:v>33.333335692683868</c:v>
                </c:pt>
                <c:pt idx="7531">
                  <c:v>33.333335692683868</c:v>
                </c:pt>
                <c:pt idx="7532">
                  <c:v>33.333335692683868</c:v>
                </c:pt>
                <c:pt idx="7533">
                  <c:v>33.333335692683868</c:v>
                </c:pt>
                <c:pt idx="7534">
                  <c:v>33.333335692683868</c:v>
                </c:pt>
                <c:pt idx="7535">
                  <c:v>33.333335692683868</c:v>
                </c:pt>
                <c:pt idx="7536">
                  <c:v>33.333335692683868</c:v>
                </c:pt>
                <c:pt idx="7537">
                  <c:v>33.333335692683868</c:v>
                </c:pt>
                <c:pt idx="7538">
                  <c:v>33.333335692683868</c:v>
                </c:pt>
                <c:pt idx="7539">
                  <c:v>33.333335692683868</c:v>
                </c:pt>
                <c:pt idx="7540">
                  <c:v>33.333335692683868</c:v>
                </c:pt>
                <c:pt idx="7541">
                  <c:v>26.666667933265401</c:v>
                </c:pt>
                <c:pt idx="7542">
                  <c:v>33.333335692683868</c:v>
                </c:pt>
                <c:pt idx="7543">
                  <c:v>33.333335692683868</c:v>
                </c:pt>
                <c:pt idx="7544">
                  <c:v>33.333335692683868</c:v>
                </c:pt>
                <c:pt idx="7545">
                  <c:v>33.333335692683868</c:v>
                </c:pt>
                <c:pt idx="7546">
                  <c:v>26.666667933265401</c:v>
                </c:pt>
                <c:pt idx="7547">
                  <c:v>33.333335692683868</c:v>
                </c:pt>
                <c:pt idx="7548">
                  <c:v>33.333335692683868</c:v>
                </c:pt>
                <c:pt idx="7549">
                  <c:v>26.666667933265401</c:v>
                </c:pt>
                <c:pt idx="7550">
                  <c:v>33.333335692683868</c:v>
                </c:pt>
                <c:pt idx="7551">
                  <c:v>33.333335692683868</c:v>
                </c:pt>
                <c:pt idx="7552">
                  <c:v>33.333335692683868</c:v>
                </c:pt>
                <c:pt idx="7553">
                  <c:v>26.666667933265401</c:v>
                </c:pt>
                <c:pt idx="7554">
                  <c:v>33.333335692683868</c:v>
                </c:pt>
                <c:pt idx="7555">
                  <c:v>26.666667933265401</c:v>
                </c:pt>
                <c:pt idx="7556">
                  <c:v>33.333335692683868</c:v>
                </c:pt>
                <c:pt idx="7557">
                  <c:v>33.333335692683868</c:v>
                </c:pt>
                <c:pt idx="7558">
                  <c:v>26.666667933265401</c:v>
                </c:pt>
                <c:pt idx="7559">
                  <c:v>33.333335692683868</c:v>
                </c:pt>
                <c:pt idx="7560">
                  <c:v>26.666667933265401</c:v>
                </c:pt>
                <c:pt idx="7561">
                  <c:v>33.333335692683868</c:v>
                </c:pt>
                <c:pt idx="7562">
                  <c:v>26.666667933265401</c:v>
                </c:pt>
                <c:pt idx="7563">
                  <c:v>33.333335692683868</c:v>
                </c:pt>
                <c:pt idx="7564">
                  <c:v>26.666667933265401</c:v>
                </c:pt>
                <c:pt idx="7565">
                  <c:v>33.333335692683868</c:v>
                </c:pt>
                <c:pt idx="7566">
                  <c:v>26.666667933265401</c:v>
                </c:pt>
                <c:pt idx="7567">
                  <c:v>33.333335692683868</c:v>
                </c:pt>
                <c:pt idx="7568">
                  <c:v>26.666667933265401</c:v>
                </c:pt>
                <c:pt idx="7569">
                  <c:v>33.333335692683868</c:v>
                </c:pt>
                <c:pt idx="7570">
                  <c:v>26.666667933265401</c:v>
                </c:pt>
                <c:pt idx="7571">
                  <c:v>33.333335692683868</c:v>
                </c:pt>
                <c:pt idx="7572">
                  <c:v>26.666667933265401</c:v>
                </c:pt>
                <c:pt idx="7573">
                  <c:v>33.333335692683868</c:v>
                </c:pt>
                <c:pt idx="7574">
                  <c:v>33.333335692683868</c:v>
                </c:pt>
                <c:pt idx="7575">
                  <c:v>26.666667933265401</c:v>
                </c:pt>
                <c:pt idx="7576">
                  <c:v>33.333335692683868</c:v>
                </c:pt>
                <c:pt idx="7577">
                  <c:v>26.666667933265401</c:v>
                </c:pt>
                <c:pt idx="7578">
                  <c:v>33.333335692683868</c:v>
                </c:pt>
                <c:pt idx="7579">
                  <c:v>26.666667933265401</c:v>
                </c:pt>
                <c:pt idx="7580">
                  <c:v>33.333335692683868</c:v>
                </c:pt>
                <c:pt idx="7581">
                  <c:v>26.666667933265401</c:v>
                </c:pt>
                <c:pt idx="7582">
                  <c:v>33.333335692683868</c:v>
                </c:pt>
                <c:pt idx="7583">
                  <c:v>33.333335692683868</c:v>
                </c:pt>
                <c:pt idx="7584">
                  <c:v>26.666667933265401</c:v>
                </c:pt>
                <c:pt idx="7585">
                  <c:v>33.333335692683868</c:v>
                </c:pt>
                <c:pt idx="7586">
                  <c:v>33.333335692683868</c:v>
                </c:pt>
                <c:pt idx="7587">
                  <c:v>26.666667933265401</c:v>
                </c:pt>
                <c:pt idx="7588">
                  <c:v>33.333335692683868</c:v>
                </c:pt>
                <c:pt idx="7589">
                  <c:v>33.333335692683868</c:v>
                </c:pt>
                <c:pt idx="7590">
                  <c:v>26.666667933265401</c:v>
                </c:pt>
                <c:pt idx="7591">
                  <c:v>33.333335692683868</c:v>
                </c:pt>
                <c:pt idx="7592">
                  <c:v>33.333335692683868</c:v>
                </c:pt>
                <c:pt idx="7593">
                  <c:v>26.666667933265401</c:v>
                </c:pt>
                <c:pt idx="7594">
                  <c:v>33.333335692683868</c:v>
                </c:pt>
                <c:pt idx="7595">
                  <c:v>33.333335692683868</c:v>
                </c:pt>
                <c:pt idx="7596">
                  <c:v>33.333335692683868</c:v>
                </c:pt>
                <c:pt idx="7597">
                  <c:v>26.666667933265401</c:v>
                </c:pt>
                <c:pt idx="7598">
                  <c:v>33.333335692683868</c:v>
                </c:pt>
                <c:pt idx="7599">
                  <c:v>33.333335692683868</c:v>
                </c:pt>
                <c:pt idx="7600">
                  <c:v>26.666667933265401</c:v>
                </c:pt>
                <c:pt idx="7601">
                  <c:v>33.333335692683868</c:v>
                </c:pt>
                <c:pt idx="7602">
                  <c:v>33.333335692683868</c:v>
                </c:pt>
                <c:pt idx="7603">
                  <c:v>26.666667933265401</c:v>
                </c:pt>
                <c:pt idx="7604">
                  <c:v>33.333335692683868</c:v>
                </c:pt>
                <c:pt idx="7605">
                  <c:v>33.333335692683868</c:v>
                </c:pt>
                <c:pt idx="7606">
                  <c:v>26.666667933265401</c:v>
                </c:pt>
                <c:pt idx="7607">
                  <c:v>33.333335692683868</c:v>
                </c:pt>
                <c:pt idx="7608">
                  <c:v>26.666667933265401</c:v>
                </c:pt>
                <c:pt idx="7609">
                  <c:v>33.333335692683868</c:v>
                </c:pt>
                <c:pt idx="7610">
                  <c:v>26.666667933265401</c:v>
                </c:pt>
                <c:pt idx="7611">
                  <c:v>33.333335692683868</c:v>
                </c:pt>
                <c:pt idx="7612">
                  <c:v>26.666667933265401</c:v>
                </c:pt>
                <c:pt idx="7613">
                  <c:v>33.333335692683868</c:v>
                </c:pt>
                <c:pt idx="7614">
                  <c:v>26.666667933265401</c:v>
                </c:pt>
                <c:pt idx="7615">
                  <c:v>33.333335692683868</c:v>
                </c:pt>
                <c:pt idx="7616">
                  <c:v>26.666667933265401</c:v>
                </c:pt>
                <c:pt idx="7617">
                  <c:v>33.333335692683868</c:v>
                </c:pt>
                <c:pt idx="7618">
                  <c:v>26.666667933265401</c:v>
                </c:pt>
                <c:pt idx="7619">
                  <c:v>33.333335692683868</c:v>
                </c:pt>
                <c:pt idx="7620">
                  <c:v>26.666667933265401</c:v>
                </c:pt>
                <c:pt idx="7621">
                  <c:v>33.333335692683868</c:v>
                </c:pt>
                <c:pt idx="7622">
                  <c:v>26.666667933265401</c:v>
                </c:pt>
                <c:pt idx="7623">
                  <c:v>33.333335692683868</c:v>
                </c:pt>
                <c:pt idx="7624">
                  <c:v>26.666667933265401</c:v>
                </c:pt>
                <c:pt idx="7625">
                  <c:v>33.333335692683868</c:v>
                </c:pt>
                <c:pt idx="7626">
                  <c:v>26.666667933265401</c:v>
                </c:pt>
                <c:pt idx="7627">
                  <c:v>33.333335692683868</c:v>
                </c:pt>
                <c:pt idx="7628">
                  <c:v>26.666667933265401</c:v>
                </c:pt>
                <c:pt idx="7629">
                  <c:v>33.333335692683868</c:v>
                </c:pt>
                <c:pt idx="7630">
                  <c:v>26.666667933265401</c:v>
                </c:pt>
                <c:pt idx="7631">
                  <c:v>33.333335692683868</c:v>
                </c:pt>
                <c:pt idx="7632">
                  <c:v>26.666667933265401</c:v>
                </c:pt>
                <c:pt idx="7633">
                  <c:v>33.333335692683868</c:v>
                </c:pt>
                <c:pt idx="7634">
                  <c:v>26.666667933265401</c:v>
                </c:pt>
                <c:pt idx="7635">
                  <c:v>26.666667933265401</c:v>
                </c:pt>
                <c:pt idx="7636">
                  <c:v>33.333335692683868</c:v>
                </c:pt>
                <c:pt idx="7637">
                  <c:v>26.666667933265401</c:v>
                </c:pt>
                <c:pt idx="7638">
                  <c:v>33.333335692683868</c:v>
                </c:pt>
                <c:pt idx="7639">
                  <c:v>26.666667933265401</c:v>
                </c:pt>
                <c:pt idx="7640">
                  <c:v>33.333335692683868</c:v>
                </c:pt>
                <c:pt idx="7641">
                  <c:v>26.666667933265401</c:v>
                </c:pt>
                <c:pt idx="7642">
                  <c:v>26.666667933265401</c:v>
                </c:pt>
                <c:pt idx="7643">
                  <c:v>33.333335692683868</c:v>
                </c:pt>
                <c:pt idx="7644">
                  <c:v>26.666667933265401</c:v>
                </c:pt>
                <c:pt idx="7645">
                  <c:v>33.333335692683868</c:v>
                </c:pt>
                <c:pt idx="7646">
                  <c:v>26.666667933265401</c:v>
                </c:pt>
                <c:pt idx="7647">
                  <c:v>26.666667933265401</c:v>
                </c:pt>
                <c:pt idx="7648">
                  <c:v>33.333335692683868</c:v>
                </c:pt>
                <c:pt idx="7649">
                  <c:v>26.666667933265401</c:v>
                </c:pt>
                <c:pt idx="7650">
                  <c:v>33.333335692683868</c:v>
                </c:pt>
                <c:pt idx="7651">
                  <c:v>26.666667933265401</c:v>
                </c:pt>
                <c:pt idx="7652">
                  <c:v>26.666667933265401</c:v>
                </c:pt>
                <c:pt idx="7653">
                  <c:v>26.666667933265401</c:v>
                </c:pt>
                <c:pt idx="7654">
                  <c:v>33.333335692683868</c:v>
                </c:pt>
                <c:pt idx="7655">
                  <c:v>26.666667933265401</c:v>
                </c:pt>
                <c:pt idx="7656">
                  <c:v>26.666667933265401</c:v>
                </c:pt>
                <c:pt idx="7657">
                  <c:v>33.333335692683868</c:v>
                </c:pt>
                <c:pt idx="7658">
                  <c:v>26.666667933265401</c:v>
                </c:pt>
                <c:pt idx="7659">
                  <c:v>26.666667933265401</c:v>
                </c:pt>
                <c:pt idx="7660">
                  <c:v>33.333335692683868</c:v>
                </c:pt>
                <c:pt idx="7661">
                  <c:v>26.666667933265401</c:v>
                </c:pt>
                <c:pt idx="7662">
                  <c:v>26.666667933265401</c:v>
                </c:pt>
                <c:pt idx="7663">
                  <c:v>33.333335692683868</c:v>
                </c:pt>
                <c:pt idx="7664">
                  <c:v>26.666667933265401</c:v>
                </c:pt>
                <c:pt idx="7665">
                  <c:v>26.666667933265401</c:v>
                </c:pt>
                <c:pt idx="7666">
                  <c:v>33.333335692683868</c:v>
                </c:pt>
                <c:pt idx="7667">
                  <c:v>26.666667933265401</c:v>
                </c:pt>
                <c:pt idx="7668">
                  <c:v>33.333335692683868</c:v>
                </c:pt>
                <c:pt idx="7669">
                  <c:v>26.666667933265401</c:v>
                </c:pt>
                <c:pt idx="7670">
                  <c:v>26.666667933265401</c:v>
                </c:pt>
                <c:pt idx="7671">
                  <c:v>33.333335692683868</c:v>
                </c:pt>
                <c:pt idx="7672">
                  <c:v>26.666667933265401</c:v>
                </c:pt>
                <c:pt idx="7673">
                  <c:v>33.333335692683868</c:v>
                </c:pt>
                <c:pt idx="7674">
                  <c:v>26.666667933265401</c:v>
                </c:pt>
                <c:pt idx="7675">
                  <c:v>33.333335692683868</c:v>
                </c:pt>
                <c:pt idx="7676">
                  <c:v>26.666667933265401</c:v>
                </c:pt>
                <c:pt idx="7677">
                  <c:v>33.333335692683868</c:v>
                </c:pt>
                <c:pt idx="7678">
                  <c:v>26.666667933265401</c:v>
                </c:pt>
                <c:pt idx="7679">
                  <c:v>26.666667933265401</c:v>
                </c:pt>
                <c:pt idx="7680">
                  <c:v>33.333335692683868</c:v>
                </c:pt>
                <c:pt idx="7681">
                  <c:v>26.666667933265401</c:v>
                </c:pt>
                <c:pt idx="7682">
                  <c:v>33.333335692683868</c:v>
                </c:pt>
                <c:pt idx="7683">
                  <c:v>26.666667933265401</c:v>
                </c:pt>
                <c:pt idx="7684">
                  <c:v>26.666667933265401</c:v>
                </c:pt>
                <c:pt idx="7685">
                  <c:v>33.333335692683868</c:v>
                </c:pt>
                <c:pt idx="7686">
                  <c:v>26.666667933265401</c:v>
                </c:pt>
                <c:pt idx="7687">
                  <c:v>26.666667933265401</c:v>
                </c:pt>
                <c:pt idx="7688">
                  <c:v>33.333335692683868</c:v>
                </c:pt>
                <c:pt idx="7689">
                  <c:v>26.666667933265401</c:v>
                </c:pt>
                <c:pt idx="7690">
                  <c:v>26.666667933265401</c:v>
                </c:pt>
                <c:pt idx="7691">
                  <c:v>26.666667933265401</c:v>
                </c:pt>
                <c:pt idx="7692">
                  <c:v>33.333335692683868</c:v>
                </c:pt>
                <c:pt idx="7693">
                  <c:v>26.666667933265401</c:v>
                </c:pt>
                <c:pt idx="7694">
                  <c:v>26.666667933265401</c:v>
                </c:pt>
                <c:pt idx="7695">
                  <c:v>26.666667933265401</c:v>
                </c:pt>
                <c:pt idx="7696">
                  <c:v>26.666667933265401</c:v>
                </c:pt>
                <c:pt idx="7697">
                  <c:v>26.666667933265401</c:v>
                </c:pt>
                <c:pt idx="7698">
                  <c:v>26.666667933265401</c:v>
                </c:pt>
                <c:pt idx="7699">
                  <c:v>26.666667933265401</c:v>
                </c:pt>
                <c:pt idx="7700">
                  <c:v>26.666667933265401</c:v>
                </c:pt>
                <c:pt idx="7701">
                  <c:v>26.666667933265401</c:v>
                </c:pt>
                <c:pt idx="7702">
                  <c:v>26.666667933265401</c:v>
                </c:pt>
                <c:pt idx="7703">
                  <c:v>26.666667933265401</c:v>
                </c:pt>
                <c:pt idx="7704">
                  <c:v>26.666667933265401</c:v>
                </c:pt>
                <c:pt idx="7705">
                  <c:v>26.666667933265401</c:v>
                </c:pt>
                <c:pt idx="7706">
                  <c:v>26.666667933265401</c:v>
                </c:pt>
                <c:pt idx="7707">
                  <c:v>26.666667933265401</c:v>
                </c:pt>
                <c:pt idx="7708">
                  <c:v>26.666667933265401</c:v>
                </c:pt>
                <c:pt idx="7709">
                  <c:v>26.666667933265401</c:v>
                </c:pt>
                <c:pt idx="7710">
                  <c:v>26.666667933265401</c:v>
                </c:pt>
                <c:pt idx="7711">
                  <c:v>26.666667933265401</c:v>
                </c:pt>
                <c:pt idx="7712">
                  <c:v>26.666667933265401</c:v>
                </c:pt>
                <c:pt idx="7713">
                  <c:v>26.666667933265401</c:v>
                </c:pt>
                <c:pt idx="7714">
                  <c:v>20.000000173846864</c:v>
                </c:pt>
                <c:pt idx="7715">
                  <c:v>26.666667933265401</c:v>
                </c:pt>
                <c:pt idx="7716">
                  <c:v>26.666667933265401</c:v>
                </c:pt>
                <c:pt idx="7717">
                  <c:v>26.666667933265401</c:v>
                </c:pt>
                <c:pt idx="7718">
                  <c:v>26.666667933265401</c:v>
                </c:pt>
                <c:pt idx="7719">
                  <c:v>20.000000173846864</c:v>
                </c:pt>
                <c:pt idx="7720">
                  <c:v>26.666667933265401</c:v>
                </c:pt>
                <c:pt idx="7721">
                  <c:v>26.666667933265401</c:v>
                </c:pt>
                <c:pt idx="7722">
                  <c:v>26.666667933265401</c:v>
                </c:pt>
                <c:pt idx="7723">
                  <c:v>26.666667933265401</c:v>
                </c:pt>
                <c:pt idx="7724">
                  <c:v>20.000000173846864</c:v>
                </c:pt>
                <c:pt idx="7725">
                  <c:v>26.666667933265401</c:v>
                </c:pt>
                <c:pt idx="7726">
                  <c:v>26.666667933265401</c:v>
                </c:pt>
                <c:pt idx="7727">
                  <c:v>26.666667933265401</c:v>
                </c:pt>
                <c:pt idx="7728">
                  <c:v>26.666667933265401</c:v>
                </c:pt>
                <c:pt idx="7729">
                  <c:v>26.666667933265401</c:v>
                </c:pt>
                <c:pt idx="7730">
                  <c:v>20.000000173846864</c:v>
                </c:pt>
                <c:pt idx="7731">
                  <c:v>26.666667933265401</c:v>
                </c:pt>
                <c:pt idx="7732">
                  <c:v>26.666667933265401</c:v>
                </c:pt>
                <c:pt idx="7733">
                  <c:v>26.666667933265401</c:v>
                </c:pt>
                <c:pt idx="7734">
                  <c:v>20.000000173846864</c:v>
                </c:pt>
                <c:pt idx="7735">
                  <c:v>26.666667933265401</c:v>
                </c:pt>
                <c:pt idx="7736">
                  <c:v>26.666667933265401</c:v>
                </c:pt>
                <c:pt idx="7737">
                  <c:v>26.666667933265401</c:v>
                </c:pt>
                <c:pt idx="7738">
                  <c:v>20.000000173846864</c:v>
                </c:pt>
                <c:pt idx="7739">
                  <c:v>26.666667933265401</c:v>
                </c:pt>
                <c:pt idx="7740">
                  <c:v>26.666667933265401</c:v>
                </c:pt>
                <c:pt idx="7741">
                  <c:v>26.666667933265401</c:v>
                </c:pt>
                <c:pt idx="7742">
                  <c:v>20.000000173846864</c:v>
                </c:pt>
                <c:pt idx="7743">
                  <c:v>26.666667933265401</c:v>
                </c:pt>
                <c:pt idx="7744">
                  <c:v>26.666667933265401</c:v>
                </c:pt>
                <c:pt idx="7745">
                  <c:v>20.000000173846864</c:v>
                </c:pt>
                <c:pt idx="7746">
                  <c:v>26.666667933265401</c:v>
                </c:pt>
                <c:pt idx="7747">
                  <c:v>26.666667933265401</c:v>
                </c:pt>
                <c:pt idx="7748">
                  <c:v>20.000000173846864</c:v>
                </c:pt>
                <c:pt idx="7749">
                  <c:v>26.666667933265401</c:v>
                </c:pt>
                <c:pt idx="7750">
                  <c:v>26.666667933265401</c:v>
                </c:pt>
                <c:pt idx="7751">
                  <c:v>20.000000173846864</c:v>
                </c:pt>
                <c:pt idx="7752">
                  <c:v>26.666667933265401</c:v>
                </c:pt>
                <c:pt idx="7753">
                  <c:v>26.666667933265401</c:v>
                </c:pt>
                <c:pt idx="7754">
                  <c:v>20.000000173846864</c:v>
                </c:pt>
                <c:pt idx="7755">
                  <c:v>26.666667933265401</c:v>
                </c:pt>
                <c:pt idx="7756">
                  <c:v>26.666667933265401</c:v>
                </c:pt>
                <c:pt idx="7757">
                  <c:v>26.666667933265401</c:v>
                </c:pt>
                <c:pt idx="7758">
                  <c:v>20.000000173846864</c:v>
                </c:pt>
                <c:pt idx="7759">
                  <c:v>26.666667933265401</c:v>
                </c:pt>
                <c:pt idx="7760">
                  <c:v>26.666667933265401</c:v>
                </c:pt>
                <c:pt idx="7761">
                  <c:v>26.666667933265401</c:v>
                </c:pt>
                <c:pt idx="7762">
                  <c:v>20.000000173846864</c:v>
                </c:pt>
                <c:pt idx="7763">
                  <c:v>26.666667933265401</c:v>
                </c:pt>
                <c:pt idx="7764">
                  <c:v>26.666667933265401</c:v>
                </c:pt>
                <c:pt idx="7765">
                  <c:v>26.666667933265401</c:v>
                </c:pt>
                <c:pt idx="7766">
                  <c:v>26.666667933265401</c:v>
                </c:pt>
                <c:pt idx="7767">
                  <c:v>26.666667933265401</c:v>
                </c:pt>
                <c:pt idx="7768">
                  <c:v>26.666667933265401</c:v>
                </c:pt>
                <c:pt idx="7769">
                  <c:v>20.000000173846864</c:v>
                </c:pt>
                <c:pt idx="7770">
                  <c:v>26.666667933265401</c:v>
                </c:pt>
                <c:pt idx="7771">
                  <c:v>26.666667933265401</c:v>
                </c:pt>
                <c:pt idx="7772">
                  <c:v>26.666667933265401</c:v>
                </c:pt>
                <c:pt idx="7773">
                  <c:v>26.666667933265401</c:v>
                </c:pt>
                <c:pt idx="7774">
                  <c:v>26.666667933265401</c:v>
                </c:pt>
                <c:pt idx="7775">
                  <c:v>26.666667933265401</c:v>
                </c:pt>
                <c:pt idx="7776">
                  <c:v>26.666667933265401</c:v>
                </c:pt>
                <c:pt idx="7777">
                  <c:v>26.666667933265401</c:v>
                </c:pt>
                <c:pt idx="7778">
                  <c:v>26.666667933265401</c:v>
                </c:pt>
                <c:pt idx="7779">
                  <c:v>20.000000173846864</c:v>
                </c:pt>
                <c:pt idx="7780">
                  <c:v>26.666667933265401</c:v>
                </c:pt>
                <c:pt idx="7781">
                  <c:v>26.666667933265401</c:v>
                </c:pt>
                <c:pt idx="7782">
                  <c:v>26.666667933265401</c:v>
                </c:pt>
                <c:pt idx="7783">
                  <c:v>26.666667933265401</c:v>
                </c:pt>
                <c:pt idx="7784">
                  <c:v>26.666667933265401</c:v>
                </c:pt>
                <c:pt idx="7785">
                  <c:v>26.666667933265401</c:v>
                </c:pt>
                <c:pt idx="7786">
                  <c:v>26.666667933265401</c:v>
                </c:pt>
                <c:pt idx="7787">
                  <c:v>26.666667933265401</c:v>
                </c:pt>
                <c:pt idx="7788">
                  <c:v>26.666667933265401</c:v>
                </c:pt>
                <c:pt idx="7789">
                  <c:v>20.000000173846864</c:v>
                </c:pt>
                <c:pt idx="7790">
                  <c:v>26.666667933265401</c:v>
                </c:pt>
                <c:pt idx="7791">
                  <c:v>26.666667933265401</c:v>
                </c:pt>
                <c:pt idx="7792">
                  <c:v>26.666667933265401</c:v>
                </c:pt>
                <c:pt idx="7793">
                  <c:v>26.666667933265401</c:v>
                </c:pt>
                <c:pt idx="7794">
                  <c:v>26.666667933265401</c:v>
                </c:pt>
                <c:pt idx="7795">
                  <c:v>26.666667933265401</c:v>
                </c:pt>
                <c:pt idx="7796">
                  <c:v>26.666667933265401</c:v>
                </c:pt>
                <c:pt idx="7797">
                  <c:v>20.000000173846864</c:v>
                </c:pt>
                <c:pt idx="7798">
                  <c:v>26.666667933265401</c:v>
                </c:pt>
                <c:pt idx="7799">
                  <c:v>26.666667933265401</c:v>
                </c:pt>
                <c:pt idx="7800">
                  <c:v>26.666667933265401</c:v>
                </c:pt>
                <c:pt idx="7801">
                  <c:v>26.666667933265401</c:v>
                </c:pt>
                <c:pt idx="7802">
                  <c:v>20.000000173846864</c:v>
                </c:pt>
                <c:pt idx="7803">
                  <c:v>26.666667933265401</c:v>
                </c:pt>
                <c:pt idx="7804">
                  <c:v>26.666667933265401</c:v>
                </c:pt>
                <c:pt idx="7805">
                  <c:v>26.666667933265401</c:v>
                </c:pt>
                <c:pt idx="7806">
                  <c:v>20.000000173846864</c:v>
                </c:pt>
                <c:pt idx="7807">
                  <c:v>26.666667933265401</c:v>
                </c:pt>
                <c:pt idx="7808">
                  <c:v>26.666667933265401</c:v>
                </c:pt>
                <c:pt idx="7809">
                  <c:v>26.666667933265401</c:v>
                </c:pt>
                <c:pt idx="7810">
                  <c:v>20.000000173846864</c:v>
                </c:pt>
                <c:pt idx="7811">
                  <c:v>26.666667933265401</c:v>
                </c:pt>
                <c:pt idx="7812">
                  <c:v>26.666667933265401</c:v>
                </c:pt>
                <c:pt idx="7813">
                  <c:v>20.000000173846864</c:v>
                </c:pt>
                <c:pt idx="7814">
                  <c:v>26.666667933265401</c:v>
                </c:pt>
                <c:pt idx="7815">
                  <c:v>26.666667933265401</c:v>
                </c:pt>
                <c:pt idx="7816">
                  <c:v>20.000000173846864</c:v>
                </c:pt>
                <c:pt idx="7817">
                  <c:v>26.666667933265401</c:v>
                </c:pt>
                <c:pt idx="7818">
                  <c:v>26.666667933265401</c:v>
                </c:pt>
                <c:pt idx="7819">
                  <c:v>20.000000173846864</c:v>
                </c:pt>
                <c:pt idx="7820">
                  <c:v>26.666667933265401</c:v>
                </c:pt>
                <c:pt idx="7821">
                  <c:v>26.666667933265401</c:v>
                </c:pt>
                <c:pt idx="7822">
                  <c:v>20.000000173846864</c:v>
                </c:pt>
                <c:pt idx="7823">
                  <c:v>26.666667933265401</c:v>
                </c:pt>
                <c:pt idx="7824">
                  <c:v>26.666667933265401</c:v>
                </c:pt>
                <c:pt idx="7825">
                  <c:v>20.000000173846864</c:v>
                </c:pt>
                <c:pt idx="7826">
                  <c:v>26.666667933265401</c:v>
                </c:pt>
                <c:pt idx="7827">
                  <c:v>26.666667933265401</c:v>
                </c:pt>
                <c:pt idx="7828">
                  <c:v>20.000000173846864</c:v>
                </c:pt>
                <c:pt idx="7829">
                  <c:v>26.666667933265401</c:v>
                </c:pt>
                <c:pt idx="7830">
                  <c:v>26.666667933265401</c:v>
                </c:pt>
                <c:pt idx="7831">
                  <c:v>20.000000173846864</c:v>
                </c:pt>
                <c:pt idx="7832">
                  <c:v>26.666667933265401</c:v>
                </c:pt>
                <c:pt idx="7833">
                  <c:v>26.666667933265401</c:v>
                </c:pt>
                <c:pt idx="7834">
                  <c:v>20.000000173846864</c:v>
                </c:pt>
                <c:pt idx="7835">
                  <c:v>26.666667933265401</c:v>
                </c:pt>
                <c:pt idx="7836">
                  <c:v>26.666667933265401</c:v>
                </c:pt>
                <c:pt idx="7837">
                  <c:v>20.000000173846864</c:v>
                </c:pt>
                <c:pt idx="7838">
                  <c:v>26.666667933265401</c:v>
                </c:pt>
                <c:pt idx="7839">
                  <c:v>20.000000173846864</c:v>
                </c:pt>
                <c:pt idx="7840">
                  <c:v>26.666667933265401</c:v>
                </c:pt>
                <c:pt idx="7841">
                  <c:v>20.000000173846864</c:v>
                </c:pt>
                <c:pt idx="7842">
                  <c:v>26.666667933265401</c:v>
                </c:pt>
                <c:pt idx="7843">
                  <c:v>20.000000173846864</c:v>
                </c:pt>
                <c:pt idx="7844">
                  <c:v>26.666667933265401</c:v>
                </c:pt>
                <c:pt idx="7845">
                  <c:v>20.000000173846864</c:v>
                </c:pt>
                <c:pt idx="7846">
                  <c:v>26.666667933265401</c:v>
                </c:pt>
                <c:pt idx="7847">
                  <c:v>20.000000173846864</c:v>
                </c:pt>
                <c:pt idx="7848">
                  <c:v>26.666667933265401</c:v>
                </c:pt>
                <c:pt idx="7849">
                  <c:v>20.000000173846864</c:v>
                </c:pt>
                <c:pt idx="7850">
                  <c:v>26.666667933265401</c:v>
                </c:pt>
                <c:pt idx="7851">
                  <c:v>20.000000173846864</c:v>
                </c:pt>
                <c:pt idx="7852">
                  <c:v>26.666667933265401</c:v>
                </c:pt>
                <c:pt idx="7853">
                  <c:v>20.000000173846864</c:v>
                </c:pt>
                <c:pt idx="7854">
                  <c:v>20.000000173846864</c:v>
                </c:pt>
                <c:pt idx="7855">
                  <c:v>26.666667933265401</c:v>
                </c:pt>
                <c:pt idx="7856">
                  <c:v>20.000000173846864</c:v>
                </c:pt>
                <c:pt idx="7857">
                  <c:v>26.666667933265401</c:v>
                </c:pt>
                <c:pt idx="7858">
                  <c:v>20.000000173846864</c:v>
                </c:pt>
                <c:pt idx="7859">
                  <c:v>20.000000173846864</c:v>
                </c:pt>
                <c:pt idx="7860">
                  <c:v>26.666667933265401</c:v>
                </c:pt>
                <c:pt idx="7861">
                  <c:v>20.000000173846864</c:v>
                </c:pt>
                <c:pt idx="7862">
                  <c:v>26.666667933265401</c:v>
                </c:pt>
                <c:pt idx="7863">
                  <c:v>20.000000173846864</c:v>
                </c:pt>
                <c:pt idx="7864">
                  <c:v>26.666667933265401</c:v>
                </c:pt>
                <c:pt idx="7865">
                  <c:v>20.000000173846864</c:v>
                </c:pt>
                <c:pt idx="7866">
                  <c:v>20.000000173846864</c:v>
                </c:pt>
                <c:pt idx="7867">
                  <c:v>26.666667933265401</c:v>
                </c:pt>
                <c:pt idx="7868">
                  <c:v>20.000000173846864</c:v>
                </c:pt>
                <c:pt idx="7869">
                  <c:v>20.000000173846864</c:v>
                </c:pt>
                <c:pt idx="7870">
                  <c:v>26.666667933265401</c:v>
                </c:pt>
                <c:pt idx="7871">
                  <c:v>20.000000173846864</c:v>
                </c:pt>
                <c:pt idx="7872">
                  <c:v>20.000000173846864</c:v>
                </c:pt>
                <c:pt idx="7873">
                  <c:v>26.666667933265401</c:v>
                </c:pt>
                <c:pt idx="7874">
                  <c:v>20.000000173846864</c:v>
                </c:pt>
                <c:pt idx="7875">
                  <c:v>20.000000173846864</c:v>
                </c:pt>
                <c:pt idx="7876">
                  <c:v>20.000000173846864</c:v>
                </c:pt>
                <c:pt idx="7877">
                  <c:v>26.666667933265401</c:v>
                </c:pt>
                <c:pt idx="7878">
                  <c:v>20.000000173846864</c:v>
                </c:pt>
                <c:pt idx="7879">
                  <c:v>20.000000173846864</c:v>
                </c:pt>
                <c:pt idx="7880">
                  <c:v>26.666667933265401</c:v>
                </c:pt>
                <c:pt idx="7881">
                  <c:v>20.000000173846864</c:v>
                </c:pt>
                <c:pt idx="7882">
                  <c:v>20.000000173846864</c:v>
                </c:pt>
                <c:pt idx="7883">
                  <c:v>26.666667933265401</c:v>
                </c:pt>
                <c:pt idx="7884">
                  <c:v>20.000000173846864</c:v>
                </c:pt>
                <c:pt idx="7885">
                  <c:v>20.000000173846864</c:v>
                </c:pt>
                <c:pt idx="7886">
                  <c:v>26.666667933265401</c:v>
                </c:pt>
                <c:pt idx="7887">
                  <c:v>20.000000173846864</c:v>
                </c:pt>
                <c:pt idx="7888">
                  <c:v>20.000000173846864</c:v>
                </c:pt>
                <c:pt idx="7889">
                  <c:v>20.000000173846864</c:v>
                </c:pt>
                <c:pt idx="7890">
                  <c:v>20.000000173846864</c:v>
                </c:pt>
                <c:pt idx="7891">
                  <c:v>26.666667933265401</c:v>
                </c:pt>
                <c:pt idx="7892">
                  <c:v>20.000000173846864</c:v>
                </c:pt>
                <c:pt idx="7893">
                  <c:v>20.000000173846864</c:v>
                </c:pt>
                <c:pt idx="7894">
                  <c:v>20.000000173846864</c:v>
                </c:pt>
                <c:pt idx="7895">
                  <c:v>20.000000173846864</c:v>
                </c:pt>
                <c:pt idx="7896">
                  <c:v>26.666667933265401</c:v>
                </c:pt>
                <c:pt idx="7897">
                  <c:v>20.000000173846864</c:v>
                </c:pt>
                <c:pt idx="7898">
                  <c:v>20.000000173846864</c:v>
                </c:pt>
                <c:pt idx="7899">
                  <c:v>20.000000173846864</c:v>
                </c:pt>
                <c:pt idx="7900">
                  <c:v>20.000000173846864</c:v>
                </c:pt>
                <c:pt idx="7901">
                  <c:v>20.000000173846864</c:v>
                </c:pt>
                <c:pt idx="7902">
                  <c:v>20.000000173846864</c:v>
                </c:pt>
                <c:pt idx="7903">
                  <c:v>20.000000173846864</c:v>
                </c:pt>
                <c:pt idx="7904">
                  <c:v>20.000000173846864</c:v>
                </c:pt>
                <c:pt idx="7905">
                  <c:v>26.666667933265401</c:v>
                </c:pt>
                <c:pt idx="7906">
                  <c:v>20.000000173846864</c:v>
                </c:pt>
                <c:pt idx="7907">
                  <c:v>20.000000173846864</c:v>
                </c:pt>
                <c:pt idx="7908">
                  <c:v>20.000000173846864</c:v>
                </c:pt>
                <c:pt idx="7909">
                  <c:v>20.000000173846864</c:v>
                </c:pt>
                <c:pt idx="7910">
                  <c:v>20.000000173846864</c:v>
                </c:pt>
                <c:pt idx="7911">
                  <c:v>20.000000173846864</c:v>
                </c:pt>
                <c:pt idx="7912">
                  <c:v>20.000000173846864</c:v>
                </c:pt>
                <c:pt idx="7913">
                  <c:v>20.000000173846864</c:v>
                </c:pt>
                <c:pt idx="7914">
                  <c:v>20.000000173846864</c:v>
                </c:pt>
                <c:pt idx="7915">
                  <c:v>20.000000173846864</c:v>
                </c:pt>
                <c:pt idx="7916">
                  <c:v>20.000000173846864</c:v>
                </c:pt>
                <c:pt idx="7917">
                  <c:v>20.000000173846864</c:v>
                </c:pt>
                <c:pt idx="7918">
                  <c:v>20.000000173846864</c:v>
                </c:pt>
                <c:pt idx="7919">
                  <c:v>20.000000173846864</c:v>
                </c:pt>
                <c:pt idx="7920">
                  <c:v>20.000000173846864</c:v>
                </c:pt>
                <c:pt idx="7921">
                  <c:v>20.000000173846864</c:v>
                </c:pt>
                <c:pt idx="7922">
                  <c:v>20.000000173846864</c:v>
                </c:pt>
                <c:pt idx="7923">
                  <c:v>20.000000173846864</c:v>
                </c:pt>
                <c:pt idx="7924">
                  <c:v>20.000000173846864</c:v>
                </c:pt>
                <c:pt idx="7925">
                  <c:v>13.333333966632667</c:v>
                </c:pt>
                <c:pt idx="7926">
                  <c:v>20.000000173846864</c:v>
                </c:pt>
                <c:pt idx="7927">
                  <c:v>20.000000173846864</c:v>
                </c:pt>
                <c:pt idx="7928">
                  <c:v>20.000000173846864</c:v>
                </c:pt>
                <c:pt idx="7929">
                  <c:v>20.000000173846864</c:v>
                </c:pt>
                <c:pt idx="7930">
                  <c:v>20.000000173846864</c:v>
                </c:pt>
                <c:pt idx="7931">
                  <c:v>20.000000173846864</c:v>
                </c:pt>
                <c:pt idx="7932">
                  <c:v>13.333333966632667</c:v>
                </c:pt>
                <c:pt idx="7933">
                  <c:v>20.000000173846864</c:v>
                </c:pt>
                <c:pt idx="7934">
                  <c:v>20.000000173846864</c:v>
                </c:pt>
                <c:pt idx="7935">
                  <c:v>20.000000173846864</c:v>
                </c:pt>
                <c:pt idx="7936">
                  <c:v>13.333333966632667</c:v>
                </c:pt>
                <c:pt idx="7937">
                  <c:v>20.000000173846864</c:v>
                </c:pt>
                <c:pt idx="7938">
                  <c:v>20.000000173846864</c:v>
                </c:pt>
                <c:pt idx="7939">
                  <c:v>13.333333966632667</c:v>
                </c:pt>
                <c:pt idx="7940">
                  <c:v>20.000000173846864</c:v>
                </c:pt>
                <c:pt idx="7941">
                  <c:v>20.000000173846864</c:v>
                </c:pt>
                <c:pt idx="7942">
                  <c:v>13.333333966632667</c:v>
                </c:pt>
                <c:pt idx="7943">
                  <c:v>20.000000173846864</c:v>
                </c:pt>
                <c:pt idx="7944">
                  <c:v>20.000000173846864</c:v>
                </c:pt>
                <c:pt idx="7945">
                  <c:v>13.333333966632667</c:v>
                </c:pt>
                <c:pt idx="7946">
                  <c:v>20.000000173846864</c:v>
                </c:pt>
                <c:pt idx="7947">
                  <c:v>13.333333966632667</c:v>
                </c:pt>
                <c:pt idx="7948">
                  <c:v>20.000000173846864</c:v>
                </c:pt>
                <c:pt idx="7949">
                  <c:v>13.333333966632667</c:v>
                </c:pt>
                <c:pt idx="7950">
                  <c:v>20.000000173846864</c:v>
                </c:pt>
                <c:pt idx="7951">
                  <c:v>13.333333966632667</c:v>
                </c:pt>
                <c:pt idx="7952">
                  <c:v>20.000000173846864</c:v>
                </c:pt>
                <c:pt idx="7953">
                  <c:v>13.333333966632667</c:v>
                </c:pt>
                <c:pt idx="7954">
                  <c:v>20.000000173846864</c:v>
                </c:pt>
                <c:pt idx="7955">
                  <c:v>20.000000173846864</c:v>
                </c:pt>
                <c:pt idx="7956">
                  <c:v>13.333333966632667</c:v>
                </c:pt>
                <c:pt idx="7957">
                  <c:v>20.000000173846864</c:v>
                </c:pt>
                <c:pt idx="7958">
                  <c:v>13.333333966632667</c:v>
                </c:pt>
                <c:pt idx="7959">
                  <c:v>20.000000173846864</c:v>
                </c:pt>
                <c:pt idx="7960">
                  <c:v>20.000000173846864</c:v>
                </c:pt>
                <c:pt idx="7961">
                  <c:v>13.333333966632667</c:v>
                </c:pt>
                <c:pt idx="7962">
                  <c:v>20.000000173846864</c:v>
                </c:pt>
                <c:pt idx="7963">
                  <c:v>13.333333966632667</c:v>
                </c:pt>
                <c:pt idx="7964">
                  <c:v>20.000000173846864</c:v>
                </c:pt>
                <c:pt idx="7965">
                  <c:v>20.000000173846864</c:v>
                </c:pt>
                <c:pt idx="7966">
                  <c:v>13.333333966632667</c:v>
                </c:pt>
                <c:pt idx="7967">
                  <c:v>20.000000173846864</c:v>
                </c:pt>
                <c:pt idx="7968">
                  <c:v>20.000000173846864</c:v>
                </c:pt>
                <c:pt idx="7969">
                  <c:v>13.333333966632667</c:v>
                </c:pt>
                <c:pt idx="7970">
                  <c:v>20.000000173846864</c:v>
                </c:pt>
                <c:pt idx="7971">
                  <c:v>13.333333966632667</c:v>
                </c:pt>
                <c:pt idx="7972">
                  <c:v>20.000000173846864</c:v>
                </c:pt>
                <c:pt idx="7973">
                  <c:v>20.000000173846864</c:v>
                </c:pt>
                <c:pt idx="7974">
                  <c:v>20.000000173846864</c:v>
                </c:pt>
                <c:pt idx="7975">
                  <c:v>13.333333966632667</c:v>
                </c:pt>
                <c:pt idx="7976">
                  <c:v>20.000000173846864</c:v>
                </c:pt>
                <c:pt idx="7977">
                  <c:v>20.000000173846864</c:v>
                </c:pt>
                <c:pt idx="7978">
                  <c:v>13.333333966632667</c:v>
                </c:pt>
                <c:pt idx="7979">
                  <c:v>20.000000173846864</c:v>
                </c:pt>
                <c:pt idx="7980">
                  <c:v>20.000000173846864</c:v>
                </c:pt>
                <c:pt idx="7981">
                  <c:v>13.333333966632667</c:v>
                </c:pt>
                <c:pt idx="7982">
                  <c:v>20.000000173846864</c:v>
                </c:pt>
                <c:pt idx="7983">
                  <c:v>20.000000173846864</c:v>
                </c:pt>
                <c:pt idx="7984">
                  <c:v>13.333333966632667</c:v>
                </c:pt>
                <c:pt idx="7985">
                  <c:v>20.000000173846864</c:v>
                </c:pt>
                <c:pt idx="7986">
                  <c:v>20.000000173846864</c:v>
                </c:pt>
                <c:pt idx="7987">
                  <c:v>20.000000173846864</c:v>
                </c:pt>
                <c:pt idx="7988">
                  <c:v>13.333333966632667</c:v>
                </c:pt>
                <c:pt idx="7989">
                  <c:v>20.000000173846864</c:v>
                </c:pt>
                <c:pt idx="7990">
                  <c:v>20.000000173846864</c:v>
                </c:pt>
                <c:pt idx="7991">
                  <c:v>13.333333966632667</c:v>
                </c:pt>
                <c:pt idx="7992">
                  <c:v>20.000000173846864</c:v>
                </c:pt>
                <c:pt idx="7993">
                  <c:v>20.000000173846864</c:v>
                </c:pt>
                <c:pt idx="7994">
                  <c:v>13.333333966632667</c:v>
                </c:pt>
                <c:pt idx="7995">
                  <c:v>20.000000173846864</c:v>
                </c:pt>
                <c:pt idx="7996">
                  <c:v>20.000000173846864</c:v>
                </c:pt>
                <c:pt idx="7997">
                  <c:v>20.000000173846864</c:v>
                </c:pt>
                <c:pt idx="7998">
                  <c:v>13.333333966632667</c:v>
                </c:pt>
                <c:pt idx="7999">
                  <c:v>20.000000173846864</c:v>
                </c:pt>
                <c:pt idx="8000">
                  <c:v>20.000000173846864</c:v>
                </c:pt>
                <c:pt idx="8001">
                  <c:v>13.333333966632667</c:v>
                </c:pt>
                <c:pt idx="8002">
                  <c:v>20.000000173846864</c:v>
                </c:pt>
                <c:pt idx="8003">
                  <c:v>20.000000173846864</c:v>
                </c:pt>
                <c:pt idx="8004">
                  <c:v>13.333333966632667</c:v>
                </c:pt>
                <c:pt idx="8005">
                  <c:v>20.000000173846864</c:v>
                </c:pt>
                <c:pt idx="8006">
                  <c:v>20.000000173846864</c:v>
                </c:pt>
                <c:pt idx="8007">
                  <c:v>13.333333966632667</c:v>
                </c:pt>
                <c:pt idx="8008">
                  <c:v>20.000000173846864</c:v>
                </c:pt>
                <c:pt idx="8009">
                  <c:v>20.000000173846864</c:v>
                </c:pt>
                <c:pt idx="8010">
                  <c:v>13.333333966632667</c:v>
                </c:pt>
                <c:pt idx="8011">
                  <c:v>20.000000173846864</c:v>
                </c:pt>
                <c:pt idx="8012">
                  <c:v>20.000000173846864</c:v>
                </c:pt>
                <c:pt idx="8013">
                  <c:v>13.333333966632667</c:v>
                </c:pt>
                <c:pt idx="8014">
                  <c:v>20.000000173846864</c:v>
                </c:pt>
                <c:pt idx="8015">
                  <c:v>20.000000173846864</c:v>
                </c:pt>
                <c:pt idx="8016">
                  <c:v>13.333333966632667</c:v>
                </c:pt>
                <c:pt idx="8017">
                  <c:v>20.000000173846864</c:v>
                </c:pt>
                <c:pt idx="8018">
                  <c:v>13.333333966632667</c:v>
                </c:pt>
                <c:pt idx="8019">
                  <c:v>20.000000173846864</c:v>
                </c:pt>
                <c:pt idx="8020">
                  <c:v>20.000000173846864</c:v>
                </c:pt>
                <c:pt idx="8021">
                  <c:v>13.333333966632667</c:v>
                </c:pt>
                <c:pt idx="8022">
                  <c:v>20.000000173846864</c:v>
                </c:pt>
                <c:pt idx="8023">
                  <c:v>13.333333966632667</c:v>
                </c:pt>
                <c:pt idx="8024">
                  <c:v>20.000000173846864</c:v>
                </c:pt>
                <c:pt idx="8025">
                  <c:v>20.000000173846864</c:v>
                </c:pt>
                <c:pt idx="8026">
                  <c:v>13.333333966632667</c:v>
                </c:pt>
                <c:pt idx="8027">
                  <c:v>20.000000173846864</c:v>
                </c:pt>
                <c:pt idx="8028">
                  <c:v>20.000000173846864</c:v>
                </c:pt>
                <c:pt idx="8029">
                  <c:v>13.333333966632667</c:v>
                </c:pt>
                <c:pt idx="8030">
                  <c:v>20.000000173846864</c:v>
                </c:pt>
                <c:pt idx="8031">
                  <c:v>20.000000173846864</c:v>
                </c:pt>
                <c:pt idx="8032">
                  <c:v>13.333333966632667</c:v>
                </c:pt>
                <c:pt idx="8033">
                  <c:v>20.000000173846864</c:v>
                </c:pt>
                <c:pt idx="8034">
                  <c:v>13.333333966632667</c:v>
                </c:pt>
                <c:pt idx="8035">
                  <c:v>20.000000173846864</c:v>
                </c:pt>
                <c:pt idx="8036">
                  <c:v>20.000000173846864</c:v>
                </c:pt>
                <c:pt idx="8037">
                  <c:v>13.333333966632667</c:v>
                </c:pt>
                <c:pt idx="8038">
                  <c:v>20.000000173846864</c:v>
                </c:pt>
                <c:pt idx="8039">
                  <c:v>13.333333966632667</c:v>
                </c:pt>
                <c:pt idx="8040">
                  <c:v>20.000000173846864</c:v>
                </c:pt>
                <c:pt idx="8041">
                  <c:v>13.333333966632667</c:v>
                </c:pt>
                <c:pt idx="8042">
                  <c:v>20.000000173846864</c:v>
                </c:pt>
                <c:pt idx="8043">
                  <c:v>20.000000173846864</c:v>
                </c:pt>
                <c:pt idx="8044">
                  <c:v>13.333333966632667</c:v>
                </c:pt>
                <c:pt idx="8045">
                  <c:v>20.000000173846864</c:v>
                </c:pt>
                <c:pt idx="8046">
                  <c:v>13.333333966632667</c:v>
                </c:pt>
                <c:pt idx="8047">
                  <c:v>20.000000173846864</c:v>
                </c:pt>
                <c:pt idx="8048">
                  <c:v>20.000000173846864</c:v>
                </c:pt>
                <c:pt idx="8049">
                  <c:v>13.333333966632667</c:v>
                </c:pt>
                <c:pt idx="8050">
                  <c:v>20.000000173846864</c:v>
                </c:pt>
                <c:pt idx="8051">
                  <c:v>13.333333966632667</c:v>
                </c:pt>
                <c:pt idx="8052">
                  <c:v>20.000000173846864</c:v>
                </c:pt>
                <c:pt idx="8053">
                  <c:v>20.000000173846864</c:v>
                </c:pt>
                <c:pt idx="8054">
                  <c:v>13.333333966632667</c:v>
                </c:pt>
                <c:pt idx="8055">
                  <c:v>20.000000173846864</c:v>
                </c:pt>
                <c:pt idx="8056">
                  <c:v>20.000000173846864</c:v>
                </c:pt>
                <c:pt idx="8057">
                  <c:v>13.333333966632667</c:v>
                </c:pt>
                <c:pt idx="8058">
                  <c:v>20.000000173846864</c:v>
                </c:pt>
                <c:pt idx="8059">
                  <c:v>20.000000173846864</c:v>
                </c:pt>
                <c:pt idx="8060">
                  <c:v>20.000000173846864</c:v>
                </c:pt>
                <c:pt idx="8061">
                  <c:v>13.333333966632667</c:v>
                </c:pt>
                <c:pt idx="8062">
                  <c:v>20.000000173846864</c:v>
                </c:pt>
                <c:pt idx="8063">
                  <c:v>20.000000173846864</c:v>
                </c:pt>
                <c:pt idx="8064">
                  <c:v>20.000000173846864</c:v>
                </c:pt>
                <c:pt idx="8065">
                  <c:v>20.000000173846864</c:v>
                </c:pt>
                <c:pt idx="8066">
                  <c:v>13.333333966632667</c:v>
                </c:pt>
                <c:pt idx="8067">
                  <c:v>20.000000173846864</c:v>
                </c:pt>
                <c:pt idx="8068">
                  <c:v>20.000000173846864</c:v>
                </c:pt>
                <c:pt idx="8069">
                  <c:v>20.000000173846864</c:v>
                </c:pt>
                <c:pt idx="8070">
                  <c:v>20.000000173846864</c:v>
                </c:pt>
                <c:pt idx="8071">
                  <c:v>20.000000173846864</c:v>
                </c:pt>
                <c:pt idx="8072">
                  <c:v>13.333333966632667</c:v>
                </c:pt>
                <c:pt idx="8073">
                  <c:v>20.000000173846864</c:v>
                </c:pt>
                <c:pt idx="8074">
                  <c:v>20.000000173846864</c:v>
                </c:pt>
                <c:pt idx="8075">
                  <c:v>20.000000173846864</c:v>
                </c:pt>
                <c:pt idx="8076">
                  <c:v>20.000000173846864</c:v>
                </c:pt>
                <c:pt idx="8077">
                  <c:v>20.000000173846864</c:v>
                </c:pt>
                <c:pt idx="8078">
                  <c:v>20.000000173846864</c:v>
                </c:pt>
                <c:pt idx="8079">
                  <c:v>20.000000173846864</c:v>
                </c:pt>
                <c:pt idx="8080">
                  <c:v>13.333333966632667</c:v>
                </c:pt>
                <c:pt idx="8081">
                  <c:v>20.000000173846864</c:v>
                </c:pt>
                <c:pt idx="8082">
                  <c:v>20.000000173846864</c:v>
                </c:pt>
                <c:pt idx="8083">
                  <c:v>20.000000173846864</c:v>
                </c:pt>
                <c:pt idx="8084">
                  <c:v>20.000000173846864</c:v>
                </c:pt>
                <c:pt idx="8085">
                  <c:v>20.000000173846864</c:v>
                </c:pt>
                <c:pt idx="8086">
                  <c:v>20.000000173846864</c:v>
                </c:pt>
                <c:pt idx="8087">
                  <c:v>20.000000173846864</c:v>
                </c:pt>
                <c:pt idx="8088">
                  <c:v>20.000000173846864</c:v>
                </c:pt>
                <c:pt idx="8089">
                  <c:v>13.333333966632667</c:v>
                </c:pt>
                <c:pt idx="8090">
                  <c:v>20.000000173846864</c:v>
                </c:pt>
                <c:pt idx="8091">
                  <c:v>20.000000173846864</c:v>
                </c:pt>
                <c:pt idx="8092">
                  <c:v>20.000000173846864</c:v>
                </c:pt>
                <c:pt idx="8093">
                  <c:v>20.000000173846864</c:v>
                </c:pt>
                <c:pt idx="8094">
                  <c:v>20.000000173846864</c:v>
                </c:pt>
                <c:pt idx="8095">
                  <c:v>20.000000173846864</c:v>
                </c:pt>
                <c:pt idx="8096">
                  <c:v>13.333333966632667</c:v>
                </c:pt>
                <c:pt idx="8097">
                  <c:v>20.000000173846864</c:v>
                </c:pt>
                <c:pt idx="8098">
                  <c:v>20.000000173846864</c:v>
                </c:pt>
                <c:pt idx="8099">
                  <c:v>20.000000173846864</c:v>
                </c:pt>
                <c:pt idx="8100">
                  <c:v>20.000000173846864</c:v>
                </c:pt>
                <c:pt idx="8101">
                  <c:v>13.333333966632667</c:v>
                </c:pt>
                <c:pt idx="8102">
                  <c:v>20.000000173846864</c:v>
                </c:pt>
                <c:pt idx="8103">
                  <c:v>20.000000173846864</c:v>
                </c:pt>
                <c:pt idx="8104">
                  <c:v>20.000000173846864</c:v>
                </c:pt>
                <c:pt idx="8105">
                  <c:v>20.000000173846864</c:v>
                </c:pt>
                <c:pt idx="8106">
                  <c:v>13.333333966632667</c:v>
                </c:pt>
                <c:pt idx="8107">
                  <c:v>20.000000173846864</c:v>
                </c:pt>
                <c:pt idx="8108">
                  <c:v>20.000000173846864</c:v>
                </c:pt>
                <c:pt idx="8109">
                  <c:v>20.000000173846864</c:v>
                </c:pt>
                <c:pt idx="8110">
                  <c:v>13.333333966632667</c:v>
                </c:pt>
                <c:pt idx="8111">
                  <c:v>20.000000173846864</c:v>
                </c:pt>
                <c:pt idx="8112">
                  <c:v>20.000000173846864</c:v>
                </c:pt>
                <c:pt idx="8113">
                  <c:v>20.000000173846864</c:v>
                </c:pt>
                <c:pt idx="8114">
                  <c:v>20.000000173846864</c:v>
                </c:pt>
                <c:pt idx="8115">
                  <c:v>13.333333966632667</c:v>
                </c:pt>
                <c:pt idx="8116">
                  <c:v>20.000000173846864</c:v>
                </c:pt>
                <c:pt idx="8117">
                  <c:v>20.000000173846864</c:v>
                </c:pt>
                <c:pt idx="8118">
                  <c:v>20.000000173846864</c:v>
                </c:pt>
                <c:pt idx="8119">
                  <c:v>13.333333966632667</c:v>
                </c:pt>
                <c:pt idx="8120">
                  <c:v>20.000000173846864</c:v>
                </c:pt>
                <c:pt idx="8121">
                  <c:v>20.000000173846864</c:v>
                </c:pt>
                <c:pt idx="8122">
                  <c:v>13.333333966632667</c:v>
                </c:pt>
                <c:pt idx="8123">
                  <c:v>20.000000173846864</c:v>
                </c:pt>
                <c:pt idx="8124">
                  <c:v>20.000000173846864</c:v>
                </c:pt>
                <c:pt idx="8125">
                  <c:v>20.000000173846864</c:v>
                </c:pt>
                <c:pt idx="8126">
                  <c:v>13.333333966632667</c:v>
                </c:pt>
                <c:pt idx="8127">
                  <c:v>20.000000173846864</c:v>
                </c:pt>
                <c:pt idx="8128">
                  <c:v>20.000000173846864</c:v>
                </c:pt>
                <c:pt idx="8129">
                  <c:v>13.333333966632667</c:v>
                </c:pt>
                <c:pt idx="8130">
                  <c:v>20.000000173846864</c:v>
                </c:pt>
                <c:pt idx="8131">
                  <c:v>20.000000173846864</c:v>
                </c:pt>
                <c:pt idx="8132">
                  <c:v>13.333333966632667</c:v>
                </c:pt>
                <c:pt idx="8133">
                  <c:v>20.000000173846864</c:v>
                </c:pt>
                <c:pt idx="8134">
                  <c:v>20.000000173846864</c:v>
                </c:pt>
                <c:pt idx="8135">
                  <c:v>13.333333966632667</c:v>
                </c:pt>
                <c:pt idx="8136">
                  <c:v>20.000000173846864</c:v>
                </c:pt>
                <c:pt idx="8137">
                  <c:v>20.000000173846864</c:v>
                </c:pt>
                <c:pt idx="8138">
                  <c:v>13.333333966632667</c:v>
                </c:pt>
                <c:pt idx="8139">
                  <c:v>20.000000173846864</c:v>
                </c:pt>
                <c:pt idx="8140">
                  <c:v>13.333333966632667</c:v>
                </c:pt>
                <c:pt idx="8141">
                  <c:v>20.000000173846864</c:v>
                </c:pt>
                <c:pt idx="8142">
                  <c:v>20.000000173846864</c:v>
                </c:pt>
                <c:pt idx="8143">
                  <c:v>13.333333966632667</c:v>
                </c:pt>
                <c:pt idx="8144">
                  <c:v>20.000000173846864</c:v>
                </c:pt>
                <c:pt idx="8145">
                  <c:v>13.333333966632667</c:v>
                </c:pt>
                <c:pt idx="8146">
                  <c:v>20.000000173846864</c:v>
                </c:pt>
                <c:pt idx="8147">
                  <c:v>13.333333966632667</c:v>
                </c:pt>
                <c:pt idx="8148">
                  <c:v>20.000000173846864</c:v>
                </c:pt>
                <c:pt idx="8149">
                  <c:v>13.333333966632667</c:v>
                </c:pt>
                <c:pt idx="8150">
                  <c:v>20.000000173846864</c:v>
                </c:pt>
                <c:pt idx="8151">
                  <c:v>13.333333966632667</c:v>
                </c:pt>
                <c:pt idx="8152">
                  <c:v>20.000000173846864</c:v>
                </c:pt>
                <c:pt idx="8153">
                  <c:v>13.333333966632667</c:v>
                </c:pt>
                <c:pt idx="8154">
                  <c:v>20.000000173846864</c:v>
                </c:pt>
                <c:pt idx="8155">
                  <c:v>13.333333966632667</c:v>
                </c:pt>
                <c:pt idx="8156">
                  <c:v>20.000000173846864</c:v>
                </c:pt>
                <c:pt idx="8157">
                  <c:v>13.333333966632667</c:v>
                </c:pt>
                <c:pt idx="8158">
                  <c:v>20.000000173846864</c:v>
                </c:pt>
                <c:pt idx="8159">
                  <c:v>13.333333966632667</c:v>
                </c:pt>
                <c:pt idx="8160">
                  <c:v>20.000000173846864</c:v>
                </c:pt>
                <c:pt idx="8161">
                  <c:v>13.333333966632667</c:v>
                </c:pt>
                <c:pt idx="8162">
                  <c:v>13.333333966632667</c:v>
                </c:pt>
                <c:pt idx="8163">
                  <c:v>20.000000173846864</c:v>
                </c:pt>
                <c:pt idx="8164">
                  <c:v>13.333333966632667</c:v>
                </c:pt>
                <c:pt idx="8165">
                  <c:v>20.000000173846864</c:v>
                </c:pt>
                <c:pt idx="8166">
                  <c:v>13.333333966632667</c:v>
                </c:pt>
                <c:pt idx="8167">
                  <c:v>20.000000173846864</c:v>
                </c:pt>
                <c:pt idx="8168">
                  <c:v>13.333333966632667</c:v>
                </c:pt>
                <c:pt idx="8169">
                  <c:v>20.000000173846864</c:v>
                </c:pt>
                <c:pt idx="8170">
                  <c:v>13.333333966632667</c:v>
                </c:pt>
                <c:pt idx="8171">
                  <c:v>20.000000173846864</c:v>
                </c:pt>
                <c:pt idx="8172">
                  <c:v>13.333333966632667</c:v>
                </c:pt>
                <c:pt idx="8173">
                  <c:v>20.000000173846864</c:v>
                </c:pt>
                <c:pt idx="8174">
                  <c:v>13.333333966632667</c:v>
                </c:pt>
                <c:pt idx="8175">
                  <c:v>20.000000173846864</c:v>
                </c:pt>
                <c:pt idx="8176">
                  <c:v>13.333333966632667</c:v>
                </c:pt>
                <c:pt idx="8177">
                  <c:v>20.000000173846864</c:v>
                </c:pt>
                <c:pt idx="8178">
                  <c:v>13.333333966632667</c:v>
                </c:pt>
                <c:pt idx="8179">
                  <c:v>20.000000173846864</c:v>
                </c:pt>
                <c:pt idx="8180">
                  <c:v>13.333333966632667</c:v>
                </c:pt>
                <c:pt idx="8181">
                  <c:v>20.000000173846864</c:v>
                </c:pt>
                <c:pt idx="8182">
                  <c:v>13.333333966632667</c:v>
                </c:pt>
                <c:pt idx="8183">
                  <c:v>20.000000173846864</c:v>
                </c:pt>
                <c:pt idx="8184">
                  <c:v>13.333333966632667</c:v>
                </c:pt>
                <c:pt idx="8185">
                  <c:v>20.000000173846864</c:v>
                </c:pt>
                <c:pt idx="8186">
                  <c:v>13.333333966632667</c:v>
                </c:pt>
                <c:pt idx="8187">
                  <c:v>20.000000173846864</c:v>
                </c:pt>
                <c:pt idx="8188">
                  <c:v>13.333333966632667</c:v>
                </c:pt>
                <c:pt idx="8189">
                  <c:v>20.000000173846864</c:v>
                </c:pt>
                <c:pt idx="8190">
                  <c:v>13.333333966632667</c:v>
                </c:pt>
                <c:pt idx="8191">
                  <c:v>13.333333966632667</c:v>
                </c:pt>
                <c:pt idx="8192">
                  <c:v>20.000000173846864</c:v>
                </c:pt>
                <c:pt idx="8193">
                  <c:v>13.333333966632667</c:v>
                </c:pt>
                <c:pt idx="8194">
                  <c:v>20.000000173846864</c:v>
                </c:pt>
                <c:pt idx="8195">
                  <c:v>13.333333966632667</c:v>
                </c:pt>
                <c:pt idx="8196">
                  <c:v>13.333333966632667</c:v>
                </c:pt>
                <c:pt idx="8197">
                  <c:v>20.000000173846864</c:v>
                </c:pt>
                <c:pt idx="8198">
                  <c:v>13.333333966632667</c:v>
                </c:pt>
                <c:pt idx="8199">
                  <c:v>20.000000173846864</c:v>
                </c:pt>
                <c:pt idx="8200">
                  <c:v>13.333333966632667</c:v>
                </c:pt>
                <c:pt idx="8201">
                  <c:v>13.333333966632667</c:v>
                </c:pt>
                <c:pt idx="8202">
                  <c:v>20.000000173846864</c:v>
                </c:pt>
                <c:pt idx="8203">
                  <c:v>13.333333966632667</c:v>
                </c:pt>
                <c:pt idx="8204">
                  <c:v>13.333333966632667</c:v>
                </c:pt>
                <c:pt idx="8205">
                  <c:v>20.000000173846864</c:v>
                </c:pt>
                <c:pt idx="8206">
                  <c:v>13.333333966632667</c:v>
                </c:pt>
                <c:pt idx="8207">
                  <c:v>20.000000173846864</c:v>
                </c:pt>
                <c:pt idx="8208">
                  <c:v>13.333333966632667</c:v>
                </c:pt>
                <c:pt idx="8209">
                  <c:v>13.333333966632667</c:v>
                </c:pt>
                <c:pt idx="8210">
                  <c:v>20.000000173846864</c:v>
                </c:pt>
                <c:pt idx="8211">
                  <c:v>13.333333966632667</c:v>
                </c:pt>
                <c:pt idx="8212">
                  <c:v>13.333333966632667</c:v>
                </c:pt>
                <c:pt idx="8213">
                  <c:v>20.000000173846864</c:v>
                </c:pt>
                <c:pt idx="8214">
                  <c:v>13.333333966632667</c:v>
                </c:pt>
                <c:pt idx="8215">
                  <c:v>20.000000173846864</c:v>
                </c:pt>
                <c:pt idx="8216">
                  <c:v>13.333333966632667</c:v>
                </c:pt>
                <c:pt idx="8217">
                  <c:v>13.333333966632667</c:v>
                </c:pt>
                <c:pt idx="8218">
                  <c:v>20.000000173846864</c:v>
                </c:pt>
                <c:pt idx="8219">
                  <c:v>13.333333966632667</c:v>
                </c:pt>
                <c:pt idx="8220">
                  <c:v>13.333333966632667</c:v>
                </c:pt>
                <c:pt idx="8221">
                  <c:v>20.000000173846864</c:v>
                </c:pt>
                <c:pt idx="8222">
                  <c:v>13.333333966632667</c:v>
                </c:pt>
                <c:pt idx="8223">
                  <c:v>20.000000173846864</c:v>
                </c:pt>
                <c:pt idx="8224">
                  <c:v>13.333333966632667</c:v>
                </c:pt>
                <c:pt idx="8225">
                  <c:v>13.333333966632667</c:v>
                </c:pt>
                <c:pt idx="8226">
                  <c:v>20.000000173846864</c:v>
                </c:pt>
                <c:pt idx="8227">
                  <c:v>13.333333966632667</c:v>
                </c:pt>
                <c:pt idx="8228">
                  <c:v>13.333333966632667</c:v>
                </c:pt>
                <c:pt idx="8229">
                  <c:v>13.333333966632667</c:v>
                </c:pt>
                <c:pt idx="8230">
                  <c:v>20.000000173846864</c:v>
                </c:pt>
                <c:pt idx="8231">
                  <c:v>13.333333966632667</c:v>
                </c:pt>
                <c:pt idx="8232">
                  <c:v>13.333333966632667</c:v>
                </c:pt>
                <c:pt idx="8233">
                  <c:v>20.000000173846864</c:v>
                </c:pt>
                <c:pt idx="8234">
                  <c:v>13.333333966632667</c:v>
                </c:pt>
                <c:pt idx="8235">
                  <c:v>13.333333966632667</c:v>
                </c:pt>
                <c:pt idx="8236">
                  <c:v>20.000000173846864</c:v>
                </c:pt>
                <c:pt idx="8237">
                  <c:v>13.333333966632667</c:v>
                </c:pt>
                <c:pt idx="8238">
                  <c:v>13.333333966632667</c:v>
                </c:pt>
                <c:pt idx="8239">
                  <c:v>20.000000173846864</c:v>
                </c:pt>
                <c:pt idx="8240">
                  <c:v>13.333333966632667</c:v>
                </c:pt>
                <c:pt idx="8241">
                  <c:v>13.333333966632667</c:v>
                </c:pt>
                <c:pt idx="8242">
                  <c:v>13.333333966632667</c:v>
                </c:pt>
                <c:pt idx="8243">
                  <c:v>20.000000173846864</c:v>
                </c:pt>
                <c:pt idx="8244">
                  <c:v>13.333333966632667</c:v>
                </c:pt>
                <c:pt idx="8245">
                  <c:v>20.000000173846864</c:v>
                </c:pt>
                <c:pt idx="8246">
                  <c:v>13.333333966632667</c:v>
                </c:pt>
                <c:pt idx="8247">
                  <c:v>13.333333966632667</c:v>
                </c:pt>
                <c:pt idx="8248">
                  <c:v>20.000000173846864</c:v>
                </c:pt>
                <c:pt idx="8249">
                  <c:v>13.333333966632667</c:v>
                </c:pt>
                <c:pt idx="8250">
                  <c:v>13.333333966632667</c:v>
                </c:pt>
                <c:pt idx="8251">
                  <c:v>20.000000173846864</c:v>
                </c:pt>
                <c:pt idx="8252">
                  <c:v>13.333333966632667</c:v>
                </c:pt>
                <c:pt idx="8253">
                  <c:v>20.000000173846864</c:v>
                </c:pt>
                <c:pt idx="8254">
                  <c:v>13.333333966632667</c:v>
                </c:pt>
                <c:pt idx="8255">
                  <c:v>20.000000173846864</c:v>
                </c:pt>
                <c:pt idx="8256">
                  <c:v>13.333333966632667</c:v>
                </c:pt>
                <c:pt idx="8257">
                  <c:v>13.333333966632667</c:v>
                </c:pt>
                <c:pt idx="8258">
                  <c:v>20.000000173846864</c:v>
                </c:pt>
                <c:pt idx="8259">
                  <c:v>13.333333966632667</c:v>
                </c:pt>
                <c:pt idx="8260">
                  <c:v>20.000000173846864</c:v>
                </c:pt>
                <c:pt idx="8261">
                  <c:v>13.333333966632667</c:v>
                </c:pt>
                <c:pt idx="8262">
                  <c:v>20.000000173846864</c:v>
                </c:pt>
                <c:pt idx="8263">
                  <c:v>13.333333966632667</c:v>
                </c:pt>
                <c:pt idx="8264">
                  <c:v>20.000000173846864</c:v>
                </c:pt>
                <c:pt idx="8265">
                  <c:v>13.333333966632667</c:v>
                </c:pt>
                <c:pt idx="8266">
                  <c:v>13.333333966632667</c:v>
                </c:pt>
                <c:pt idx="8267">
                  <c:v>20.000000173846864</c:v>
                </c:pt>
                <c:pt idx="8268">
                  <c:v>13.333333966632667</c:v>
                </c:pt>
                <c:pt idx="8269">
                  <c:v>20.000000173846864</c:v>
                </c:pt>
                <c:pt idx="8270">
                  <c:v>13.333333966632667</c:v>
                </c:pt>
                <c:pt idx="8271">
                  <c:v>20.000000173846864</c:v>
                </c:pt>
                <c:pt idx="8272">
                  <c:v>13.333333966632667</c:v>
                </c:pt>
                <c:pt idx="8273">
                  <c:v>20.000000173846864</c:v>
                </c:pt>
                <c:pt idx="8274">
                  <c:v>13.333333966632667</c:v>
                </c:pt>
                <c:pt idx="8275">
                  <c:v>20.000000173846864</c:v>
                </c:pt>
                <c:pt idx="8276">
                  <c:v>13.333333966632667</c:v>
                </c:pt>
                <c:pt idx="8277">
                  <c:v>20.000000173846864</c:v>
                </c:pt>
                <c:pt idx="8278">
                  <c:v>13.333333966632667</c:v>
                </c:pt>
                <c:pt idx="8279">
                  <c:v>20.000000173846864</c:v>
                </c:pt>
                <c:pt idx="8280">
                  <c:v>13.333333966632667</c:v>
                </c:pt>
                <c:pt idx="8281">
                  <c:v>20.000000173846864</c:v>
                </c:pt>
                <c:pt idx="8282">
                  <c:v>13.333333966632667</c:v>
                </c:pt>
                <c:pt idx="8283">
                  <c:v>20.000000173846864</c:v>
                </c:pt>
                <c:pt idx="8284">
                  <c:v>13.333333966632667</c:v>
                </c:pt>
                <c:pt idx="8285">
                  <c:v>13.333333966632667</c:v>
                </c:pt>
                <c:pt idx="8286">
                  <c:v>20.000000173846864</c:v>
                </c:pt>
                <c:pt idx="8287">
                  <c:v>13.333333966632667</c:v>
                </c:pt>
                <c:pt idx="8288">
                  <c:v>20.000000173846864</c:v>
                </c:pt>
                <c:pt idx="8289">
                  <c:v>13.333333966632667</c:v>
                </c:pt>
                <c:pt idx="8290">
                  <c:v>13.333333966632667</c:v>
                </c:pt>
                <c:pt idx="8291">
                  <c:v>20.000000173846864</c:v>
                </c:pt>
                <c:pt idx="8292">
                  <c:v>13.333333966632667</c:v>
                </c:pt>
                <c:pt idx="8293">
                  <c:v>13.333333966632667</c:v>
                </c:pt>
                <c:pt idx="8294">
                  <c:v>20.000000173846864</c:v>
                </c:pt>
                <c:pt idx="8295">
                  <c:v>13.333333966632667</c:v>
                </c:pt>
                <c:pt idx="8296">
                  <c:v>13.333333966632667</c:v>
                </c:pt>
                <c:pt idx="8297">
                  <c:v>13.333333966632667</c:v>
                </c:pt>
                <c:pt idx="8298">
                  <c:v>20.000000173846864</c:v>
                </c:pt>
                <c:pt idx="8299">
                  <c:v>13.333333966632667</c:v>
                </c:pt>
                <c:pt idx="8300">
                  <c:v>13.333333966632667</c:v>
                </c:pt>
                <c:pt idx="8301">
                  <c:v>20.000000173846864</c:v>
                </c:pt>
                <c:pt idx="8302">
                  <c:v>13.333333966632667</c:v>
                </c:pt>
                <c:pt idx="8303">
                  <c:v>13.333333966632667</c:v>
                </c:pt>
                <c:pt idx="8304">
                  <c:v>20.000000173846864</c:v>
                </c:pt>
                <c:pt idx="8305">
                  <c:v>13.333333966632667</c:v>
                </c:pt>
                <c:pt idx="8306">
                  <c:v>13.333333966632667</c:v>
                </c:pt>
                <c:pt idx="8307">
                  <c:v>20.000000173846864</c:v>
                </c:pt>
                <c:pt idx="8308">
                  <c:v>13.333333966632667</c:v>
                </c:pt>
                <c:pt idx="8309">
                  <c:v>13.333333966632667</c:v>
                </c:pt>
                <c:pt idx="8310">
                  <c:v>13.333333966632667</c:v>
                </c:pt>
                <c:pt idx="8311">
                  <c:v>20.000000173846864</c:v>
                </c:pt>
                <c:pt idx="8312">
                  <c:v>13.333333966632667</c:v>
                </c:pt>
                <c:pt idx="8313">
                  <c:v>13.333333966632667</c:v>
                </c:pt>
                <c:pt idx="8314">
                  <c:v>20.000000173846864</c:v>
                </c:pt>
                <c:pt idx="8315">
                  <c:v>13.333333966632667</c:v>
                </c:pt>
                <c:pt idx="8316">
                  <c:v>13.333333966632667</c:v>
                </c:pt>
                <c:pt idx="8317">
                  <c:v>20.000000173846864</c:v>
                </c:pt>
                <c:pt idx="8318">
                  <c:v>13.333333966632667</c:v>
                </c:pt>
                <c:pt idx="8319">
                  <c:v>13.333333966632667</c:v>
                </c:pt>
                <c:pt idx="8320">
                  <c:v>20.000000173846864</c:v>
                </c:pt>
                <c:pt idx="8321">
                  <c:v>13.333333966632667</c:v>
                </c:pt>
                <c:pt idx="8322">
                  <c:v>13.333333966632667</c:v>
                </c:pt>
                <c:pt idx="8323">
                  <c:v>13.333333966632667</c:v>
                </c:pt>
                <c:pt idx="8324">
                  <c:v>20.000000173846864</c:v>
                </c:pt>
                <c:pt idx="8325">
                  <c:v>13.333333966632667</c:v>
                </c:pt>
                <c:pt idx="8326">
                  <c:v>13.333333966632667</c:v>
                </c:pt>
                <c:pt idx="8327">
                  <c:v>13.333333966632667</c:v>
                </c:pt>
                <c:pt idx="8328">
                  <c:v>20.000000173846864</c:v>
                </c:pt>
                <c:pt idx="8329">
                  <c:v>13.333333966632667</c:v>
                </c:pt>
                <c:pt idx="8330">
                  <c:v>13.333333966632667</c:v>
                </c:pt>
                <c:pt idx="8331">
                  <c:v>13.333333966632667</c:v>
                </c:pt>
                <c:pt idx="8332">
                  <c:v>13.333333966632667</c:v>
                </c:pt>
                <c:pt idx="8333">
                  <c:v>20.000000173846864</c:v>
                </c:pt>
                <c:pt idx="8334">
                  <c:v>13.333333966632667</c:v>
                </c:pt>
                <c:pt idx="8335">
                  <c:v>13.333333966632667</c:v>
                </c:pt>
                <c:pt idx="8336">
                  <c:v>13.333333966632667</c:v>
                </c:pt>
                <c:pt idx="8337">
                  <c:v>20.000000173846864</c:v>
                </c:pt>
                <c:pt idx="8338">
                  <c:v>13.333333966632667</c:v>
                </c:pt>
                <c:pt idx="8339">
                  <c:v>13.333333966632667</c:v>
                </c:pt>
                <c:pt idx="8340">
                  <c:v>20.000000173846864</c:v>
                </c:pt>
                <c:pt idx="8341">
                  <c:v>13.333333966632667</c:v>
                </c:pt>
                <c:pt idx="8342">
                  <c:v>13.333333966632667</c:v>
                </c:pt>
                <c:pt idx="8343">
                  <c:v>13.333333966632667</c:v>
                </c:pt>
                <c:pt idx="8344">
                  <c:v>20.000000173846864</c:v>
                </c:pt>
                <c:pt idx="8345">
                  <c:v>13.333333966632667</c:v>
                </c:pt>
                <c:pt idx="8346">
                  <c:v>13.333333966632667</c:v>
                </c:pt>
                <c:pt idx="8347">
                  <c:v>20.000000173846864</c:v>
                </c:pt>
                <c:pt idx="8348">
                  <c:v>13.333333966632667</c:v>
                </c:pt>
                <c:pt idx="8349">
                  <c:v>20.000000173846864</c:v>
                </c:pt>
                <c:pt idx="8350">
                  <c:v>13.333333966632667</c:v>
                </c:pt>
                <c:pt idx="8351">
                  <c:v>13.333333966632667</c:v>
                </c:pt>
                <c:pt idx="8352">
                  <c:v>20.000000173846864</c:v>
                </c:pt>
                <c:pt idx="8353">
                  <c:v>13.333333966632667</c:v>
                </c:pt>
                <c:pt idx="8354">
                  <c:v>20.000000173846864</c:v>
                </c:pt>
                <c:pt idx="8355">
                  <c:v>13.333333966632667</c:v>
                </c:pt>
                <c:pt idx="8356">
                  <c:v>20.000000173846864</c:v>
                </c:pt>
                <c:pt idx="8357">
                  <c:v>13.333333966632667</c:v>
                </c:pt>
                <c:pt idx="8358">
                  <c:v>20.000000173846864</c:v>
                </c:pt>
                <c:pt idx="8359">
                  <c:v>13.333333966632667</c:v>
                </c:pt>
                <c:pt idx="8360">
                  <c:v>20.000000173846864</c:v>
                </c:pt>
                <c:pt idx="8361">
                  <c:v>13.333333966632667</c:v>
                </c:pt>
                <c:pt idx="8362">
                  <c:v>13.333333966632667</c:v>
                </c:pt>
                <c:pt idx="8363">
                  <c:v>20.000000173846864</c:v>
                </c:pt>
                <c:pt idx="8364">
                  <c:v>13.333333966632667</c:v>
                </c:pt>
                <c:pt idx="8365">
                  <c:v>20.000000173846864</c:v>
                </c:pt>
                <c:pt idx="8366">
                  <c:v>13.333333966632667</c:v>
                </c:pt>
                <c:pt idx="8367">
                  <c:v>20.000000173846864</c:v>
                </c:pt>
                <c:pt idx="8368">
                  <c:v>13.333333966632667</c:v>
                </c:pt>
                <c:pt idx="8369">
                  <c:v>20.000000173846864</c:v>
                </c:pt>
                <c:pt idx="8370">
                  <c:v>13.333333966632667</c:v>
                </c:pt>
                <c:pt idx="8371">
                  <c:v>20.000000173846864</c:v>
                </c:pt>
                <c:pt idx="8372">
                  <c:v>13.333333966632667</c:v>
                </c:pt>
                <c:pt idx="8373">
                  <c:v>20.000000173846864</c:v>
                </c:pt>
                <c:pt idx="8374">
                  <c:v>13.333333966632667</c:v>
                </c:pt>
                <c:pt idx="8375">
                  <c:v>20.000000173846864</c:v>
                </c:pt>
                <c:pt idx="8376">
                  <c:v>13.333333966632667</c:v>
                </c:pt>
                <c:pt idx="8377">
                  <c:v>20.000000173846864</c:v>
                </c:pt>
                <c:pt idx="8378">
                  <c:v>13.333333966632667</c:v>
                </c:pt>
                <c:pt idx="8379">
                  <c:v>13.333333966632667</c:v>
                </c:pt>
                <c:pt idx="8380">
                  <c:v>20.000000173846864</c:v>
                </c:pt>
                <c:pt idx="8381">
                  <c:v>13.333333966632667</c:v>
                </c:pt>
                <c:pt idx="8382">
                  <c:v>13.333333966632667</c:v>
                </c:pt>
                <c:pt idx="8383">
                  <c:v>13.333333966632667</c:v>
                </c:pt>
                <c:pt idx="8384">
                  <c:v>20.000000173846864</c:v>
                </c:pt>
                <c:pt idx="8385">
                  <c:v>13.333333966632667</c:v>
                </c:pt>
                <c:pt idx="8386">
                  <c:v>13.333333966632667</c:v>
                </c:pt>
                <c:pt idx="8387">
                  <c:v>13.333333966632667</c:v>
                </c:pt>
                <c:pt idx="8388">
                  <c:v>20.000000173846864</c:v>
                </c:pt>
                <c:pt idx="8389">
                  <c:v>13.333333966632667</c:v>
                </c:pt>
                <c:pt idx="8390">
                  <c:v>13.333333966632667</c:v>
                </c:pt>
                <c:pt idx="8391">
                  <c:v>13.333333966632667</c:v>
                </c:pt>
                <c:pt idx="8392">
                  <c:v>13.333333966632667</c:v>
                </c:pt>
                <c:pt idx="8393">
                  <c:v>20.000000173846864</c:v>
                </c:pt>
                <c:pt idx="8394">
                  <c:v>13.333333966632667</c:v>
                </c:pt>
                <c:pt idx="8395">
                  <c:v>13.333333966632667</c:v>
                </c:pt>
                <c:pt idx="8396">
                  <c:v>13.333333966632667</c:v>
                </c:pt>
                <c:pt idx="8397">
                  <c:v>13.333333966632667</c:v>
                </c:pt>
                <c:pt idx="8398">
                  <c:v>13.333333966632667</c:v>
                </c:pt>
                <c:pt idx="8399">
                  <c:v>13.333333966632667</c:v>
                </c:pt>
                <c:pt idx="8400">
                  <c:v>20.000000173846864</c:v>
                </c:pt>
                <c:pt idx="8401">
                  <c:v>13.333333966632667</c:v>
                </c:pt>
                <c:pt idx="8402">
                  <c:v>13.333333966632667</c:v>
                </c:pt>
                <c:pt idx="8403">
                  <c:v>13.333333966632667</c:v>
                </c:pt>
                <c:pt idx="8404">
                  <c:v>13.333333966632667</c:v>
                </c:pt>
                <c:pt idx="8405">
                  <c:v>13.333333966632667</c:v>
                </c:pt>
                <c:pt idx="8406">
                  <c:v>20.000000173846864</c:v>
                </c:pt>
                <c:pt idx="8407">
                  <c:v>13.333333966632667</c:v>
                </c:pt>
                <c:pt idx="8408">
                  <c:v>13.333333966632667</c:v>
                </c:pt>
                <c:pt idx="8409">
                  <c:v>13.333333966632667</c:v>
                </c:pt>
                <c:pt idx="8410">
                  <c:v>13.333333966632667</c:v>
                </c:pt>
                <c:pt idx="8411">
                  <c:v>13.333333966632667</c:v>
                </c:pt>
                <c:pt idx="8412">
                  <c:v>13.333333966632667</c:v>
                </c:pt>
                <c:pt idx="8413">
                  <c:v>13.333333966632667</c:v>
                </c:pt>
                <c:pt idx="8414">
                  <c:v>13.333333966632667</c:v>
                </c:pt>
                <c:pt idx="8415">
                  <c:v>13.333333966632667</c:v>
                </c:pt>
                <c:pt idx="8416">
                  <c:v>13.333333966632667</c:v>
                </c:pt>
                <c:pt idx="8417">
                  <c:v>13.333333966632667</c:v>
                </c:pt>
                <c:pt idx="8418">
                  <c:v>13.333333966632667</c:v>
                </c:pt>
                <c:pt idx="8419">
                  <c:v>13.333333966632667</c:v>
                </c:pt>
                <c:pt idx="8420">
                  <c:v>13.333333966632667</c:v>
                </c:pt>
                <c:pt idx="8421">
                  <c:v>13.333333966632667</c:v>
                </c:pt>
                <c:pt idx="8422">
                  <c:v>13.333333966632667</c:v>
                </c:pt>
                <c:pt idx="8423">
                  <c:v>13.333333966632667</c:v>
                </c:pt>
                <c:pt idx="8424">
                  <c:v>13.333333966632667</c:v>
                </c:pt>
                <c:pt idx="8425">
                  <c:v>13.333333966632667</c:v>
                </c:pt>
                <c:pt idx="8426">
                  <c:v>13.333333966632667</c:v>
                </c:pt>
                <c:pt idx="8427">
                  <c:v>13.333333966632667</c:v>
                </c:pt>
                <c:pt idx="8428">
                  <c:v>13.333333966632667</c:v>
                </c:pt>
                <c:pt idx="8429">
                  <c:v>13.333333966632667</c:v>
                </c:pt>
                <c:pt idx="8430">
                  <c:v>13.333333966632667</c:v>
                </c:pt>
                <c:pt idx="8431">
                  <c:v>13.333333966632667</c:v>
                </c:pt>
                <c:pt idx="8432">
                  <c:v>13.333333966632667</c:v>
                </c:pt>
                <c:pt idx="8433">
                  <c:v>13.333333966632667</c:v>
                </c:pt>
                <c:pt idx="8434">
                  <c:v>13.333333966632667</c:v>
                </c:pt>
                <c:pt idx="8435">
                  <c:v>13.333333966632667</c:v>
                </c:pt>
                <c:pt idx="8436">
                  <c:v>13.333333966632667</c:v>
                </c:pt>
                <c:pt idx="8437">
                  <c:v>13.333333966632667</c:v>
                </c:pt>
                <c:pt idx="8438">
                  <c:v>13.333333966632667</c:v>
                </c:pt>
                <c:pt idx="8439">
                  <c:v>13.333333966632667</c:v>
                </c:pt>
                <c:pt idx="8440">
                  <c:v>13.333333966632667</c:v>
                </c:pt>
                <c:pt idx="8441">
                  <c:v>53.333335866530739</c:v>
                </c:pt>
                <c:pt idx="8442">
                  <c:v>120.00000725189867</c:v>
                </c:pt>
                <c:pt idx="8443">
                  <c:v>160.00001380840931</c:v>
                </c:pt>
                <c:pt idx="8444">
                  <c:v>166.66668156782802</c:v>
                </c:pt>
                <c:pt idx="8445">
                  <c:v>160.00001380840931</c:v>
                </c:pt>
                <c:pt idx="8446">
                  <c:v>146.66667828957267</c:v>
                </c:pt>
                <c:pt idx="8447">
                  <c:v>140.00001053015401</c:v>
                </c:pt>
                <c:pt idx="8448">
                  <c:v>126.66667501131664</c:v>
                </c:pt>
                <c:pt idx="8449">
                  <c:v>120.00000725189867</c:v>
                </c:pt>
                <c:pt idx="8450">
                  <c:v>106.66667173306134</c:v>
                </c:pt>
                <c:pt idx="8451">
                  <c:v>106.66667173306134</c:v>
                </c:pt>
                <c:pt idx="8452">
                  <c:v>100.00001018246</c:v>
                </c:pt>
                <c:pt idx="8453">
                  <c:v>93.333342423041344</c:v>
                </c:pt>
                <c:pt idx="8454">
                  <c:v>93.333342423041344</c:v>
                </c:pt>
                <c:pt idx="8455">
                  <c:v>86.66667466362334</c:v>
                </c:pt>
                <c:pt idx="8456">
                  <c:v>86.66667466362334</c:v>
                </c:pt>
                <c:pt idx="8457">
                  <c:v>80.000006904204653</c:v>
                </c:pt>
                <c:pt idx="8458">
                  <c:v>80.000006904204653</c:v>
                </c:pt>
                <c:pt idx="8459">
                  <c:v>73.333339144785995</c:v>
                </c:pt>
                <c:pt idx="8460">
                  <c:v>73.333339144785995</c:v>
                </c:pt>
                <c:pt idx="8461">
                  <c:v>73.333339144785995</c:v>
                </c:pt>
                <c:pt idx="8462">
                  <c:v>73.333339144785995</c:v>
                </c:pt>
                <c:pt idx="8463">
                  <c:v>66.666671385368005</c:v>
                </c:pt>
                <c:pt idx="8464">
                  <c:v>73.333339144785995</c:v>
                </c:pt>
                <c:pt idx="8465">
                  <c:v>66.666671385368005</c:v>
                </c:pt>
                <c:pt idx="8466">
                  <c:v>66.666671385368005</c:v>
                </c:pt>
                <c:pt idx="8467">
                  <c:v>66.666671385368005</c:v>
                </c:pt>
                <c:pt idx="8468">
                  <c:v>60.000003625949198</c:v>
                </c:pt>
                <c:pt idx="8469">
                  <c:v>66.666671385368005</c:v>
                </c:pt>
                <c:pt idx="8470">
                  <c:v>60.000003625949198</c:v>
                </c:pt>
                <c:pt idx="8471">
                  <c:v>66.666671385368005</c:v>
                </c:pt>
                <c:pt idx="8472">
                  <c:v>60.000003625949198</c:v>
                </c:pt>
                <c:pt idx="8473">
                  <c:v>60.000003625949198</c:v>
                </c:pt>
                <c:pt idx="8474">
                  <c:v>66.666671385368005</c:v>
                </c:pt>
                <c:pt idx="8475">
                  <c:v>60.000003625949198</c:v>
                </c:pt>
                <c:pt idx="8476">
                  <c:v>53.333335866530739</c:v>
                </c:pt>
                <c:pt idx="8477">
                  <c:v>60.000003625949198</c:v>
                </c:pt>
                <c:pt idx="8478">
                  <c:v>60.000003625949198</c:v>
                </c:pt>
                <c:pt idx="8479">
                  <c:v>53.333335866530739</c:v>
                </c:pt>
                <c:pt idx="8480">
                  <c:v>60.000003625949198</c:v>
                </c:pt>
                <c:pt idx="8481">
                  <c:v>53.333335866530739</c:v>
                </c:pt>
                <c:pt idx="8482">
                  <c:v>60.000003625949198</c:v>
                </c:pt>
                <c:pt idx="8483">
                  <c:v>53.333335866530739</c:v>
                </c:pt>
                <c:pt idx="8484">
                  <c:v>53.333335866530739</c:v>
                </c:pt>
                <c:pt idx="8485">
                  <c:v>53.333335866530739</c:v>
                </c:pt>
                <c:pt idx="8486">
                  <c:v>60.000003625949198</c:v>
                </c:pt>
                <c:pt idx="8487">
                  <c:v>53.333335866530739</c:v>
                </c:pt>
                <c:pt idx="8488">
                  <c:v>53.333335866530739</c:v>
                </c:pt>
                <c:pt idx="8489">
                  <c:v>53.333335866530739</c:v>
                </c:pt>
                <c:pt idx="8490">
                  <c:v>53.333335866530739</c:v>
                </c:pt>
                <c:pt idx="8491">
                  <c:v>53.333335866530739</c:v>
                </c:pt>
                <c:pt idx="8492">
                  <c:v>53.333335866530739</c:v>
                </c:pt>
                <c:pt idx="8493">
                  <c:v>46.6666712115208</c:v>
                </c:pt>
                <c:pt idx="8494">
                  <c:v>53.333335866530739</c:v>
                </c:pt>
                <c:pt idx="8495">
                  <c:v>53.333335866530739</c:v>
                </c:pt>
                <c:pt idx="8496">
                  <c:v>53.333335866530739</c:v>
                </c:pt>
                <c:pt idx="8497">
                  <c:v>46.6666712115208</c:v>
                </c:pt>
                <c:pt idx="8498">
                  <c:v>53.333335866530739</c:v>
                </c:pt>
                <c:pt idx="8499">
                  <c:v>53.333335866530739</c:v>
                </c:pt>
                <c:pt idx="8500">
                  <c:v>46.6666712115208</c:v>
                </c:pt>
                <c:pt idx="8501">
                  <c:v>53.333335866530739</c:v>
                </c:pt>
                <c:pt idx="8502">
                  <c:v>46.6666712115208</c:v>
                </c:pt>
                <c:pt idx="8503">
                  <c:v>53.333335866530739</c:v>
                </c:pt>
                <c:pt idx="8504">
                  <c:v>53.333335866530739</c:v>
                </c:pt>
                <c:pt idx="8505">
                  <c:v>46.6666712115208</c:v>
                </c:pt>
                <c:pt idx="8506">
                  <c:v>53.333335866530739</c:v>
                </c:pt>
                <c:pt idx="8507">
                  <c:v>46.6666712115208</c:v>
                </c:pt>
                <c:pt idx="8508">
                  <c:v>46.6666712115208</c:v>
                </c:pt>
                <c:pt idx="8509">
                  <c:v>53.333335866530739</c:v>
                </c:pt>
                <c:pt idx="8510">
                  <c:v>46.6666712115208</c:v>
                </c:pt>
                <c:pt idx="8511">
                  <c:v>46.6666712115208</c:v>
                </c:pt>
                <c:pt idx="8512">
                  <c:v>53.333335866530739</c:v>
                </c:pt>
                <c:pt idx="8513">
                  <c:v>46.6666712115208</c:v>
                </c:pt>
                <c:pt idx="8514">
                  <c:v>46.6666712115208</c:v>
                </c:pt>
                <c:pt idx="8515">
                  <c:v>46.6666712115208</c:v>
                </c:pt>
                <c:pt idx="8516">
                  <c:v>46.6666712115208</c:v>
                </c:pt>
                <c:pt idx="8517">
                  <c:v>53.333335866530739</c:v>
                </c:pt>
                <c:pt idx="8518">
                  <c:v>46.6666712115208</c:v>
                </c:pt>
                <c:pt idx="8519">
                  <c:v>46.6666712115208</c:v>
                </c:pt>
                <c:pt idx="8520">
                  <c:v>46.6666712115208</c:v>
                </c:pt>
                <c:pt idx="8521">
                  <c:v>46.6666712115208</c:v>
                </c:pt>
                <c:pt idx="8522">
                  <c:v>46.6666712115208</c:v>
                </c:pt>
                <c:pt idx="8523">
                  <c:v>46.6666712115208</c:v>
                </c:pt>
                <c:pt idx="8524">
                  <c:v>46.6666712115208</c:v>
                </c:pt>
                <c:pt idx="8525">
                  <c:v>46.6666712115208</c:v>
                </c:pt>
                <c:pt idx="8526">
                  <c:v>46.6666712115208</c:v>
                </c:pt>
                <c:pt idx="8527">
                  <c:v>46.6666712115208</c:v>
                </c:pt>
                <c:pt idx="8528">
                  <c:v>46.6666712115208</c:v>
                </c:pt>
                <c:pt idx="8529">
                  <c:v>46.6666712115208</c:v>
                </c:pt>
                <c:pt idx="8530">
                  <c:v>46.6666712115208</c:v>
                </c:pt>
                <c:pt idx="8531">
                  <c:v>46.6666712115208</c:v>
                </c:pt>
                <c:pt idx="8532">
                  <c:v>46.6666712115208</c:v>
                </c:pt>
                <c:pt idx="8533">
                  <c:v>46.6666712115208</c:v>
                </c:pt>
                <c:pt idx="8534">
                  <c:v>46.6666712115208</c:v>
                </c:pt>
                <c:pt idx="8535">
                  <c:v>46.6666712115208</c:v>
                </c:pt>
                <c:pt idx="8536">
                  <c:v>46.6666712115208</c:v>
                </c:pt>
                <c:pt idx="8537">
                  <c:v>40.000003452102327</c:v>
                </c:pt>
                <c:pt idx="8538">
                  <c:v>46.6666712115208</c:v>
                </c:pt>
                <c:pt idx="8539">
                  <c:v>46.6666712115208</c:v>
                </c:pt>
                <c:pt idx="8540">
                  <c:v>53.333335866530739</c:v>
                </c:pt>
                <c:pt idx="8541">
                  <c:v>60.000003625949198</c:v>
                </c:pt>
                <c:pt idx="8542">
                  <c:v>66.666671385368005</c:v>
                </c:pt>
                <c:pt idx="8543">
                  <c:v>73.333339144785995</c:v>
                </c:pt>
                <c:pt idx="8544">
                  <c:v>80.000006904204653</c:v>
                </c:pt>
                <c:pt idx="8545">
                  <c:v>86.66667466362334</c:v>
                </c:pt>
                <c:pt idx="8546">
                  <c:v>86.66667466362334</c:v>
                </c:pt>
                <c:pt idx="8547">
                  <c:v>86.66667466362334</c:v>
                </c:pt>
                <c:pt idx="8548">
                  <c:v>80.000006904204653</c:v>
                </c:pt>
                <c:pt idx="8549">
                  <c:v>86.66667466362334</c:v>
                </c:pt>
                <c:pt idx="8550">
                  <c:v>86.66667466362334</c:v>
                </c:pt>
                <c:pt idx="8551">
                  <c:v>80.000006904204653</c:v>
                </c:pt>
                <c:pt idx="8552">
                  <c:v>80.000006904204653</c:v>
                </c:pt>
                <c:pt idx="8553">
                  <c:v>80.000006904204653</c:v>
                </c:pt>
                <c:pt idx="8554">
                  <c:v>73.333339144785995</c:v>
                </c:pt>
                <c:pt idx="8555">
                  <c:v>80.000006904204653</c:v>
                </c:pt>
                <c:pt idx="8556">
                  <c:v>73.333339144785995</c:v>
                </c:pt>
                <c:pt idx="8557">
                  <c:v>80.000006904204653</c:v>
                </c:pt>
                <c:pt idx="8558">
                  <c:v>73.333339144785995</c:v>
                </c:pt>
                <c:pt idx="8559">
                  <c:v>73.333339144785995</c:v>
                </c:pt>
                <c:pt idx="8560">
                  <c:v>66.666671385368005</c:v>
                </c:pt>
                <c:pt idx="8561">
                  <c:v>73.333339144785995</c:v>
                </c:pt>
                <c:pt idx="8562">
                  <c:v>73.333339144785995</c:v>
                </c:pt>
                <c:pt idx="8563">
                  <c:v>66.666671385368005</c:v>
                </c:pt>
                <c:pt idx="8564">
                  <c:v>66.666671385368005</c:v>
                </c:pt>
                <c:pt idx="8565">
                  <c:v>66.666671385368005</c:v>
                </c:pt>
                <c:pt idx="8566">
                  <c:v>66.666671385368005</c:v>
                </c:pt>
                <c:pt idx="8567">
                  <c:v>66.666671385368005</c:v>
                </c:pt>
                <c:pt idx="8568">
                  <c:v>66.666671385368005</c:v>
                </c:pt>
                <c:pt idx="8569">
                  <c:v>66.666671385368005</c:v>
                </c:pt>
                <c:pt idx="8570">
                  <c:v>60.000003625949198</c:v>
                </c:pt>
                <c:pt idx="8571">
                  <c:v>66.666671385368005</c:v>
                </c:pt>
                <c:pt idx="8572">
                  <c:v>66.666671385368005</c:v>
                </c:pt>
                <c:pt idx="8573">
                  <c:v>60.000003625949198</c:v>
                </c:pt>
                <c:pt idx="8574">
                  <c:v>60.000003625949198</c:v>
                </c:pt>
                <c:pt idx="8575">
                  <c:v>60.000003625949198</c:v>
                </c:pt>
                <c:pt idx="8576">
                  <c:v>66.666671385368005</c:v>
                </c:pt>
                <c:pt idx="8577">
                  <c:v>60.000003625949198</c:v>
                </c:pt>
                <c:pt idx="8578">
                  <c:v>60.000003625949198</c:v>
                </c:pt>
                <c:pt idx="8579">
                  <c:v>60.000003625949198</c:v>
                </c:pt>
                <c:pt idx="8580">
                  <c:v>60.000003625949198</c:v>
                </c:pt>
                <c:pt idx="8581">
                  <c:v>60.000003625949198</c:v>
                </c:pt>
                <c:pt idx="8582">
                  <c:v>60.000003625949198</c:v>
                </c:pt>
                <c:pt idx="8583">
                  <c:v>53.333335866530739</c:v>
                </c:pt>
                <c:pt idx="8584">
                  <c:v>60.000003625949198</c:v>
                </c:pt>
                <c:pt idx="8585">
                  <c:v>60.000003625949198</c:v>
                </c:pt>
                <c:pt idx="8586">
                  <c:v>60.000003625949198</c:v>
                </c:pt>
                <c:pt idx="8587">
                  <c:v>53.333335866530739</c:v>
                </c:pt>
                <c:pt idx="8588">
                  <c:v>60.000003625949198</c:v>
                </c:pt>
                <c:pt idx="8589">
                  <c:v>60.000003625949198</c:v>
                </c:pt>
                <c:pt idx="8590">
                  <c:v>53.333335866530739</c:v>
                </c:pt>
                <c:pt idx="8591">
                  <c:v>60.000003625949198</c:v>
                </c:pt>
                <c:pt idx="8592">
                  <c:v>53.333335866530739</c:v>
                </c:pt>
                <c:pt idx="8593">
                  <c:v>60.000003625949198</c:v>
                </c:pt>
                <c:pt idx="8594">
                  <c:v>53.333335866530739</c:v>
                </c:pt>
                <c:pt idx="8595">
                  <c:v>60.000003625949198</c:v>
                </c:pt>
                <c:pt idx="8596">
                  <c:v>53.333335866530739</c:v>
                </c:pt>
                <c:pt idx="8597">
                  <c:v>60.000003625949198</c:v>
                </c:pt>
                <c:pt idx="8598">
                  <c:v>53.333335866530739</c:v>
                </c:pt>
                <c:pt idx="8599">
                  <c:v>60.000003625949198</c:v>
                </c:pt>
                <c:pt idx="8600">
                  <c:v>53.333335866530739</c:v>
                </c:pt>
                <c:pt idx="8601">
                  <c:v>53.333335866530739</c:v>
                </c:pt>
                <c:pt idx="8602">
                  <c:v>53.333335866530739</c:v>
                </c:pt>
                <c:pt idx="8603">
                  <c:v>60.000003625949198</c:v>
                </c:pt>
                <c:pt idx="8604">
                  <c:v>53.333335866530739</c:v>
                </c:pt>
                <c:pt idx="8605">
                  <c:v>53.333335866530739</c:v>
                </c:pt>
                <c:pt idx="8606">
                  <c:v>53.333335866530739</c:v>
                </c:pt>
                <c:pt idx="8607">
                  <c:v>53.333335866530739</c:v>
                </c:pt>
                <c:pt idx="8608">
                  <c:v>53.333335866530739</c:v>
                </c:pt>
                <c:pt idx="8609">
                  <c:v>53.333335866530739</c:v>
                </c:pt>
                <c:pt idx="8610">
                  <c:v>53.333335866530739</c:v>
                </c:pt>
                <c:pt idx="8611">
                  <c:v>53.333335866530739</c:v>
                </c:pt>
                <c:pt idx="8612">
                  <c:v>53.333335866530739</c:v>
                </c:pt>
                <c:pt idx="8613">
                  <c:v>53.333335866530739</c:v>
                </c:pt>
                <c:pt idx="8614">
                  <c:v>53.333335866530739</c:v>
                </c:pt>
                <c:pt idx="8615">
                  <c:v>53.333335866530739</c:v>
                </c:pt>
                <c:pt idx="8616">
                  <c:v>46.6666712115208</c:v>
                </c:pt>
                <c:pt idx="8617">
                  <c:v>53.333335866530739</c:v>
                </c:pt>
                <c:pt idx="8618">
                  <c:v>53.333335866530739</c:v>
                </c:pt>
                <c:pt idx="8619">
                  <c:v>46.6666712115208</c:v>
                </c:pt>
                <c:pt idx="8620">
                  <c:v>53.333335866530739</c:v>
                </c:pt>
                <c:pt idx="8621">
                  <c:v>53.333335866530739</c:v>
                </c:pt>
                <c:pt idx="8622">
                  <c:v>46.6666712115208</c:v>
                </c:pt>
                <c:pt idx="8623">
                  <c:v>53.333335866530739</c:v>
                </c:pt>
                <c:pt idx="8624">
                  <c:v>46.6666712115208</c:v>
                </c:pt>
                <c:pt idx="8625">
                  <c:v>53.333335866530739</c:v>
                </c:pt>
                <c:pt idx="8626">
                  <c:v>46.6666712115208</c:v>
                </c:pt>
                <c:pt idx="8627">
                  <c:v>46.6666712115208</c:v>
                </c:pt>
                <c:pt idx="8628">
                  <c:v>53.333335866530739</c:v>
                </c:pt>
                <c:pt idx="8629">
                  <c:v>46.6666712115208</c:v>
                </c:pt>
                <c:pt idx="8630">
                  <c:v>46.6666712115208</c:v>
                </c:pt>
                <c:pt idx="8631">
                  <c:v>53.333335866530739</c:v>
                </c:pt>
                <c:pt idx="8632">
                  <c:v>46.6666712115208</c:v>
                </c:pt>
                <c:pt idx="8633">
                  <c:v>46.6666712115208</c:v>
                </c:pt>
                <c:pt idx="8634">
                  <c:v>53.333335866530739</c:v>
                </c:pt>
                <c:pt idx="8635">
                  <c:v>46.6666712115208</c:v>
                </c:pt>
                <c:pt idx="8636">
                  <c:v>46.6666712115208</c:v>
                </c:pt>
                <c:pt idx="8637">
                  <c:v>46.6666712115208</c:v>
                </c:pt>
                <c:pt idx="8638">
                  <c:v>46.6666712115208</c:v>
                </c:pt>
                <c:pt idx="8639">
                  <c:v>46.6666712115208</c:v>
                </c:pt>
                <c:pt idx="8640">
                  <c:v>53.333335866530739</c:v>
                </c:pt>
                <c:pt idx="8641">
                  <c:v>46.6666712115208</c:v>
                </c:pt>
                <c:pt idx="8642">
                  <c:v>46.6666712115208</c:v>
                </c:pt>
                <c:pt idx="8643">
                  <c:v>46.6666712115208</c:v>
                </c:pt>
                <c:pt idx="8644">
                  <c:v>46.6666712115208</c:v>
                </c:pt>
                <c:pt idx="8645">
                  <c:v>46.6666712115208</c:v>
                </c:pt>
                <c:pt idx="8646">
                  <c:v>46.6666712115208</c:v>
                </c:pt>
                <c:pt idx="8647">
                  <c:v>46.6666712115208</c:v>
                </c:pt>
                <c:pt idx="8648">
                  <c:v>46.6666712115208</c:v>
                </c:pt>
                <c:pt idx="8649">
                  <c:v>46.6666712115208</c:v>
                </c:pt>
                <c:pt idx="8650">
                  <c:v>46.6666712115208</c:v>
                </c:pt>
                <c:pt idx="8651">
                  <c:v>40.000003452102327</c:v>
                </c:pt>
                <c:pt idx="8652">
                  <c:v>46.6666712115208</c:v>
                </c:pt>
                <c:pt idx="8653">
                  <c:v>46.6666712115208</c:v>
                </c:pt>
                <c:pt idx="8654">
                  <c:v>46.6666712115208</c:v>
                </c:pt>
                <c:pt idx="8655">
                  <c:v>40.000003452102327</c:v>
                </c:pt>
                <c:pt idx="8656">
                  <c:v>46.6666712115208</c:v>
                </c:pt>
                <c:pt idx="8657">
                  <c:v>46.6666712115208</c:v>
                </c:pt>
                <c:pt idx="8658">
                  <c:v>40.000003452102327</c:v>
                </c:pt>
                <c:pt idx="8659">
                  <c:v>46.6666712115208</c:v>
                </c:pt>
                <c:pt idx="8660">
                  <c:v>40.000003452102327</c:v>
                </c:pt>
                <c:pt idx="8661">
                  <c:v>46.6666712115208</c:v>
                </c:pt>
                <c:pt idx="8662">
                  <c:v>40.000003452102327</c:v>
                </c:pt>
                <c:pt idx="8663">
                  <c:v>46.6666712115208</c:v>
                </c:pt>
                <c:pt idx="8664">
                  <c:v>40.000003452102327</c:v>
                </c:pt>
                <c:pt idx="8665">
                  <c:v>40.000003452102327</c:v>
                </c:pt>
                <c:pt idx="8666">
                  <c:v>46.6666712115208</c:v>
                </c:pt>
                <c:pt idx="8667">
                  <c:v>40.000003452102327</c:v>
                </c:pt>
                <c:pt idx="8668">
                  <c:v>40.000003452102327</c:v>
                </c:pt>
                <c:pt idx="8669">
                  <c:v>40.000003452102327</c:v>
                </c:pt>
                <c:pt idx="8670">
                  <c:v>40.000003452102327</c:v>
                </c:pt>
                <c:pt idx="8671">
                  <c:v>40.000003452102327</c:v>
                </c:pt>
                <c:pt idx="8672">
                  <c:v>40.000003452102327</c:v>
                </c:pt>
                <c:pt idx="8673">
                  <c:v>40.000003452102327</c:v>
                </c:pt>
                <c:pt idx="8674">
                  <c:v>40.000003452102327</c:v>
                </c:pt>
                <c:pt idx="8675">
                  <c:v>40.000003452102327</c:v>
                </c:pt>
                <c:pt idx="8676">
                  <c:v>40.000003452102327</c:v>
                </c:pt>
                <c:pt idx="8677">
                  <c:v>40.000003452102327</c:v>
                </c:pt>
                <c:pt idx="8678">
                  <c:v>33.333335692683868</c:v>
                </c:pt>
                <c:pt idx="8679">
                  <c:v>40.000003452102327</c:v>
                </c:pt>
                <c:pt idx="8680">
                  <c:v>40.000003452102327</c:v>
                </c:pt>
                <c:pt idx="8681">
                  <c:v>40.000003452102327</c:v>
                </c:pt>
                <c:pt idx="8682">
                  <c:v>40.000003452102327</c:v>
                </c:pt>
                <c:pt idx="8683">
                  <c:v>33.333335692683868</c:v>
                </c:pt>
                <c:pt idx="8684">
                  <c:v>40.000003452102327</c:v>
                </c:pt>
                <c:pt idx="8685">
                  <c:v>40.000003452102327</c:v>
                </c:pt>
                <c:pt idx="8686">
                  <c:v>33.333335692683868</c:v>
                </c:pt>
                <c:pt idx="8687">
                  <c:v>40.000003452102327</c:v>
                </c:pt>
                <c:pt idx="8688">
                  <c:v>40.000003452102327</c:v>
                </c:pt>
                <c:pt idx="8689">
                  <c:v>33.333335692683868</c:v>
                </c:pt>
                <c:pt idx="8690">
                  <c:v>40.000003452102327</c:v>
                </c:pt>
                <c:pt idx="8691">
                  <c:v>33.333335692683868</c:v>
                </c:pt>
                <c:pt idx="8692">
                  <c:v>40.000003452102327</c:v>
                </c:pt>
                <c:pt idx="8693">
                  <c:v>40.000003452102327</c:v>
                </c:pt>
                <c:pt idx="8694">
                  <c:v>33.333335692683868</c:v>
                </c:pt>
                <c:pt idx="8695">
                  <c:v>40.000003452102327</c:v>
                </c:pt>
                <c:pt idx="8696">
                  <c:v>33.333335692683868</c:v>
                </c:pt>
                <c:pt idx="8697">
                  <c:v>40.000003452102327</c:v>
                </c:pt>
                <c:pt idx="8698">
                  <c:v>33.333335692683868</c:v>
                </c:pt>
                <c:pt idx="8699">
                  <c:v>33.333335692683868</c:v>
                </c:pt>
                <c:pt idx="8700">
                  <c:v>40.000003452102327</c:v>
                </c:pt>
                <c:pt idx="8701">
                  <c:v>33.333335692683868</c:v>
                </c:pt>
                <c:pt idx="8702">
                  <c:v>40.000003452102327</c:v>
                </c:pt>
                <c:pt idx="8703">
                  <c:v>33.333335692683868</c:v>
                </c:pt>
                <c:pt idx="8704">
                  <c:v>33.333335692683868</c:v>
                </c:pt>
                <c:pt idx="8705">
                  <c:v>40.000003452102327</c:v>
                </c:pt>
                <c:pt idx="8706">
                  <c:v>33.333335692683868</c:v>
                </c:pt>
                <c:pt idx="8707">
                  <c:v>33.333335692683868</c:v>
                </c:pt>
                <c:pt idx="8708">
                  <c:v>40.000003452102327</c:v>
                </c:pt>
                <c:pt idx="8709">
                  <c:v>33.333335692683868</c:v>
                </c:pt>
                <c:pt idx="8710">
                  <c:v>33.333335692683868</c:v>
                </c:pt>
                <c:pt idx="8711">
                  <c:v>33.333335692683868</c:v>
                </c:pt>
                <c:pt idx="8712">
                  <c:v>33.333335692683868</c:v>
                </c:pt>
                <c:pt idx="8713">
                  <c:v>40.000003452102327</c:v>
                </c:pt>
                <c:pt idx="8714">
                  <c:v>33.333335692683868</c:v>
                </c:pt>
                <c:pt idx="8715">
                  <c:v>33.333335692683868</c:v>
                </c:pt>
                <c:pt idx="8716">
                  <c:v>33.333335692683868</c:v>
                </c:pt>
                <c:pt idx="8717">
                  <c:v>33.333335692683868</c:v>
                </c:pt>
                <c:pt idx="8718">
                  <c:v>33.333335692683868</c:v>
                </c:pt>
                <c:pt idx="8719">
                  <c:v>33.333335692683868</c:v>
                </c:pt>
                <c:pt idx="8720">
                  <c:v>33.333335692683868</c:v>
                </c:pt>
                <c:pt idx="8721">
                  <c:v>40.000003452102327</c:v>
                </c:pt>
                <c:pt idx="8722">
                  <c:v>33.333335692683868</c:v>
                </c:pt>
                <c:pt idx="8723">
                  <c:v>33.333335692683868</c:v>
                </c:pt>
                <c:pt idx="8724">
                  <c:v>33.333335692683868</c:v>
                </c:pt>
                <c:pt idx="8725">
                  <c:v>33.333335692683868</c:v>
                </c:pt>
                <c:pt idx="8726">
                  <c:v>33.333335692683868</c:v>
                </c:pt>
                <c:pt idx="8727">
                  <c:v>33.333335692683868</c:v>
                </c:pt>
                <c:pt idx="8728">
                  <c:v>33.333335692683868</c:v>
                </c:pt>
                <c:pt idx="8729">
                  <c:v>33.333335692683868</c:v>
                </c:pt>
                <c:pt idx="8730">
                  <c:v>33.333335692683868</c:v>
                </c:pt>
                <c:pt idx="8731">
                  <c:v>33.333335692683868</c:v>
                </c:pt>
                <c:pt idx="8732">
                  <c:v>33.333335692683868</c:v>
                </c:pt>
                <c:pt idx="8733">
                  <c:v>33.333335692683868</c:v>
                </c:pt>
                <c:pt idx="8734">
                  <c:v>33.333335692683868</c:v>
                </c:pt>
                <c:pt idx="8735">
                  <c:v>33.333335692683868</c:v>
                </c:pt>
                <c:pt idx="8736">
                  <c:v>33.333335692683868</c:v>
                </c:pt>
                <c:pt idx="8737">
                  <c:v>33.333335692683868</c:v>
                </c:pt>
                <c:pt idx="8738">
                  <c:v>33.333335692683868</c:v>
                </c:pt>
                <c:pt idx="8739">
                  <c:v>33.333335692683868</c:v>
                </c:pt>
                <c:pt idx="8740">
                  <c:v>40.000003452102327</c:v>
                </c:pt>
                <c:pt idx="8741">
                  <c:v>33.333335692683868</c:v>
                </c:pt>
                <c:pt idx="8742">
                  <c:v>33.333335692683868</c:v>
                </c:pt>
                <c:pt idx="8743">
                  <c:v>33.333335692683868</c:v>
                </c:pt>
                <c:pt idx="8744">
                  <c:v>33.333335692683868</c:v>
                </c:pt>
                <c:pt idx="8745">
                  <c:v>33.333335692683868</c:v>
                </c:pt>
                <c:pt idx="8746">
                  <c:v>33.333335692683868</c:v>
                </c:pt>
                <c:pt idx="8747">
                  <c:v>33.333335692683868</c:v>
                </c:pt>
                <c:pt idx="8748">
                  <c:v>33.333335692683868</c:v>
                </c:pt>
                <c:pt idx="8749">
                  <c:v>33.333335692683868</c:v>
                </c:pt>
                <c:pt idx="8750">
                  <c:v>33.333335692683868</c:v>
                </c:pt>
                <c:pt idx="8751">
                  <c:v>33.333335692683868</c:v>
                </c:pt>
                <c:pt idx="8752">
                  <c:v>33.333335692683868</c:v>
                </c:pt>
                <c:pt idx="8753">
                  <c:v>33.333335692683868</c:v>
                </c:pt>
                <c:pt idx="8754">
                  <c:v>33.333335692683868</c:v>
                </c:pt>
                <c:pt idx="8755">
                  <c:v>33.333335692683868</c:v>
                </c:pt>
                <c:pt idx="8756">
                  <c:v>33.333335692683868</c:v>
                </c:pt>
                <c:pt idx="8757">
                  <c:v>26.666667933265401</c:v>
                </c:pt>
                <c:pt idx="8758">
                  <c:v>33.333335692683868</c:v>
                </c:pt>
                <c:pt idx="8759">
                  <c:v>33.333335692683868</c:v>
                </c:pt>
                <c:pt idx="8760">
                  <c:v>33.333335692683868</c:v>
                </c:pt>
                <c:pt idx="8761">
                  <c:v>33.333335692683868</c:v>
                </c:pt>
                <c:pt idx="8762">
                  <c:v>33.333335692683868</c:v>
                </c:pt>
                <c:pt idx="8763">
                  <c:v>33.333335692683868</c:v>
                </c:pt>
                <c:pt idx="8764">
                  <c:v>33.333335692683868</c:v>
                </c:pt>
                <c:pt idx="8765">
                  <c:v>33.333335692683868</c:v>
                </c:pt>
                <c:pt idx="8766">
                  <c:v>26.666667933265401</c:v>
                </c:pt>
                <c:pt idx="8767">
                  <c:v>33.333335692683868</c:v>
                </c:pt>
                <c:pt idx="8768">
                  <c:v>33.333335692683868</c:v>
                </c:pt>
                <c:pt idx="8769">
                  <c:v>33.333335692683868</c:v>
                </c:pt>
                <c:pt idx="8770">
                  <c:v>33.333335692683868</c:v>
                </c:pt>
                <c:pt idx="8771">
                  <c:v>33.333335692683868</c:v>
                </c:pt>
                <c:pt idx="8772">
                  <c:v>26.666667933265401</c:v>
                </c:pt>
                <c:pt idx="8773">
                  <c:v>33.333335692683868</c:v>
                </c:pt>
                <c:pt idx="8774">
                  <c:v>33.333335692683868</c:v>
                </c:pt>
                <c:pt idx="8775">
                  <c:v>33.333335692683868</c:v>
                </c:pt>
                <c:pt idx="8776">
                  <c:v>33.333335692683868</c:v>
                </c:pt>
                <c:pt idx="8777">
                  <c:v>26.666667933265401</c:v>
                </c:pt>
                <c:pt idx="8778">
                  <c:v>33.333335692683868</c:v>
                </c:pt>
                <c:pt idx="8779">
                  <c:v>33.333335692683868</c:v>
                </c:pt>
                <c:pt idx="8780">
                  <c:v>33.333335692683868</c:v>
                </c:pt>
                <c:pt idx="8781">
                  <c:v>33.333335692683868</c:v>
                </c:pt>
                <c:pt idx="8782">
                  <c:v>33.333335692683868</c:v>
                </c:pt>
                <c:pt idx="8783">
                  <c:v>33.333335692683868</c:v>
                </c:pt>
                <c:pt idx="8784">
                  <c:v>33.333335692683868</c:v>
                </c:pt>
                <c:pt idx="8785">
                  <c:v>33.333335692683868</c:v>
                </c:pt>
                <c:pt idx="8786">
                  <c:v>26.666667933265401</c:v>
                </c:pt>
                <c:pt idx="8787">
                  <c:v>33.333335692683868</c:v>
                </c:pt>
                <c:pt idx="8788">
                  <c:v>33.333335692683868</c:v>
                </c:pt>
                <c:pt idx="8789">
                  <c:v>33.333335692683868</c:v>
                </c:pt>
                <c:pt idx="8790">
                  <c:v>33.333335692683868</c:v>
                </c:pt>
                <c:pt idx="8791">
                  <c:v>33.333335692683868</c:v>
                </c:pt>
                <c:pt idx="8792">
                  <c:v>33.333335692683868</c:v>
                </c:pt>
                <c:pt idx="8793">
                  <c:v>26.666667933265401</c:v>
                </c:pt>
                <c:pt idx="8794">
                  <c:v>33.333335692683868</c:v>
                </c:pt>
                <c:pt idx="8795">
                  <c:v>33.333335692683868</c:v>
                </c:pt>
                <c:pt idx="8796">
                  <c:v>40.000003452102327</c:v>
                </c:pt>
                <c:pt idx="8797">
                  <c:v>33.333335692683868</c:v>
                </c:pt>
                <c:pt idx="8798">
                  <c:v>33.333335692683868</c:v>
                </c:pt>
                <c:pt idx="8799">
                  <c:v>46.6666712115208</c:v>
                </c:pt>
                <c:pt idx="8800">
                  <c:v>46.6666712115208</c:v>
                </c:pt>
                <c:pt idx="8801">
                  <c:v>46.6666712115208</c:v>
                </c:pt>
                <c:pt idx="8802">
                  <c:v>53.333335866530739</c:v>
                </c:pt>
                <c:pt idx="8803">
                  <c:v>60.000003625949198</c:v>
                </c:pt>
                <c:pt idx="8804">
                  <c:v>53.333335866530739</c:v>
                </c:pt>
                <c:pt idx="8805">
                  <c:v>66.666671385368005</c:v>
                </c:pt>
                <c:pt idx="8806">
                  <c:v>66.666671385368005</c:v>
                </c:pt>
                <c:pt idx="8807">
                  <c:v>86.66667466362334</c:v>
                </c:pt>
                <c:pt idx="8808">
                  <c:v>133.33334277073533</c:v>
                </c:pt>
                <c:pt idx="8809">
                  <c:v>186.66668484608331</c:v>
                </c:pt>
                <c:pt idx="8810">
                  <c:v>233.33330949147532</c:v>
                </c:pt>
                <c:pt idx="8811">
                  <c:v>273.3332415421807</c:v>
                </c:pt>
                <c:pt idx="8812">
                  <c:v>293.33320756753267</c:v>
                </c:pt>
                <c:pt idx="8813">
                  <c:v>313.33317359288532</c:v>
                </c:pt>
                <c:pt idx="8814">
                  <c:v>319.99982893466938</c:v>
                </c:pt>
                <c:pt idx="8815">
                  <c:v>353.33310564358999</c:v>
                </c:pt>
                <c:pt idx="8816">
                  <c:v>379.99972701072664</c:v>
                </c:pt>
                <c:pt idx="8817">
                  <c:v>393.33303769429534</c:v>
                </c:pt>
                <c:pt idx="8818">
                  <c:v>406.6663483778633</c:v>
                </c:pt>
                <c:pt idx="8819">
                  <c:v>419.999659061432</c:v>
                </c:pt>
                <c:pt idx="8820">
                  <c:v>413.33300371964805</c:v>
                </c:pt>
                <c:pt idx="8821">
                  <c:v>413.33300371964805</c:v>
                </c:pt>
                <c:pt idx="8822">
                  <c:v>406.6663483778633</c:v>
                </c:pt>
                <c:pt idx="8823">
                  <c:v>393.33303769429534</c:v>
                </c:pt>
                <c:pt idx="8824">
                  <c:v>386.66638235251133</c:v>
                </c:pt>
                <c:pt idx="8825">
                  <c:v>406.6663483778633</c:v>
                </c:pt>
                <c:pt idx="8826">
                  <c:v>439.99969959259067</c:v>
                </c:pt>
                <c:pt idx="8827">
                  <c:v>466.66642030080129</c:v>
                </c:pt>
                <c:pt idx="8828">
                  <c:v>526.66654189427663</c:v>
                </c:pt>
                <c:pt idx="8829">
                  <c:v>593.33334366480528</c:v>
                </c:pt>
                <c:pt idx="8830">
                  <c:v>620.00006437301658</c:v>
                </c:pt>
                <c:pt idx="8831">
                  <c:v>640.00010490417469</c:v>
                </c:pt>
                <c:pt idx="8832">
                  <c:v>646.66678508122743</c:v>
                </c:pt>
                <c:pt idx="8833">
                  <c:v>646.66678508122743</c:v>
                </c:pt>
                <c:pt idx="8834">
                  <c:v>646.66678508122743</c:v>
                </c:pt>
                <c:pt idx="8835">
                  <c:v>640.00010490417469</c:v>
                </c:pt>
                <c:pt idx="8836">
                  <c:v>626.66674455006944</c:v>
                </c:pt>
                <c:pt idx="8837">
                  <c:v>613.33338419596328</c:v>
                </c:pt>
                <c:pt idx="8838">
                  <c:v>600.00002384185802</c:v>
                </c:pt>
                <c:pt idx="8839">
                  <c:v>573.33330313364661</c:v>
                </c:pt>
                <c:pt idx="8840">
                  <c:v>559.99994277954124</c:v>
                </c:pt>
                <c:pt idx="8841">
                  <c:v>526.66654189427663</c:v>
                </c:pt>
                <c:pt idx="8842">
                  <c:v>506.6665013631187</c:v>
                </c:pt>
                <c:pt idx="8843">
                  <c:v>486.66646083196002</c:v>
                </c:pt>
                <c:pt idx="8844">
                  <c:v>466.66642030080129</c:v>
                </c:pt>
                <c:pt idx="8845">
                  <c:v>439.99969959259067</c:v>
                </c:pt>
                <c:pt idx="8846">
                  <c:v>433.33301941553731</c:v>
                </c:pt>
                <c:pt idx="8847">
                  <c:v>486.66646083196002</c:v>
                </c:pt>
                <c:pt idx="8848">
                  <c:v>640.00010490417469</c:v>
                </c:pt>
                <c:pt idx="8849">
                  <c:v>726.66694720585997</c:v>
                </c:pt>
                <c:pt idx="8850">
                  <c:v>773.33370844523336</c:v>
                </c:pt>
                <c:pt idx="8851">
                  <c:v>786.66706879933997</c:v>
                </c:pt>
                <c:pt idx="8852">
                  <c:v>800.00042915344</c:v>
                </c:pt>
                <c:pt idx="8853">
                  <c:v>793.3337489763868</c:v>
                </c:pt>
                <c:pt idx="8854">
                  <c:v>800.00042915344</c:v>
                </c:pt>
                <c:pt idx="8855">
                  <c:v>800.00042915344</c:v>
                </c:pt>
                <c:pt idx="8856">
                  <c:v>800.00042915344</c:v>
                </c:pt>
                <c:pt idx="8857">
                  <c:v>806.6671093304933</c:v>
                </c:pt>
                <c:pt idx="8858">
                  <c:v>806.6671093304933</c:v>
                </c:pt>
                <c:pt idx="8859">
                  <c:v>820.00046968460003</c:v>
                </c:pt>
                <c:pt idx="8860">
                  <c:v>813.33378950754661</c:v>
                </c:pt>
                <c:pt idx="8861">
                  <c:v>820.00046968460003</c:v>
                </c:pt>
                <c:pt idx="8862">
                  <c:v>820.00046968460003</c:v>
                </c:pt>
                <c:pt idx="8863">
                  <c:v>813.33378950754661</c:v>
                </c:pt>
                <c:pt idx="8864">
                  <c:v>820.00046968460003</c:v>
                </c:pt>
                <c:pt idx="8865">
                  <c:v>840.00051021575996</c:v>
                </c:pt>
                <c:pt idx="8866">
                  <c:v>866.66723092397331</c:v>
                </c:pt>
                <c:pt idx="8867">
                  <c:v>886.66727145512652</c:v>
                </c:pt>
                <c:pt idx="8868">
                  <c:v>900.00063180923325</c:v>
                </c:pt>
                <c:pt idx="8869">
                  <c:v>900.00063180923325</c:v>
                </c:pt>
                <c:pt idx="8870">
                  <c:v>900.00063180923325</c:v>
                </c:pt>
                <c:pt idx="8871">
                  <c:v>900.00063180923325</c:v>
                </c:pt>
                <c:pt idx="8872">
                  <c:v>900.00063180923325</c:v>
                </c:pt>
                <c:pt idx="8873">
                  <c:v>913.33399216333999</c:v>
                </c:pt>
                <c:pt idx="8874">
                  <c:v>966.66743357975997</c:v>
                </c:pt>
                <c:pt idx="8875">
                  <c:v>1020.0008749961867</c:v>
                </c:pt>
                <c:pt idx="8876">
                  <c:v>1046.6675957043933</c:v>
                </c:pt>
                <c:pt idx="8877">
                  <c:v>1060.0009560584999</c:v>
                </c:pt>
                <c:pt idx="8878">
                  <c:v>1060.0009560584999</c:v>
                </c:pt>
                <c:pt idx="8879">
                  <c:v>1060.0009560584999</c:v>
                </c:pt>
                <c:pt idx="8880">
                  <c:v>1060.0009560584999</c:v>
                </c:pt>
                <c:pt idx="8881">
                  <c:v>1060.0009560584999</c:v>
                </c:pt>
                <c:pt idx="8882">
                  <c:v>1060.0009560584999</c:v>
                </c:pt>
                <c:pt idx="8883">
                  <c:v>1046.6675957043933</c:v>
                </c:pt>
                <c:pt idx="8884">
                  <c:v>1053.3342758814465</c:v>
                </c:pt>
                <c:pt idx="8885">
                  <c:v>1040.0009155273467</c:v>
                </c:pt>
                <c:pt idx="8886">
                  <c:v>1033.3342353502933</c:v>
                </c:pt>
                <c:pt idx="8887">
                  <c:v>1033.3342353502933</c:v>
                </c:pt>
                <c:pt idx="8888">
                  <c:v>1020.0008749961867</c:v>
                </c:pt>
                <c:pt idx="8889">
                  <c:v>1026.6675551732401</c:v>
                </c:pt>
                <c:pt idx="8890">
                  <c:v>1013.3341948191335</c:v>
                </c:pt>
                <c:pt idx="8891">
                  <c:v>1013.3341948191335</c:v>
                </c:pt>
                <c:pt idx="8892">
                  <c:v>1000.0008344650266</c:v>
                </c:pt>
                <c:pt idx="8893">
                  <c:v>1000.0008344650266</c:v>
                </c:pt>
                <c:pt idx="8894">
                  <c:v>993.33415428797332</c:v>
                </c:pt>
                <c:pt idx="8895">
                  <c:v>986.6674741109199</c:v>
                </c:pt>
                <c:pt idx="8896">
                  <c:v>973.33411375681328</c:v>
                </c:pt>
                <c:pt idx="8897">
                  <c:v>973.33411375681328</c:v>
                </c:pt>
                <c:pt idx="8898">
                  <c:v>960.00075340270655</c:v>
                </c:pt>
                <c:pt idx="8899">
                  <c:v>960.00075340270655</c:v>
                </c:pt>
                <c:pt idx="8900">
                  <c:v>946.66739304860675</c:v>
                </c:pt>
                <c:pt idx="8901">
                  <c:v>946.66739304860675</c:v>
                </c:pt>
                <c:pt idx="8902">
                  <c:v>933.33403269450002</c:v>
                </c:pt>
                <c:pt idx="8903">
                  <c:v>933.33403269450002</c:v>
                </c:pt>
                <c:pt idx="8904">
                  <c:v>920.00067234039329</c:v>
                </c:pt>
                <c:pt idx="8905">
                  <c:v>913.33399216333999</c:v>
                </c:pt>
                <c:pt idx="8906">
                  <c:v>900.00063180923325</c:v>
                </c:pt>
                <c:pt idx="8907">
                  <c:v>900.00063180923325</c:v>
                </c:pt>
                <c:pt idx="8908">
                  <c:v>886.66727145512652</c:v>
                </c:pt>
                <c:pt idx="8909">
                  <c:v>880.00059127807333</c:v>
                </c:pt>
                <c:pt idx="8910">
                  <c:v>873.33391110102673</c:v>
                </c:pt>
                <c:pt idx="8911">
                  <c:v>860.00055074692</c:v>
                </c:pt>
                <c:pt idx="8912">
                  <c:v>853.33387056986658</c:v>
                </c:pt>
                <c:pt idx="8913">
                  <c:v>840.00051021575996</c:v>
                </c:pt>
                <c:pt idx="8914">
                  <c:v>833.33383003870665</c:v>
                </c:pt>
                <c:pt idx="8915">
                  <c:v>826.66714986165346</c:v>
                </c:pt>
                <c:pt idx="8916">
                  <c:v>813.33378950754661</c:v>
                </c:pt>
                <c:pt idx="8917">
                  <c:v>806.6671093304933</c:v>
                </c:pt>
                <c:pt idx="8918">
                  <c:v>800.00042915344</c:v>
                </c:pt>
                <c:pt idx="8919">
                  <c:v>780.00038862228678</c:v>
                </c:pt>
                <c:pt idx="8920">
                  <c:v>773.33370844523336</c:v>
                </c:pt>
                <c:pt idx="8921">
                  <c:v>760.00034809112674</c:v>
                </c:pt>
                <c:pt idx="8922">
                  <c:v>746.66698773702012</c:v>
                </c:pt>
                <c:pt idx="8923">
                  <c:v>726.66694720585997</c:v>
                </c:pt>
                <c:pt idx="8924">
                  <c:v>713.33358685175335</c:v>
                </c:pt>
                <c:pt idx="8925">
                  <c:v>686.6668661435466</c:v>
                </c:pt>
                <c:pt idx="8926">
                  <c:v>666.66682561238667</c:v>
                </c:pt>
                <c:pt idx="8927">
                  <c:v>633.33342472712195</c:v>
                </c:pt>
                <c:pt idx="8928">
                  <c:v>593.33334366480528</c:v>
                </c:pt>
                <c:pt idx="8929">
                  <c:v>533.33322207133006</c:v>
                </c:pt>
                <c:pt idx="8930">
                  <c:v>499.99982118606601</c:v>
                </c:pt>
                <c:pt idx="8931">
                  <c:v>453.33305994669598</c:v>
                </c:pt>
                <c:pt idx="8932">
                  <c:v>426.66633923848468</c:v>
                </c:pt>
                <c:pt idx="8933">
                  <c:v>406.6663483778633</c:v>
                </c:pt>
                <c:pt idx="8934">
                  <c:v>393.33303769429534</c:v>
                </c:pt>
                <c:pt idx="8935">
                  <c:v>379.99972701072664</c:v>
                </c:pt>
                <c:pt idx="8936">
                  <c:v>366.66641632715869</c:v>
                </c:pt>
                <c:pt idx="8937">
                  <c:v>353.33310564358999</c:v>
                </c:pt>
                <c:pt idx="8938">
                  <c:v>346.66645030180604</c:v>
                </c:pt>
                <c:pt idx="8939">
                  <c:v>333.33313961823802</c:v>
                </c:pt>
                <c:pt idx="8940">
                  <c:v>319.99982893466938</c:v>
                </c:pt>
                <c:pt idx="8941">
                  <c:v>306.66651825110131</c:v>
                </c:pt>
                <c:pt idx="8942">
                  <c:v>306.66651825110131</c:v>
                </c:pt>
                <c:pt idx="8943">
                  <c:v>293.33320756753267</c:v>
                </c:pt>
                <c:pt idx="8944">
                  <c:v>293.33320756753267</c:v>
                </c:pt>
                <c:pt idx="8945">
                  <c:v>279.99989688396465</c:v>
                </c:pt>
                <c:pt idx="8946">
                  <c:v>273.3332415421807</c:v>
                </c:pt>
                <c:pt idx="8947">
                  <c:v>266.66658620039595</c:v>
                </c:pt>
                <c:pt idx="8948">
                  <c:v>259.999930858612</c:v>
                </c:pt>
                <c:pt idx="8949">
                  <c:v>253.333275516828</c:v>
                </c:pt>
                <c:pt idx="8950">
                  <c:v>246.66662017504402</c:v>
                </c:pt>
                <c:pt idx="8951">
                  <c:v>246.66662017504402</c:v>
                </c:pt>
                <c:pt idx="8952">
                  <c:v>239.99996483325933</c:v>
                </c:pt>
                <c:pt idx="8953">
                  <c:v>233.33330949147532</c:v>
                </c:pt>
                <c:pt idx="8954">
                  <c:v>226.66665414969137</c:v>
                </c:pt>
                <c:pt idx="8955">
                  <c:v>219.99999880790736</c:v>
                </c:pt>
                <c:pt idx="8956">
                  <c:v>219.99999880790736</c:v>
                </c:pt>
                <c:pt idx="8957">
                  <c:v>213.33334346612267</c:v>
                </c:pt>
                <c:pt idx="8958">
                  <c:v>213.33334346612267</c:v>
                </c:pt>
                <c:pt idx="8959">
                  <c:v>213.33334346612267</c:v>
                </c:pt>
                <c:pt idx="8960">
                  <c:v>226.66665414969137</c:v>
                </c:pt>
                <c:pt idx="8961">
                  <c:v>233.33330949147532</c:v>
                </c:pt>
                <c:pt idx="8962">
                  <c:v>246.66662017504402</c:v>
                </c:pt>
                <c:pt idx="8963">
                  <c:v>246.66662017504402</c:v>
                </c:pt>
                <c:pt idx="8964">
                  <c:v>246.66662017504402</c:v>
                </c:pt>
                <c:pt idx="8965">
                  <c:v>253.333275516828</c:v>
                </c:pt>
                <c:pt idx="8966">
                  <c:v>253.333275516828</c:v>
                </c:pt>
                <c:pt idx="8967">
                  <c:v>246.66662017504402</c:v>
                </c:pt>
                <c:pt idx="8968">
                  <c:v>253.333275516828</c:v>
                </c:pt>
                <c:pt idx="8969">
                  <c:v>246.66662017504402</c:v>
                </c:pt>
                <c:pt idx="8970">
                  <c:v>246.66662017504402</c:v>
                </c:pt>
                <c:pt idx="8971">
                  <c:v>246.66662017504402</c:v>
                </c:pt>
                <c:pt idx="8972">
                  <c:v>239.99996483325933</c:v>
                </c:pt>
                <c:pt idx="8973">
                  <c:v>239.99996483325933</c:v>
                </c:pt>
                <c:pt idx="8974">
                  <c:v>239.99996483325933</c:v>
                </c:pt>
                <c:pt idx="8975">
                  <c:v>239.99996483325933</c:v>
                </c:pt>
                <c:pt idx="8976">
                  <c:v>233.33330949147532</c:v>
                </c:pt>
                <c:pt idx="8977">
                  <c:v>233.33330949147532</c:v>
                </c:pt>
                <c:pt idx="8978">
                  <c:v>233.33330949147532</c:v>
                </c:pt>
                <c:pt idx="8979">
                  <c:v>226.66665414969137</c:v>
                </c:pt>
                <c:pt idx="8980">
                  <c:v>226.66665414969137</c:v>
                </c:pt>
                <c:pt idx="8981">
                  <c:v>226.66665414969137</c:v>
                </c:pt>
                <c:pt idx="8982">
                  <c:v>219.99999880790736</c:v>
                </c:pt>
                <c:pt idx="8983">
                  <c:v>219.99999880790736</c:v>
                </c:pt>
                <c:pt idx="8984">
                  <c:v>213.33334346612267</c:v>
                </c:pt>
                <c:pt idx="8985">
                  <c:v>219.99999880790736</c:v>
                </c:pt>
                <c:pt idx="8986">
                  <c:v>213.33334346612267</c:v>
                </c:pt>
                <c:pt idx="8987">
                  <c:v>206.66668812433866</c:v>
                </c:pt>
                <c:pt idx="8988">
                  <c:v>213.33334346612267</c:v>
                </c:pt>
                <c:pt idx="8989">
                  <c:v>206.66668812433866</c:v>
                </c:pt>
                <c:pt idx="8990">
                  <c:v>200.00002036492</c:v>
                </c:pt>
                <c:pt idx="8991">
                  <c:v>206.66668812433866</c:v>
                </c:pt>
                <c:pt idx="8992">
                  <c:v>200.00002036492</c:v>
                </c:pt>
                <c:pt idx="8993">
                  <c:v>200.00002036492</c:v>
                </c:pt>
                <c:pt idx="8994">
                  <c:v>200.00002036492</c:v>
                </c:pt>
                <c:pt idx="8995">
                  <c:v>193.333352605502</c:v>
                </c:pt>
                <c:pt idx="8996">
                  <c:v>193.333352605502</c:v>
                </c:pt>
                <c:pt idx="8997">
                  <c:v>193.333352605502</c:v>
                </c:pt>
                <c:pt idx="8998">
                  <c:v>193.333352605502</c:v>
                </c:pt>
                <c:pt idx="8999">
                  <c:v>186.66668484608331</c:v>
                </c:pt>
                <c:pt idx="9000">
                  <c:v>193.333352605502</c:v>
                </c:pt>
                <c:pt idx="9001">
                  <c:v>180.00001708666468</c:v>
                </c:pt>
                <c:pt idx="9002">
                  <c:v>186.66668484608331</c:v>
                </c:pt>
                <c:pt idx="9003">
                  <c:v>180.00001708666468</c:v>
                </c:pt>
                <c:pt idx="9004">
                  <c:v>180.00001708666468</c:v>
                </c:pt>
                <c:pt idx="9005">
                  <c:v>180.00001708666468</c:v>
                </c:pt>
                <c:pt idx="9006">
                  <c:v>180.00001708666468</c:v>
                </c:pt>
                <c:pt idx="9007">
                  <c:v>173.33334932724668</c:v>
                </c:pt>
                <c:pt idx="9008">
                  <c:v>173.33334932724668</c:v>
                </c:pt>
                <c:pt idx="9009">
                  <c:v>166.66668156782802</c:v>
                </c:pt>
                <c:pt idx="9010">
                  <c:v>166.66668156782802</c:v>
                </c:pt>
                <c:pt idx="9011">
                  <c:v>166.66668156782802</c:v>
                </c:pt>
                <c:pt idx="9012">
                  <c:v>166.66668156782802</c:v>
                </c:pt>
                <c:pt idx="9013">
                  <c:v>160.00001380840931</c:v>
                </c:pt>
                <c:pt idx="9014">
                  <c:v>160.00001380840931</c:v>
                </c:pt>
                <c:pt idx="9015">
                  <c:v>160.00001380840931</c:v>
                </c:pt>
                <c:pt idx="9016">
                  <c:v>153.33334604899068</c:v>
                </c:pt>
                <c:pt idx="9017">
                  <c:v>153.33334604899068</c:v>
                </c:pt>
                <c:pt idx="9018">
                  <c:v>153.33334604899068</c:v>
                </c:pt>
                <c:pt idx="9019">
                  <c:v>146.66667828957267</c:v>
                </c:pt>
                <c:pt idx="9020">
                  <c:v>146.66667828957267</c:v>
                </c:pt>
                <c:pt idx="9021">
                  <c:v>146.66667828957267</c:v>
                </c:pt>
                <c:pt idx="9022">
                  <c:v>146.66667828957267</c:v>
                </c:pt>
                <c:pt idx="9023">
                  <c:v>140.00001053015401</c:v>
                </c:pt>
                <c:pt idx="9024">
                  <c:v>140.00001053015401</c:v>
                </c:pt>
                <c:pt idx="9025">
                  <c:v>140.00001053015401</c:v>
                </c:pt>
                <c:pt idx="9026">
                  <c:v>140.00001053015401</c:v>
                </c:pt>
                <c:pt idx="9027">
                  <c:v>133.33334277073533</c:v>
                </c:pt>
                <c:pt idx="9028">
                  <c:v>133.33334277073533</c:v>
                </c:pt>
                <c:pt idx="9029">
                  <c:v>133.33334277073533</c:v>
                </c:pt>
                <c:pt idx="9030">
                  <c:v>133.33334277073533</c:v>
                </c:pt>
                <c:pt idx="9031">
                  <c:v>133.33334277073533</c:v>
                </c:pt>
                <c:pt idx="9032">
                  <c:v>140.00001053015401</c:v>
                </c:pt>
                <c:pt idx="9033">
                  <c:v>140.00001053015401</c:v>
                </c:pt>
                <c:pt idx="9034">
                  <c:v>140.00001053015401</c:v>
                </c:pt>
                <c:pt idx="9035">
                  <c:v>140.00001053015401</c:v>
                </c:pt>
                <c:pt idx="9036">
                  <c:v>140.00001053015401</c:v>
                </c:pt>
                <c:pt idx="9037">
                  <c:v>140.00001053015401</c:v>
                </c:pt>
                <c:pt idx="9038">
                  <c:v>140.00001053015401</c:v>
                </c:pt>
                <c:pt idx="9039">
                  <c:v>140.00001053015401</c:v>
                </c:pt>
                <c:pt idx="9040">
                  <c:v>140.00001053015401</c:v>
                </c:pt>
                <c:pt idx="9041">
                  <c:v>140.00001053015401</c:v>
                </c:pt>
                <c:pt idx="9042">
                  <c:v>146.66667828957267</c:v>
                </c:pt>
                <c:pt idx="9043">
                  <c:v>146.66667828957267</c:v>
                </c:pt>
                <c:pt idx="9044">
                  <c:v>153.33334604899068</c:v>
                </c:pt>
                <c:pt idx="9045">
                  <c:v>160.00001380840931</c:v>
                </c:pt>
                <c:pt idx="9046">
                  <c:v>160.00001380840931</c:v>
                </c:pt>
                <c:pt idx="9047">
                  <c:v>160.00001380840931</c:v>
                </c:pt>
                <c:pt idx="9048">
                  <c:v>166.66668156782802</c:v>
                </c:pt>
                <c:pt idx="9049">
                  <c:v>166.66668156782802</c:v>
                </c:pt>
                <c:pt idx="9050">
                  <c:v>166.66668156782802</c:v>
                </c:pt>
                <c:pt idx="9051">
                  <c:v>166.66668156782802</c:v>
                </c:pt>
                <c:pt idx="9052">
                  <c:v>160.00001380840931</c:v>
                </c:pt>
                <c:pt idx="9053">
                  <c:v>166.66668156782802</c:v>
                </c:pt>
                <c:pt idx="9054">
                  <c:v>166.66668156782802</c:v>
                </c:pt>
                <c:pt idx="9055">
                  <c:v>166.66668156782802</c:v>
                </c:pt>
                <c:pt idx="9056">
                  <c:v>160.00001380840931</c:v>
                </c:pt>
                <c:pt idx="9057">
                  <c:v>166.66668156782802</c:v>
                </c:pt>
                <c:pt idx="9058">
                  <c:v>160.00001380840931</c:v>
                </c:pt>
                <c:pt idx="9059">
                  <c:v>160.00001380840931</c:v>
                </c:pt>
                <c:pt idx="9060">
                  <c:v>160.00001380840931</c:v>
                </c:pt>
                <c:pt idx="9061">
                  <c:v>160.00001380840931</c:v>
                </c:pt>
                <c:pt idx="9062">
                  <c:v>160.00001380840931</c:v>
                </c:pt>
                <c:pt idx="9063">
                  <c:v>160.00001380840931</c:v>
                </c:pt>
                <c:pt idx="9064">
                  <c:v>160.00001380840931</c:v>
                </c:pt>
                <c:pt idx="9065">
                  <c:v>153.33334604899068</c:v>
                </c:pt>
                <c:pt idx="9066">
                  <c:v>153.33334604899068</c:v>
                </c:pt>
                <c:pt idx="9067">
                  <c:v>153.33334604899068</c:v>
                </c:pt>
                <c:pt idx="9068">
                  <c:v>153.33334604899068</c:v>
                </c:pt>
                <c:pt idx="9069">
                  <c:v>153.33334604899068</c:v>
                </c:pt>
                <c:pt idx="9070">
                  <c:v>146.66667828957267</c:v>
                </c:pt>
                <c:pt idx="9071">
                  <c:v>153.33334604899068</c:v>
                </c:pt>
                <c:pt idx="9072">
                  <c:v>146.66667828957267</c:v>
                </c:pt>
                <c:pt idx="9073">
                  <c:v>146.66667828957267</c:v>
                </c:pt>
                <c:pt idx="9074">
                  <c:v>146.66667828957267</c:v>
                </c:pt>
                <c:pt idx="9075">
                  <c:v>146.66667828957267</c:v>
                </c:pt>
                <c:pt idx="9076">
                  <c:v>140.00001053015401</c:v>
                </c:pt>
                <c:pt idx="9077">
                  <c:v>140.00001053015401</c:v>
                </c:pt>
                <c:pt idx="9078">
                  <c:v>146.66667828957267</c:v>
                </c:pt>
                <c:pt idx="9079">
                  <c:v>133.33334277073533</c:v>
                </c:pt>
                <c:pt idx="9080">
                  <c:v>140.00001053015401</c:v>
                </c:pt>
                <c:pt idx="9081">
                  <c:v>140.00001053015401</c:v>
                </c:pt>
                <c:pt idx="9082">
                  <c:v>133.33334277073533</c:v>
                </c:pt>
                <c:pt idx="9083">
                  <c:v>140.00001053015401</c:v>
                </c:pt>
                <c:pt idx="9084">
                  <c:v>133.33334277073533</c:v>
                </c:pt>
                <c:pt idx="9085">
                  <c:v>133.33334277073533</c:v>
                </c:pt>
                <c:pt idx="9086">
                  <c:v>133.33334277073533</c:v>
                </c:pt>
                <c:pt idx="9087">
                  <c:v>133.33334277073533</c:v>
                </c:pt>
                <c:pt idx="9088">
                  <c:v>133.33334277073533</c:v>
                </c:pt>
                <c:pt idx="9089">
                  <c:v>126.66667501131664</c:v>
                </c:pt>
                <c:pt idx="9090">
                  <c:v>133.33334277073533</c:v>
                </c:pt>
                <c:pt idx="9091">
                  <c:v>126.66667501131664</c:v>
                </c:pt>
                <c:pt idx="9092">
                  <c:v>126.66667501131664</c:v>
                </c:pt>
                <c:pt idx="9093">
                  <c:v>126.66667501131664</c:v>
                </c:pt>
                <c:pt idx="9094">
                  <c:v>126.66667501131664</c:v>
                </c:pt>
                <c:pt idx="9095">
                  <c:v>126.66667501131664</c:v>
                </c:pt>
                <c:pt idx="9096">
                  <c:v>120.00000725189867</c:v>
                </c:pt>
                <c:pt idx="9097">
                  <c:v>126.66667501131664</c:v>
                </c:pt>
                <c:pt idx="9098">
                  <c:v>120.00000725189867</c:v>
                </c:pt>
                <c:pt idx="9099">
                  <c:v>120.00000725189867</c:v>
                </c:pt>
                <c:pt idx="9100">
                  <c:v>120.00000725189867</c:v>
                </c:pt>
                <c:pt idx="9101">
                  <c:v>120.00000725189867</c:v>
                </c:pt>
                <c:pt idx="9102">
                  <c:v>120.00000725189867</c:v>
                </c:pt>
                <c:pt idx="9103">
                  <c:v>120.00000725189867</c:v>
                </c:pt>
                <c:pt idx="9104">
                  <c:v>113.33333949248001</c:v>
                </c:pt>
                <c:pt idx="9105">
                  <c:v>120.00000725189867</c:v>
                </c:pt>
                <c:pt idx="9106">
                  <c:v>113.33333949248001</c:v>
                </c:pt>
                <c:pt idx="9107">
                  <c:v>113.33333949248001</c:v>
                </c:pt>
                <c:pt idx="9108">
                  <c:v>113.33333949248001</c:v>
                </c:pt>
                <c:pt idx="9109">
                  <c:v>113.33333949248001</c:v>
                </c:pt>
                <c:pt idx="9110">
                  <c:v>113.33333949248001</c:v>
                </c:pt>
                <c:pt idx="9111">
                  <c:v>106.66667173306134</c:v>
                </c:pt>
                <c:pt idx="9112">
                  <c:v>113.33333949248001</c:v>
                </c:pt>
                <c:pt idx="9113">
                  <c:v>106.66667173306134</c:v>
                </c:pt>
                <c:pt idx="9114">
                  <c:v>106.66667173306134</c:v>
                </c:pt>
                <c:pt idx="9115">
                  <c:v>106.66667173306134</c:v>
                </c:pt>
                <c:pt idx="9116">
                  <c:v>106.66667173306134</c:v>
                </c:pt>
                <c:pt idx="9117">
                  <c:v>106.66667173306134</c:v>
                </c:pt>
                <c:pt idx="9118">
                  <c:v>106.66667173306134</c:v>
                </c:pt>
                <c:pt idx="9119">
                  <c:v>106.66667173306134</c:v>
                </c:pt>
                <c:pt idx="9120">
                  <c:v>106.66667173306134</c:v>
                </c:pt>
                <c:pt idx="9121">
                  <c:v>100.00001018246</c:v>
                </c:pt>
                <c:pt idx="9122">
                  <c:v>106.66667173306134</c:v>
                </c:pt>
                <c:pt idx="9123">
                  <c:v>100.00001018246</c:v>
                </c:pt>
                <c:pt idx="9124">
                  <c:v>100.00001018246</c:v>
                </c:pt>
                <c:pt idx="9125">
                  <c:v>100.00001018246</c:v>
                </c:pt>
                <c:pt idx="9126">
                  <c:v>100.00001018246</c:v>
                </c:pt>
                <c:pt idx="9127">
                  <c:v>100.00001018246</c:v>
                </c:pt>
                <c:pt idx="9128">
                  <c:v>100.00001018246</c:v>
                </c:pt>
                <c:pt idx="9129">
                  <c:v>100.00001018246</c:v>
                </c:pt>
                <c:pt idx="9130">
                  <c:v>100.00001018246</c:v>
                </c:pt>
                <c:pt idx="9131">
                  <c:v>93.333342423041344</c:v>
                </c:pt>
                <c:pt idx="9132">
                  <c:v>100.00001018246</c:v>
                </c:pt>
                <c:pt idx="9133">
                  <c:v>93.333342423041344</c:v>
                </c:pt>
                <c:pt idx="9134">
                  <c:v>93.333342423041344</c:v>
                </c:pt>
                <c:pt idx="9135">
                  <c:v>93.333342423041344</c:v>
                </c:pt>
                <c:pt idx="9136">
                  <c:v>93.333342423041344</c:v>
                </c:pt>
                <c:pt idx="9137">
                  <c:v>93.333342423041344</c:v>
                </c:pt>
                <c:pt idx="9138">
                  <c:v>93.333342423041344</c:v>
                </c:pt>
                <c:pt idx="9139">
                  <c:v>93.333342423041344</c:v>
                </c:pt>
                <c:pt idx="9140">
                  <c:v>93.333342423041344</c:v>
                </c:pt>
                <c:pt idx="9141">
                  <c:v>86.66667466362334</c:v>
                </c:pt>
                <c:pt idx="9142">
                  <c:v>93.333342423041344</c:v>
                </c:pt>
                <c:pt idx="9143">
                  <c:v>86.66667466362334</c:v>
                </c:pt>
                <c:pt idx="9144">
                  <c:v>93.333342423041344</c:v>
                </c:pt>
                <c:pt idx="9145">
                  <c:v>86.66667466362334</c:v>
                </c:pt>
                <c:pt idx="9146">
                  <c:v>86.66667466362334</c:v>
                </c:pt>
                <c:pt idx="9147">
                  <c:v>93.333342423041344</c:v>
                </c:pt>
                <c:pt idx="9148">
                  <c:v>86.66667466362334</c:v>
                </c:pt>
                <c:pt idx="9149">
                  <c:v>86.66667466362334</c:v>
                </c:pt>
                <c:pt idx="9150">
                  <c:v>86.66667466362334</c:v>
                </c:pt>
                <c:pt idx="9151">
                  <c:v>86.66667466362334</c:v>
                </c:pt>
                <c:pt idx="9152">
                  <c:v>80.000006904204653</c:v>
                </c:pt>
                <c:pt idx="9153">
                  <c:v>86.66667466362334</c:v>
                </c:pt>
                <c:pt idx="9154">
                  <c:v>86.66667466362334</c:v>
                </c:pt>
                <c:pt idx="9155">
                  <c:v>86.66667466362334</c:v>
                </c:pt>
                <c:pt idx="9156">
                  <c:v>80.000006904204653</c:v>
                </c:pt>
                <c:pt idx="9157">
                  <c:v>86.66667466362334</c:v>
                </c:pt>
                <c:pt idx="9158">
                  <c:v>80.000006904204653</c:v>
                </c:pt>
                <c:pt idx="9159">
                  <c:v>86.66667466362334</c:v>
                </c:pt>
                <c:pt idx="9160">
                  <c:v>80.000006904204653</c:v>
                </c:pt>
                <c:pt idx="9161">
                  <c:v>80.000006904204653</c:v>
                </c:pt>
                <c:pt idx="9162">
                  <c:v>80.000006904204653</c:v>
                </c:pt>
                <c:pt idx="9163">
                  <c:v>86.66667466362334</c:v>
                </c:pt>
                <c:pt idx="9164">
                  <c:v>80.000006904204653</c:v>
                </c:pt>
                <c:pt idx="9165">
                  <c:v>80.000006904204653</c:v>
                </c:pt>
                <c:pt idx="9166">
                  <c:v>80.000006904204653</c:v>
                </c:pt>
                <c:pt idx="9167">
                  <c:v>80.000006904204653</c:v>
                </c:pt>
                <c:pt idx="9168">
                  <c:v>80.000006904204653</c:v>
                </c:pt>
                <c:pt idx="9169">
                  <c:v>80.000006904204653</c:v>
                </c:pt>
                <c:pt idx="9170">
                  <c:v>80.000006904204653</c:v>
                </c:pt>
                <c:pt idx="9171">
                  <c:v>80.000006904204653</c:v>
                </c:pt>
                <c:pt idx="9172">
                  <c:v>80.000006904204653</c:v>
                </c:pt>
                <c:pt idx="9173">
                  <c:v>80.000006904204653</c:v>
                </c:pt>
                <c:pt idx="9174">
                  <c:v>80.000006904204653</c:v>
                </c:pt>
                <c:pt idx="9175">
                  <c:v>73.333339144785995</c:v>
                </c:pt>
                <c:pt idx="9176">
                  <c:v>80.000006904204653</c:v>
                </c:pt>
                <c:pt idx="9177">
                  <c:v>80.000006904204653</c:v>
                </c:pt>
                <c:pt idx="9178">
                  <c:v>73.333339144785995</c:v>
                </c:pt>
                <c:pt idx="9179">
                  <c:v>80.000006904204653</c:v>
                </c:pt>
                <c:pt idx="9180">
                  <c:v>73.333339144785995</c:v>
                </c:pt>
                <c:pt idx="9181">
                  <c:v>73.333339144785995</c:v>
                </c:pt>
                <c:pt idx="9182">
                  <c:v>80.000006904204653</c:v>
                </c:pt>
                <c:pt idx="9183">
                  <c:v>73.333339144785995</c:v>
                </c:pt>
                <c:pt idx="9184">
                  <c:v>73.333339144785995</c:v>
                </c:pt>
                <c:pt idx="9185">
                  <c:v>73.333339144785995</c:v>
                </c:pt>
                <c:pt idx="9186">
                  <c:v>73.333339144785995</c:v>
                </c:pt>
                <c:pt idx="9187">
                  <c:v>73.333339144785995</c:v>
                </c:pt>
                <c:pt idx="9188">
                  <c:v>73.333339144785995</c:v>
                </c:pt>
                <c:pt idx="9189">
                  <c:v>73.333339144785995</c:v>
                </c:pt>
                <c:pt idx="9190">
                  <c:v>73.333339144785995</c:v>
                </c:pt>
                <c:pt idx="9191">
                  <c:v>73.333339144785995</c:v>
                </c:pt>
                <c:pt idx="9192">
                  <c:v>73.333339144785995</c:v>
                </c:pt>
                <c:pt idx="9193">
                  <c:v>73.333339144785995</c:v>
                </c:pt>
                <c:pt idx="9194">
                  <c:v>66.666671385368005</c:v>
                </c:pt>
                <c:pt idx="9195">
                  <c:v>73.333339144785995</c:v>
                </c:pt>
                <c:pt idx="9196">
                  <c:v>73.333339144785995</c:v>
                </c:pt>
                <c:pt idx="9197">
                  <c:v>66.666671385368005</c:v>
                </c:pt>
                <c:pt idx="9198">
                  <c:v>73.333339144785995</c:v>
                </c:pt>
                <c:pt idx="9199">
                  <c:v>73.333339144785995</c:v>
                </c:pt>
                <c:pt idx="9200">
                  <c:v>66.666671385368005</c:v>
                </c:pt>
                <c:pt idx="9201">
                  <c:v>73.333339144785995</c:v>
                </c:pt>
                <c:pt idx="9202">
                  <c:v>66.666671385368005</c:v>
                </c:pt>
                <c:pt idx="9203">
                  <c:v>73.333339144785995</c:v>
                </c:pt>
                <c:pt idx="9204">
                  <c:v>73.333339144785995</c:v>
                </c:pt>
                <c:pt idx="9205">
                  <c:v>66.666671385368005</c:v>
                </c:pt>
                <c:pt idx="9206">
                  <c:v>73.333339144785995</c:v>
                </c:pt>
                <c:pt idx="9207">
                  <c:v>66.666671385368005</c:v>
                </c:pt>
                <c:pt idx="9208">
                  <c:v>73.333339144785995</c:v>
                </c:pt>
                <c:pt idx="9209">
                  <c:v>66.666671385368005</c:v>
                </c:pt>
                <c:pt idx="9210">
                  <c:v>73.333339144785995</c:v>
                </c:pt>
                <c:pt idx="9211">
                  <c:v>66.666671385368005</c:v>
                </c:pt>
                <c:pt idx="9212">
                  <c:v>73.333339144785995</c:v>
                </c:pt>
                <c:pt idx="9213">
                  <c:v>66.666671385368005</c:v>
                </c:pt>
                <c:pt idx="9214">
                  <c:v>66.666671385368005</c:v>
                </c:pt>
                <c:pt idx="9215">
                  <c:v>73.333339144785995</c:v>
                </c:pt>
                <c:pt idx="9216">
                  <c:v>66.666671385368005</c:v>
                </c:pt>
                <c:pt idx="9217">
                  <c:v>66.666671385368005</c:v>
                </c:pt>
                <c:pt idx="9218">
                  <c:v>66.666671385368005</c:v>
                </c:pt>
                <c:pt idx="9219">
                  <c:v>73.333339144785995</c:v>
                </c:pt>
                <c:pt idx="9220">
                  <c:v>66.666671385368005</c:v>
                </c:pt>
                <c:pt idx="9221">
                  <c:v>73.333339144785995</c:v>
                </c:pt>
                <c:pt idx="9222">
                  <c:v>73.333339144785995</c:v>
                </c:pt>
                <c:pt idx="9223">
                  <c:v>80.000006904204653</c:v>
                </c:pt>
                <c:pt idx="9224">
                  <c:v>80.000006904204653</c:v>
                </c:pt>
                <c:pt idx="9225">
                  <c:v>80.000006904204653</c:v>
                </c:pt>
                <c:pt idx="9226">
                  <c:v>86.66667466362334</c:v>
                </c:pt>
                <c:pt idx="9227">
                  <c:v>80.000006904204653</c:v>
                </c:pt>
                <c:pt idx="9228">
                  <c:v>80.000006904204653</c:v>
                </c:pt>
                <c:pt idx="9229">
                  <c:v>86.66667466362334</c:v>
                </c:pt>
                <c:pt idx="9230">
                  <c:v>80.000006904204653</c:v>
                </c:pt>
                <c:pt idx="9231">
                  <c:v>86.66667466362334</c:v>
                </c:pt>
                <c:pt idx="9232">
                  <c:v>80.000006904204653</c:v>
                </c:pt>
                <c:pt idx="9233">
                  <c:v>86.66667466362334</c:v>
                </c:pt>
                <c:pt idx="9234">
                  <c:v>86.66667466362334</c:v>
                </c:pt>
                <c:pt idx="9235">
                  <c:v>86.66667466362334</c:v>
                </c:pt>
                <c:pt idx="9236">
                  <c:v>86.66667466362334</c:v>
                </c:pt>
                <c:pt idx="9237">
                  <c:v>86.66667466362334</c:v>
                </c:pt>
                <c:pt idx="9238">
                  <c:v>86.66667466362334</c:v>
                </c:pt>
                <c:pt idx="9239">
                  <c:v>86.66667466362334</c:v>
                </c:pt>
                <c:pt idx="9240">
                  <c:v>93.333342423041344</c:v>
                </c:pt>
                <c:pt idx="9241">
                  <c:v>86.66667466362334</c:v>
                </c:pt>
                <c:pt idx="9242">
                  <c:v>86.66667466362334</c:v>
                </c:pt>
                <c:pt idx="9243">
                  <c:v>86.66667466362334</c:v>
                </c:pt>
                <c:pt idx="9244">
                  <c:v>86.66667466362334</c:v>
                </c:pt>
                <c:pt idx="9245">
                  <c:v>86.66667466362334</c:v>
                </c:pt>
                <c:pt idx="9246">
                  <c:v>86.66667466362334</c:v>
                </c:pt>
                <c:pt idx="9247">
                  <c:v>86.66667466362334</c:v>
                </c:pt>
                <c:pt idx="9248">
                  <c:v>86.66667466362334</c:v>
                </c:pt>
                <c:pt idx="9249">
                  <c:v>86.66667466362334</c:v>
                </c:pt>
                <c:pt idx="9250">
                  <c:v>80.000006904204653</c:v>
                </c:pt>
                <c:pt idx="9251">
                  <c:v>86.66667466362334</c:v>
                </c:pt>
                <c:pt idx="9252">
                  <c:v>86.66667466362334</c:v>
                </c:pt>
                <c:pt idx="9253">
                  <c:v>80.000006904204653</c:v>
                </c:pt>
                <c:pt idx="9254">
                  <c:v>86.66667466362334</c:v>
                </c:pt>
                <c:pt idx="9255">
                  <c:v>80.000006904204653</c:v>
                </c:pt>
                <c:pt idx="9256">
                  <c:v>86.66667466362334</c:v>
                </c:pt>
                <c:pt idx="9257">
                  <c:v>86.66667466362334</c:v>
                </c:pt>
                <c:pt idx="9258">
                  <c:v>80.000006904204653</c:v>
                </c:pt>
                <c:pt idx="9259">
                  <c:v>86.66667466362334</c:v>
                </c:pt>
                <c:pt idx="9260">
                  <c:v>86.66667466362334</c:v>
                </c:pt>
                <c:pt idx="9261">
                  <c:v>80.000006904204653</c:v>
                </c:pt>
                <c:pt idx="9262">
                  <c:v>86.66667466362334</c:v>
                </c:pt>
                <c:pt idx="9263">
                  <c:v>80.000006904204653</c:v>
                </c:pt>
                <c:pt idx="9264">
                  <c:v>86.66667466362334</c:v>
                </c:pt>
                <c:pt idx="9265">
                  <c:v>86.66667466362334</c:v>
                </c:pt>
                <c:pt idx="9266">
                  <c:v>80.000006904204653</c:v>
                </c:pt>
                <c:pt idx="9267">
                  <c:v>86.66667466362334</c:v>
                </c:pt>
                <c:pt idx="9268">
                  <c:v>80.000006904204653</c:v>
                </c:pt>
                <c:pt idx="9269">
                  <c:v>80.000006904204653</c:v>
                </c:pt>
                <c:pt idx="9270">
                  <c:v>86.66667466362334</c:v>
                </c:pt>
                <c:pt idx="9271">
                  <c:v>80.000006904204653</c:v>
                </c:pt>
                <c:pt idx="9272">
                  <c:v>80.000006904204653</c:v>
                </c:pt>
                <c:pt idx="9273">
                  <c:v>80.000006904204653</c:v>
                </c:pt>
                <c:pt idx="9274">
                  <c:v>86.66667466362334</c:v>
                </c:pt>
                <c:pt idx="9275">
                  <c:v>80.000006904204653</c:v>
                </c:pt>
                <c:pt idx="9276">
                  <c:v>80.000006904204653</c:v>
                </c:pt>
                <c:pt idx="9277">
                  <c:v>80.000006904204653</c:v>
                </c:pt>
                <c:pt idx="9278">
                  <c:v>80.000006904204653</c:v>
                </c:pt>
                <c:pt idx="9279">
                  <c:v>80.000006904204653</c:v>
                </c:pt>
                <c:pt idx="9280">
                  <c:v>80.000006904204653</c:v>
                </c:pt>
                <c:pt idx="9281">
                  <c:v>73.333339144785995</c:v>
                </c:pt>
                <c:pt idx="9282">
                  <c:v>80.000006904204653</c:v>
                </c:pt>
                <c:pt idx="9283">
                  <c:v>80.000006904204653</c:v>
                </c:pt>
                <c:pt idx="9284">
                  <c:v>73.333339144785995</c:v>
                </c:pt>
                <c:pt idx="9285">
                  <c:v>80.000006904204653</c:v>
                </c:pt>
                <c:pt idx="9286">
                  <c:v>80.000006904204653</c:v>
                </c:pt>
                <c:pt idx="9287">
                  <c:v>73.333339144785995</c:v>
                </c:pt>
                <c:pt idx="9288">
                  <c:v>73.333339144785995</c:v>
                </c:pt>
                <c:pt idx="9289">
                  <c:v>80.000006904204653</c:v>
                </c:pt>
                <c:pt idx="9290">
                  <c:v>73.333339144785995</c:v>
                </c:pt>
                <c:pt idx="9291">
                  <c:v>80.000006904204653</c:v>
                </c:pt>
                <c:pt idx="9292">
                  <c:v>73.333339144785995</c:v>
                </c:pt>
                <c:pt idx="9293">
                  <c:v>73.333339144785995</c:v>
                </c:pt>
                <c:pt idx="9294">
                  <c:v>73.333339144785995</c:v>
                </c:pt>
                <c:pt idx="9295">
                  <c:v>80.000006904204653</c:v>
                </c:pt>
                <c:pt idx="9296">
                  <c:v>73.333339144785995</c:v>
                </c:pt>
                <c:pt idx="9297">
                  <c:v>73.333339144785995</c:v>
                </c:pt>
                <c:pt idx="9298">
                  <c:v>73.333339144785995</c:v>
                </c:pt>
                <c:pt idx="9299">
                  <c:v>73.333339144785995</c:v>
                </c:pt>
                <c:pt idx="9300">
                  <c:v>73.333339144785995</c:v>
                </c:pt>
                <c:pt idx="9301">
                  <c:v>73.333339144785995</c:v>
                </c:pt>
                <c:pt idx="9302">
                  <c:v>73.333339144785995</c:v>
                </c:pt>
                <c:pt idx="9303">
                  <c:v>73.333339144785995</c:v>
                </c:pt>
                <c:pt idx="9304">
                  <c:v>73.333339144785995</c:v>
                </c:pt>
                <c:pt idx="9305">
                  <c:v>73.333339144785995</c:v>
                </c:pt>
                <c:pt idx="9306">
                  <c:v>66.666671385368005</c:v>
                </c:pt>
                <c:pt idx="9307">
                  <c:v>73.333339144785995</c:v>
                </c:pt>
                <c:pt idx="9308">
                  <c:v>66.666671385368005</c:v>
                </c:pt>
                <c:pt idx="9309">
                  <c:v>73.333339144785995</c:v>
                </c:pt>
                <c:pt idx="9310">
                  <c:v>66.666671385368005</c:v>
                </c:pt>
                <c:pt idx="9311">
                  <c:v>73.333339144785995</c:v>
                </c:pt>
                <c:pt idx="9312">
                  <c:v>66.666671385368005</c:v>
                </c:pt>
                <c:pt idx="9313">
                  <c:v>73.333339144785995</c:v>
                </c:pt>
                <c:pt idx="9314">
                  <c:v>66.666671385368005</c:v>
                </c:pt>
                <c:pt idx="9315">
                  <c:v>66.666671385368005</c:v>
                </c:pt>
                <c:pt idx="9316">
                  <c:v>73.333339144785995</c:v>
                </c:pt>
                <c:pt idx="9317">
                  <c:v>66.666671385368005</c:v>
                </c:pt>
                <c:pt idx="9318">
                  <c:v>66.666671385368005</c:v>
                </c:pt>
                <c:pt idx="9319">
                  <c:v>73.333339144785995</c:v>
                </c:pt>
                <c:pt idx="9320">
                  <c:v>66.666671385368005</c:v>
                </c:pt>
                <c:pt idx="9321">
                  <c:v>66.666671385368005</c:v>
                </c:pt>
                <c:pt idx="9322">
                  <c:v>66.666671385368005</c:v>
                </c:pt>
                <c:pt idx="9323">
                  <c:v>66.666671385368005</c:v>
                </c:pt>
                <c:pt idx="9324">
                  <c:v>66.666671385368005</c:v>
                </c:pt>
                <c:pt idx="9325">
                  <c:v>66.666671385368005</c:v>
                </c:pt>
                <c:pt idx="9326">
                  <c:v>66.666671385368005</c:v>
                </c:pt>
                <c:pt idx="9327">
                  <c:v>66.666671385368005</c:v>
                </c:pt>
                <c:pt idx="9328">
                  <c:v>66.666671385368005</c:v>
                </c:pt>
                <c:pt idx="9329">
                  <c:v>66.666671385368005</c:v>
                </c:pt>
                <c:pt idx="9330">
                  <c:v>60.000003625949198</c:v>
                </c:pt>
                <c:pt idx="9331">
                  <c:v>66.666671385368005</c:v>
                </c:pt>
                <c:pt idx="9332">
                  <c:v>66.666671385368005</c:v>
                </c:pt>
                <c:pt idx="9333">
                  <c:v>60.000003625949198</c:v>
                </c:pt>
                <c:pt idx="9334">
                  <c:v>66.666671385368005</c:v>
                </c:pt>
                <c:pt idx="9335">
                  <c:v>60.000003625949198</c:v>
                </c:pt>
                <c:pt idx="9336">
                  <c:v>66.666671385368005</c:v>
                </c:pt>
                <c:pt idx="9337">
                  <c:v>60.000003625949198</c:v>
                </c:pt>
                <c:pt idx="9338">
                  <c:v>66.666671385368005</c:v>
                </c:pt>
                <c:pt idx="9339">
                  <c:v>60.000003625949198</c:v>
                </c:pt>
                <c:pt idx="9340">
                  <c:v>60.000003625949198</c:v>
                </c:pt>
                <c:pt idx="9341">
                  <c:v>60.000003625949198</c:v>
                </c:pt>
                <c:pt idx="9342">
                  <c:v>60.000003625949198</c:v>
                </c:pt>
                <c:pt idx="9343">
                  <c:v>66.666671385368005</c:v>
                </c:pt>
                <c:pt idx="9344">
                  <c:v>60.000003625949198</c:v>
                </c:pt>
                <c:pt idx="9345">
                  <c:v>60.000003625949198</c:v>
                </c:pt>
                <c:pt idx="9346">
                  <c:v>60.000003625949198</c:v>
                </c:pt>
                <c:pt idx="9347">
                  <c:v>60.000003625949198</c:v>
                </c:pt>
                <c:pt idx="9348">
                  <c:v>60.000003625949198</c:v>
                </c:pt>
                <c:pt idx="9349">
                  <c:v>60.000003625949198</c:v>
                </c:pt>
                <c:pt idx="9350">
                  <c:v>60.000003625949198</c:v>
                </c:pt>
                <c:pt idx="9351">
                  <c:v>60.000003625949198</c:v>
                </c:pt>
                <c:pt idx="9352">
                  <c:v>60.000003625949198</c:v>
                </c:pt>
                <c:pt idx="9353">
                  <c:v>60.000003625949198</c:v>
                </c:pt>
                <c:pt idx="9354">
                  <c:v>60.000003625949198</c:v>
                </c:pt>
                <c:pt idx="9355">
                  <c:v>60.000003625949198</c:v>
                </c:pt>
                <c:pt idx="9356">
                  <c:v>60.000003625949198</c:v>
                </c:pt>
                <c:pt idx="9357">
                  <c:v>60.000003625949198</c:v>
                </c:pt>
                <c:pt idx="9358">
                  <c:v>60.000003625949198</c:v>
                </c:pt>
                <c:pt idx="9359">
                  <c:v>60.000003625949198</c:v>
                </c:pt>
                <c:pt idx="9360">
                  <c:v>53.333335866530739</c:v>
                </c:pt>
                <c:pt idx="9361">
                  <c:v>60.000003625949198</c:v>
                </c:pt>
                <c:pt idx="9362">
                  <c:v>60.000003625949198</c:v>
                </c:pt>
                <c:pt idx="9363">
                  <c:v>53.333335866530739</c:v>
                </c:pt>
                <c:pt idx="9364">
                  <c:v>60.000003625949198</c:v>
                </c:pt>
                <c:pt idx="9365">
                  <c:v>60.000003625949198</c:v>
                </c:pt>
                <c:pt idx="9366">
                  <c:v>53.333335866530739</c:v>
                </c:pt>
                <c:pt idx="9367">
                  <c:v>60.000003625949198</c:v>
                </c:pt>
                <c:pt idx="9368">
                  <c:v>53.333335866530739</c:v>
                </c:pt>
                <c:pt idx="9369">
                  <c:v>60.000003625949198</c:v>
                </c:pt>
                <c:pt idx="9370">
                  <c:v>53.333335866530739</c:v>
                </c:pt>
                <c:pt idx="9371">
                  <c:v>60.000003625949198</c:v>
                </c:pt>
                <c:pt idx="9372">
                  <c:v>53.333335866530739</c:v>
                </c:pt>
                <c:pt idx="9373">
                  <c:v>60.000003625949198</c:v>
                </c:pt>
                <c:pt idx="9374">
                  <c:v>53.333335866530739</c:v>
                </c:pt>
                <c:pt idx="9375">
                  <c:v>53.333335866530739</c:v>
                </c:pt>
                <c:pt idx="9376">
                  <c:v>53.333335866530739</c:v>
                </c:pt>
                <c:pt idx="9377">
                  <c:v>60.000003625949198</c:v>
                </c:pt>
                <c:pt idx="9378">
                  <c:v>53.333335866530739</c:v>
                </c:pt>
                <c:pt idx="9379">
                  <c:v>53.333335866530739</c:v>
                </c:pt>
                <c:pt idx="9380">
                  <c:v>53.333335866530739</c:v>
                </c:pt>
                <c:pt idx="9381">
                  <c:v>53.333335866530739</c:v>
                </c:pt>
                <c:pt idx="9382">
                  <c:v>53.333335866530739</c:v>
                </c:pt>
                <c:pt idx="9383">
                  <c:v>60.000003625949198</c:v>
                </c:pt>
                <c:pt idx="9384">
                  <c:v>53.333335866530739</c:v>
                </c:pt>
                <c:pt idx="9385">
                  <c:v>53.333335866530739</c:v>
                </c:pt>
                <c:pt idx="9386">
                  <c:v>53.333335866530739</c:v>
                </c:pt>
                <c:pt idx="9387">
                  <c:v>53.333335866530739</c:v>
                </c:pt>
                <c:pt idx="9388">
                  <c:v>53.333335866530739</c:v>
                </c:pt>
                <c:pt idx="9389">
                  <c:v>53.333335866530739</c:v>
                </c:pt>
                <c:pt idx="9390">
                  <c:v>53.333335866530739</c:v>
                </c:pt>
                <c:pt idx="9391">
                  <c:v>53.333335866530739</c:v>
                </c:pt>
                <c:pt idx="9392">
                  <c:v>53.333335866530739</c:v>
                </c:pt>
                <c:pt idx="9393">
                  <c:v>53.333335866530739</c:v>
                </c:pt>
                <c:pt idx="9394">
                  <c:v>53.333335866530739</c:v>
                </c:pt>
                <c:pt idx="9395">
                  <c:v>53.333335866530739</c:v>
                </c:pt>
                <c:pt idx="9396">
                  <c:v>53.333335866530739</c:v>
                </c:pt>
                <c:pt idx="9397">
                  <c:v>53.333335866530739</c:v>
                </c:pt>
                <c:pt idx="9398">
                  <c:v>46.6666712115208</c:v>
                </c:pt>
                <c:pt idx="9399">
                  <c:v>53.333335866530739</c:v>
                </c:pt>
                <c:pt idx="9400">
                  <c:v>53.333335866530739</c:v>
                </c:pt>
                <c:pt idx="9401">
                  <c:v>53.333335866530739</c:v>
                </c:pt>
                <c:pt idx="9402">
                  <c:v>53.333335866530739</c:v>
                </c:pt>
                <c:pt idx="9403">
                  <c:v>46.6666712115208</c:v>
                </c:pt>
                <c:pt idx="9404">
                  <c:v>53.333335866530739</c:v>
                </c:pt>
                <c:pt idx="9405">
                  <c:v>53.333335866530739</c:v>
                </c:pt>
                <c:pt idx="9406">
                  <c:v>46.6666712115208</c:v>
                </c:pt>
                <c:pt idx="9407">
                  <c:v>53.333335866530739</c:v>
                </c:pt>
                <c:pt idx="9408">
                  <c:v>46.6666712115208</c:v>
                </c:pt>
                <c:pt idx="9409">
                  <c:v>53.333335866530739</c:v>
                </c:pt>
                <c:pt idx="9410">
                  <c:v>53.333335866530739</c:v>
                </c:pt>
                <c:pt idx="9411">
                  <c:v>53.333335866530739</c:v>
                </c:pt>
                <c:pt idx="9412">
                  <c:v>46.6666712115208</c:v>
                </c:pt>
                <c:pt idx="9413">
                  <c:v>53.333335866530739</c:v>
                </c:pt>
                <c:pt idx="9414">
                  <c:v>53.333335866530739</c:v>
                </c:pt>
                <c:pt idx="9415">
                  <c:v>53.333335866530739</c:v>
                </c:pt>
                <c:pt idx="9416">
                  <c:v>53.333335866530739</c:v>
                </c:pt>
                <c:pt idx="9417">
                  <c:v>53.333335866530739</c:v>
                </c:pt>
                <c:pt idx="9418">
                  <c:v>60.000003625949198</c:v>
                </c:pt>
                <c:pt idx="9419">
                  <c:v>53.333335866530739</c:v>
                </c:pt>
                <c:pt idx="9420">
                  <c:v>53.333335866530739</c:v>
                </c:pt>
                <c:pt idx="9421">
                  <c:v>53.333335866530739</c:v>
                </c:pt>
                <c:pt idx="9422">
                  <c:v>53.333335866530739</c:v>
                </c:pt>
                <c:pt idx="9423">
                  <c:v>53.333335866530739</c:v>
                </c:pt>
                <c:pt idx="9424">
                  <c:v>53.333335866530739</c:v>
                </c:pt>
                <c:pt idx="9425">
                  <c:v>53.333335866530739</c:v>
                </c:pt>
                <c:pt idx="9426">
                  <c:v>60.000003625949198</c:v>
                </c:pt>
                <c:pt idx="9427">
                  <c:v>66.666671385368005</c:v>
                </c:pt>
                <c:pt idx="9428">
                  <c:v>86.66667466362334</c:v>
                </c:pt>
                <c:pt idx="9429">
                  <c:v>166.66668156782802</c:v>
                </c:pt>
                <c:pt idx="9430">
                  <c:v>366.66641632715869</c:v>
                </c:pt>
                <c:pt idx="9431">
                  <c:v>600.00002384185802</c:v>
                </c:pt>
                <c:pt idx="9432">
                  <c:v>720.00026702880666</c:v>
                </c:pt>
                <c:pt idx="9433">
                  <c:v>780.00038862228678</c:v>
                </c:pt>
                <c:pt idx="9434">
                  <c:v>820.00046968460003</c:v>
                </c:pt>
                <c:pt idx="9435">
                  <c:v>846.66719039281338</c:v>
                </c:pt>
                <c:pt idx="9436">
                  <c:v>873.33391110102673</c:v>
                </c:pt>
                <c:pt idx="9437">
                  <c:v>913.33399216333999</c:v>
                </c:pt>
                <c:pt idx="9438">
                  <c:v>946.66739304860675</c:v>
                </c:pt>
                <c:pt idx="9439">
                  <c:v>966.66743357975997</c:v>
                </c:pt>
                <c:pt idx="9440">
                  <c:v>960.00075340270655</c:v>
                </c:pt>
                <c:pt idx="9441">
                  <c:v>966.66743357975997</c:v>
                </c:pt>
                <c:pt idx="9442">
                  <c:v>966.66743357975997</c:v>
                </c:pt>
                <c:pt idx="9443">
                  <c:v>960.00075340270655</c:v>
                </c:pt>
                <c:pt idx="9444">
                  <c:v>960.00075340270655</c:v>
                </c:pt>
                <c:pt idx="9445">
                  <c:v>946.66739304860675</c:v>
                </c:pt>
                <c:pt idx="9446">
                  <c:v>940.00071287155345</c:v>
                </c:pt>
                <c:pt idx="9447">
                  <c:v>933.33403269450002</c:v>
                </c:pt>
                <c:pt idx="9448">
                  <c:v>926.6673525174466</c:v>
                </c:pt>
                <c:pt idx="9449">
                  <c:v>913.33399216333999</c:v>
                </c:pt>
                <c:pt idx="9450">
                  <c:v>906.66731198628668</c:v>
                </c:pt>
                <c:pt idx="9451">
                  <c:v>900.00063180923325</c:v>
                </c:pt>
                <c:pt idx="9452">
                  <c:v>886.66727145512652</c:v>
                </c:pt>
                <c:pt idx="9453">
                  <c:v>886.66727145512652</c:v>
                </c:pt>
                <c:pt idx="9454">
                  <c:v>873.33391110102673</c:v>
                </c:pt>
                <c:pt idx="9455">
                  <c:v>860.00055074692</c:v>
                </c:pt>
                <c:pt idx="9456">
                  <c:v>860.00055074692</c:v>
                </c:pt>
                <c:pt idx="9457">
                  <c:v>846.66719039281338</c:v>
                </c:pt>
                <c:pt idx="9458">
                  <c:v>840.00051021575996</c:v>
                </c:pt>
                <c:pt idx="9459">
                  <c:v>833.33383003870665</c:v>
                </c:pt>
                <c:pt idx="9460">
                  <c:v>826.66714986165346</c:v>
                </c:pt>
                <c:pt idx="9461">
                  <c:v>813.33378950754661</c:v>
                </c:pt>
                <c:pt idx="9462">
                  <c:v>806.6671093304933</c:v>
                </c:pt>
                <c:pt idx="9463">
                  <c:v>800.00042915344</c:v>
                </c:pt>
                <c:pt idx="9464">
                  <c:v>786.66706879933997</c:v>
                </c:pt>
                <c:pt idx="9465">
                  <c:v>786.66706879933997</c:v>
                </c:pt>
                <c:pt idx="9466">
                  <c:v>773.33370844523336</c:v>
                </c:pt>
                <c:pt idx="9467">
                  <c:v>766.66702826818005</c:v>
                </c:pt>
                <c:pt idx="9468">
                  <c:v>760.00034809112674</c:v>
                </c:pt>
                <c:pt idx="9469">
                  <c:v>740.0003075599667</c:v>
                </c:pt>
                <c:pt idx="9470">
                  <c:v>733.33362738291328</c:v>
                </c:pt>
                <c:pt idx="9471">
                  <c:v>726.66694720585997</c:v>
                </c:pt>
                <c:pt idx="9472">
                  <c:v>713.33358685175335</c:v>
                </c:pt>
                <c:pt idx="9473">
                  <c:v>700.00022649765333</c:v>
                </c:pt>
                <c:pt idx="9474">
                  <c:v>686.6668661435466</c:v>
                </c:pt>
                <c:pt idx="9475">
                  <c:v>666.66682561238667</c:v>
                </c:pt>
                <c:pt idx="9476">
                  <c:v>653.33346525828063</c:v>
                </c:pt>
                <c:pt idx="9477">
                  <c:v>633.33342472712195</c:v>
                </c:pt>
                <c:pt idx="9478">
                  <c:v>606.66670401891065</c:v>
                </c:pt>
                <c:pt idx="9479">
                  <c:v>573.33330313364661</c:v>
                </c:pt>
                <c:pt idx="9480">
                  <c:v>546.66658242543531</c:v>
                </c:pt>
                <c:pt idx="9481">
                  <c:v>526.66654189427663</c:v>
                </c:pt>
                <c:pt idx="9482">
                  <c:v>519.99986171722401</c:v>
                </c:pt>
                <c:pt idx="9483">
                  <c:v>506.6665013631187</c:v>
                </c:pt>
                <c:pt idx="9484">
                  <c:v>493.33314100901265</c:v>
                </c:pt>
                <c:pt idx="9485">
                  <c:v>479.99978065490734</c:v>
                </c:pt>
                <c:pt idx="9486">
                  <c:v>459.99974012374867</c:v>
                </c:pt>
                <c:pt idx="9487">
                  <c:v>453.33305994669598</c:v>
                </c:pt>
                <c:pt idx="9488">
                  <c:v>439.99969959259067</c:v>
                </c:pt>
                <c:pt idx="9489">
                  <c:v>426.66633923848468</c:v>
                </c:pt>
                <c:pt idx="9490">
                  <c:v>413.33300371964805</c:v>
                </c:pt>
                <c:pt idx="9491">
                  <c:v>406.6663483778633</c:v>
                </c:pt>
                <c:pt idx="9492">
                  <c:v>399.99969303607929</c:v>
                </c:pt>
                <c:pt idx="9493">
                  <c:v>386.66638235251133</c:v>
                </c:pt>
                <c:pt idx="9494">
                  <c:v>373.33307166894264</c:v>
                </c:pt>
                <c:pt idx="9495">
                  <c:v>359.99976098537468</c:v>
                </c:pt>
                <c:pt idx="9496">
                  <c:v>359.99976098537468</c:v>
                </c:pt>
                <c:pt idx="9497">
                  <c:v>346.66645030180604</c:v>
                </c:pt>
                <c:pt idx="9498">
                  <c:v>333.33313961823802</c:v>
                </c:pt>
                <c:pt idx="9499">
                  <c:v>333.33313961823802</c:v>
                </c:pt>
                <c:pt idx="9500">
                  <c:v>319.99982893466938</c:v>
                </c:pt>
                <c:pt idx="9501">
                  <c:v>313.33317359288532</c:v>
                </c:pt>
                <c:pt idx="9502">
                  <c:v>306.66651825110131</c:v>
                </c:pt>
                <c:pt idx="9503">
                  <c:v>306.66651825110131</c:v>
                </c:pt>
                <c:pt idx="9504">
                  <c:v>299.9998629093173</c:v>
                </c:pt>
                <c:pt idx="9505">
                  <c:v>293.33320756753267</c:v>
                </c:pt>
                <c:pt idx="9506">
                  <c:v>286.66655222574866</c:v>
                </c:pt>
                <c:pt idx="9507">
                  <c:v>279.99989688396465</c:v>
                </c:pt>
                <c:pt idx="9508">
                  <c:v>279.99989688396465</c:v>
                </c:pt>
                <c:pt idx="9509">
                  <c:v>266.66658620039595</c:v>
                </c:pt>
                <c:pt idx="9510">
                  <c:v>266.66658620039595</c:v>
                </c:pt>
                <c:pt idx="9511">
                  <c:v>266.66658620039595</c:v>
                </c:pt>
                <c:pt idx="9512">
                  <c:v>259.999930858612</c:v>
                </c:pt>
                <c:pt idx="9513">
                  <c:v>253.333275516828</c:v>
                </c:pt>
                <c:pt idx="9514">
                  <c:v>246.66662017504402</c:v>
                </c:pt>
                <c:pt idx="9515">
                  <c:v>246.66662017504402</c:v>
                </c:pt>
                <c:pt idx="9516">
                  <c:v>239.99996483325933</c:v>
                </c:pt>
                <c:pt idx="9517">
                  <c:v>239.99996483325933</c:v>
                </c:pt>
                <c:pt idx="9518">
                  <c:v>226.66665414969137</c:v>
                </c:pt>
                <c:pt idx="9519">
                  <c:v>233.33330949147532</c:v>
                </c:pt>
                <c:pt idx="9520">
                  <c:v>219.99999880790736</c:v>
                </c:pt>
                <c:pt idx="9521">
                  <c:v>226.66665414969137</c:v>
                </c:pt>
                <c:pt idx="9522">
                  <c:v>213.33334346612267</c:v>
                </c:pt>
                <c:pt idx="9523">
                  <c:v>213.33334346612267</c:v>
                </c:pt>
                <c:pt idx="9524">
                  <c:v>213.33334346612267</c:v>
                </c:pt>
                <c:pt idx="9525">
                  <c:v>206.66668812433866</c:v>
                </c:pt>
                <c:pt idx="9526">
                  <c:v>206.66668812433866</c:v>
                </c:pt>
                <c:pt idx="9527">
                  <c:v>206.66668812433866</c:v>
                </c:pt>
                <c:pt idx="9528">
                  <c:v>193.333352605502</c:v>
                </c:pt>
                <c:pt idx="9529">
                  <c:v>200.00002036492</c:v>
                </c:pt>
                <c:pt idx="9530">
                  <c:v>193.333352605502</c:v>
                </c:pt>
                <c:pt idx="9531">
                  <c:v>193.333352605502</c:v>
                </c:pt>
                <c:pt idx="9532">
                  <c:v>193.333352605502</c:v>
                </c:pt>
                <c:pt idx="9533">
                  <c:v>186.66668484608331</c:v>
                </c:pt>
                <c:pt idx="9534">
                  <c:v>186.66668484608331</c:v>
                </c:pt>
                <c:pt idx="9535">
                  <c:v>186.66668484608331</c:v>
                </c:pt>
                <c:pt idx="9536">
                  <c:v>186.66668484608331</c:v>
                </c:pt>
                <c:pt idx="9537">
                  <c:v>186.66668484608331</c:v>
                </c:pt>
                <c:pt idx="9538">
                  <c:v>186.66668484608331</c:v>
                </c:pt>
                <c:pt idx="9539">
                  <c:v>180.00001708666468</c:v>
                </c:pt>
                <c:pt idx="9540">
                  <c:v>180.00001708666468</c:v>
                </c:pt>
                <c:pt idx="9541">
                  <c:v>180.00001708666468</c:v>
                </c:pt>
                <c:pt idx="9542">
                  <c:v>180.00001708666468</c:v>
                </c:pt>
                <c:pt idx="9543">
                  <c:v>180.00001708666468</c:v>
                </c:pt>
                <c:pt idx="9544">
                  <c:v>173.33334932724668</c:v>
                </c:pt>
                <c:pt idx="9545">
                  <c:v>173.33334932724668</c:v>
                </c:pt>
                <c:pt idx="9546">
                  <c:v>173.33334932724668</c:v>
                </c:pt>
                <c:pt idx="9547">
                  <c:v>173.33334932724668</c:v>
                </c:pt>
                <c:pt idx="9548">
                  <c:v>173.33334932724668</c:v>
                </c:pt>
                <c:pt idx="9549">
                  <c:v>166.66668156782802</c:v>
                </c:pt>
                <c:pt idx="9550">
                  <c:v>173.33334932724668</c:v>
                </c:pt>
                <c:pt idx="9551">
                  <c:v>166.66668156782802</c:v>
                </c:pt>
                <c:pt idx="9552">
                  <c:v>166.66668156782802</c:v>
                </c:pt>
                <c:pt idx="9553">
                  <c:v>160.00001380840931</c:v>
                </c:pt>
                <c:pt idx="9554">
                  <c:v>166.66668156782802</c:v>
                </c:pt>
                <c:pt idx="9555">
                  <c:v>166.66668156782802</c:v>
                </c:pt>
                <c:pt idx="9556">
                  <c:v>160.00001380840931</c:v>
                </c:pt>
                <c:pt idx="9557">
                  <c:v>160.00001380840931</c:v>
                </c:pt>
                <c:pt idx="9558">
                  <c:v>160.00001380840931</c:v>
                </c:pt>
                <c:pt idx="9559">
                  <c:v>160.00001380840931</c:v>
                </c:pt>
                <c:pt idx="9560">
                  <c:v>153.33334604899068</c:v>
                </c:pt>
                <c:pt idx="9561">
                  <c:v>160.00001380840931</c:v>
                </c:pt>
                <c:pt idx="9562">
                  <c:v>153.33334604899068</c:v>
                </c:pt>
                <c:pt idx="9563">
                  <c:v>153.33334604899068</c:v>
                </c:pt>
                <c:pt idx="9564">
                  <c:v>153.33334604899068</c:v>
                </c:pt>
                <c:pt idx="9565">
                  <c:v>153.33334604899068</c:v>
                </c:pt>
                <c:pt idx="9566">
                  <c:v>153.33334604899068</c:v>
                </c:pt>
                <c:pt idx="9567">
                  <c:v>146.66667828957267</c:v>
                </c:pt>
                <c:pt idx="9568">
                  <c:v>153.33334604899068</c:v>
                </c:pt>
                <c:pt idx="9569">
                  <c:v>146.66667828957267</c:v>
                </c:pt>
                <c:pt idx="9570">
                  <c:v>146.66667828957267</c:v>
                </c:pt>
                <c:pt idx="9571">
                  <c:v>146.66667828957267</c:v>
                </c:pt>
                <c:pt idx="9572">
                  <c:v>146.66667828957267</c:v>
                </c:pt>
                <c:pt idx="9573">
                  <c:v>146.66667828957267</c:v>
                </c:pt>
                <c:pt idx="9574">
                  <c:v>140.00001053015401</c:v>
                </c:pt>
                <c:pt idx="9575">
                  <c:v>140.00001053015401</c:v>
                </c:pt>
                <c:pt idx="9576">
                  <c:v>140.00001053015401</c:v>
                </c:pt>
                <c:pt idx="9577">
                  <c:v>140.00001053015401</c:v>
                </c:pt>
                <c:pt idx="9578">
                  <c:v>140.00001053015401</c:v>
                </c:pt>
                <c:pt idx="9579">
                  <c:v>140.00001053015401</c:v>
                </c:pt>
                <c:pt idx="9580">
                  <c:v>133.33334277073533</c:v>
                </c:pt>
                <c:pt idx="9581">
                  <c:v>133.33334277073533</c:v>
                </c:pt>
                <c:pt idx="9582">
                  <c:v>140.00001053015401</c:v>
                </c:pt>
                <c:pt idx="9583">
                  <c:v>133.33334277073533</c:v>
                </c:pt>
                <c:pt idx="9584">
                  <c:v>133.33334277073533</c:v>
                </c:pt>
                <c:pt idx="9585">
                  <c:v>126.66667501131664</c:v>
                </c:pt>
                <c:pt idx="9586">
                  <c:v>133.33334277073533</c:v>
                </c:pt>
                <c:pt idx="9587">
                  <c:v>133.33334277073533</c:v>
                </c:pt>
                <c:pt idx="9588">
                  <c:v>126.66667501131664</c:v>
                </c:pt>
                <c:pt idx="9589">
                  <c:v>126.66667501131664</c:v>
                </c:pt>
                <c:pt idx="9590">
                  <c:v>133.33334277073533</c:v>
                </c:pt>
                <c:pt idx="9591">
                  <c:v>126.66667501131664</c:v>
                </c:pt>
                <c:pt idx="9592">
                  <c:v>133.33334277073533</c:v>
                </c:pt>
                <c:pt idx="9593">
                  <c:v>126.66667501131664</c:v>
                </c:pt>
                <c:pt idx="9594">
                  <c:v>140.00001053015401</c:v>
                </c:pt>
                <c:pt idx="9595">
                  <c:v>133.33334277073533</c:v>
                </c:pt>
                <c:pt idx="9596">
                  <c:v>133.33334277073533</c:v>
                </c:pt>
                <c:pt idx="9597">
                  <c:v>140.00001053015401</c:v>
                </c:pt>
                <c:pt idx="9598">
                  <c:v>140.00001053015401</c:v>
                </c:pt>
                <c:pt idx="9599">
                  <c:v>140.00001053015401</c:v>
                </c:pt>
                <c:pt idx="9600">
                  <c:v>146.66667828957267</c:v>
                </c:pt>
                <c:pt idx="9601">
                  <c:v>140.00001053015401</c:v>
                </c:pt>
                <c:pt idx="9602">
                  <c:v>146.66667828957267</c:v>
                </c:pt>
                <c:pt idx="9603">
                  <c:v>146.66667828957267</c:v>
                </c:pt>
                <c:pt idx="9604">
                  <c:v>146.66667828957267</c:v>
                </c:pt>
                <c:pt idx="9605">
                  <c:v>153.33334604899068</c:v>
                </c:pt>
                <c:pt idx="9606">
                  <c:v>146.66667828957267</c:v>
                </c:pt>
                <c:pt idx="9607">
                  <c:v>153.33334604899068</c:v>
                </c:pt>
                <c:pt idx="9608">
                  <c:v>160.00001380840931</c:v>
                </c:pt>
                <c:pt idx="9609">
                  <c:v>153.33334604899068</c:v>
                </c:pt>
                <c:pt idx="9610">
                  <c:v>153.33334604899068</c:v>
                </c:pt>
                <c:pt idx="9611">
                  <c:v>153.33334604899068</c:v>
                </c:pt>
                <c:pt idx="9612">
                  <c:v>146.66667828957267</c:v>
                </c:pt>
                <c:pt idx="9613">
                  <c:v>153.33334604899068</c:v>
                </c:pt>
                <c:pt idx="9614">
                  <c:v>153.33334604899068</c:v>
                </c:pt>
                <c:pt idx="9615">
                  <c:v>146.66667828957267</c:v>
                </c:pt>
                <c:pt idx="9616">
                  <c:v>146.66667828957267</c:v>
                </c:pt>
                <c:pt idx="9617">
                  <c:v>146.66667828957267</c:v>
                </c:pt>
                <c:pt idx="9618">
                  <c:v>146.66667828957267</c:v>
                </c:pt>
                <c:pt idx="9619">
                  <c:v>146.66667828957267</c:v>
                </c:pt>
                <c:pt idx="9620">
                  <c:v>146.66667828957267</c:v>
                </c:pt>
                <c:pt idx="9621">
                  <c:v>140.00001053015401</c:v>
                </c:pt>
                <c:pt idx="9622">
                  <c:v>140.00001053015401</c:v>
                </c:pt>
                <c:pt idx="9623">
                  <c:v>140.00001053015401</c:v>
                </c:pt>
                <c:pt idx="9624">
                  <c:v>140.00001053015401</c:v>
                </c:pt>
                <c:pt idx="9625">
                  <c:v>140.00001053015401</c:v>
                </c:pt>
                <c:pt idx="9626">
                  <c:v>133.33334277073533</c:v>
                </c:pt>
                <c:pt idx="9627">
                  <c:v>140.00001053015401</c:v>
                </c:pt>
                <c:pt idx="9628">
                  <c:v>146.66667828957267</c:v>
                </c:pt>
                <c:pt idx="9629">
                  <c:v>153.33334604899068</c:v>
                </c:pt>
                <c:pt idx="9630">
                  <c:v>173.33334932724668</c:v>
                </c:pt>
                <c:pt idx="9631">
                  <c:v>180.00001708666468</c:v>
                </c:pt>
                <c:pt idx="9632">
                  <c:v>186.66668484608331</c:v>
                </c:pt>
                <c:pt idx="9633">
                  <c:v>193.333352605502</c:v>
                </c:pt>
                <c:pt idx="9634">
                  <c:v>193.333352605502</c:v>
                </c:pt>
                <c:pt idx="9635">
                  <c:v>200.00002036492</c:v>
                </c:pt>
                <c:pt idx="9636">
                  <c:v>200.00002036492</c:v>
                </c:pt>
                <c:pt idx="9637">
                  <c:v>200.00002036492</c:v>
                </c:pt>
                <c:pt idx="9638">
                  <c:v>206.66668812433866</c:v>
                </c:pt>
                <c:pt idx="9639">
                  <c:v>200.00002036492</c:v>
                </c:pt>
                <c:pt idx="9640">
                  <c:v>200.00002036492</c:v>
                </c:pt>
                <c:pt idx="9641">
                  <c:v>200.00002036492</c:v>
                </c:pt>
                <c:pt idx="9642">
                  <c:v>206.66668812433866</c:v>
                </c:pt>
                <c:pt idx="9643">
                  <c:v>200.00002036492</c:v>
                </c:pt>
                <c:pt idx="9644">
                  <c:v>200.00002036492</c:v>
                </c:pt>
                <c:pt idx="9645">
                  <c:v>200.00002036492</c:v>
                </c:pt>
                <c:pt idx="9646">
                  <c:v>193.333352605502</c:v>
                </c:pt>
                <c:pt idx="9647">
                  <c:v>200.00002036492</c:v>
                </c:pt>
                <c:pt idx="9648">
                  <c:v>193.333352605502</c:v>
                </c:pt>
                <c:pt idx="9649">
                  <c:v>200.00002036492</c:v>
                </c:pt>
                <c:pt idx="9650">
                  <c:v>193.333352605502</c:v>
                </c:pt>
                <c:pt idx="9651">
                  <c:v>186.66668484608331</c:v>
                </c:pt>
                <c:pt idx="9652">
                  <c:v>193.333352605502</c:v>
                </c:pt>
                <c:pt idx="9653">
                  <c:v>186.66668484608331</c:v>
                </c:pt>
                <c:pt idx="9654">
                  <c:v>186.66668484608331</c:v>
                </c:pt>
                <c:pt idx="9655">
                  <c:v>186.66668484608331</c:v>
                </c:pt>
                <c:pt idx="9656">
                  <c:v>186.66668484608331</c:v>
                </c:pt>
                <c:pt idx="9657">
                  <c:v>180.00001708666468</c:v>
                </c:pt>
                <c:pt idx="9658">
                  <c:v>180.00001708666468</c:v>
                </c:pt>
                <c:pt idx="9659">
                  <c:v>180.00001708666468</c:v>
                </c:pt>
                <c:pt idx="9660">
                  <c:v>180.00001708666468</c:v>
                </c:pt>
                <c:pt idx="9661">
                  <c:v>173.33334932724668</c:v>
                </c:pt>
                <c:pt idx="9662">
                  <c:v>173.33334932724668</c:v>
                </c:pt>
                <c:pt idx="9663">
                  <c:v>173.33334932724668</c:v>
                </c:pt>
                <c:pt idx="9664">
                  <c:v>166.66668156782802</c:v>
                </c:pt>
                <c:pt idx="9665">
                  <c:v>173.33334932724668</c:v>
                </c:pt>
                <c:pt idx="9666">
                  <c:v>166.66668156782802</c:v>
                </c:pt>
                <c:pt idx="9667">
                  <c:v>166.66668156782802</c:v>
                </c:pt>
                <c:pt idx="9668">
                  <c:v>160.00001380840931</c:v>
                </c:pt>
                <c:pt idx="9669">
                  <c:v>166.66668156782802</c:v>
                </c:pt>
                <c:pt idx="9670">
                  <c:v>160.00001380840931</c:v>
                </c:pt>
                <c:pt idx="9671">
                  <c:v>160.00001380840931</c:v>
                </c:pt>
                <c:pt idx="9672">
                  <c:v>153.33334604899068</c:v>
                </c:pt>
                <c:pt idx="9673">
                  <c:v>160.00001380840931</c:v>
                </c:pt>
                <c:pt idx="9674">
                  <c:v>153.33334604899068</c:v>
                </c:pt>
                <c:pt idx="9675">
                  <c:v>153.33334604899068</c:v>
                </c:pt>
                <c:pt idx="9676">
                  <c:v>146.66667828957267</c:v>
                </c:pt>
                <c:pt idx="9677">
                  <c:v>146.66667828957267</c:v>
                </c:pt>
                <c:pt idx="9678">
                  <c:v>153.33334604899068</c:v>
                </c:pt>
                <c:pt idx="9679">
                  <c:v>140.00001053015401</c:v>
                </c:pt>
                <c:pt idx="9680">
                  <c:v>146.66667828957267</c:v>
                </c:pt>
                <c:pt idx="9681">
                  <c:v>140.00001053015401</c:v>
                </c:pt>
                <c:pt idx="9682">
                  <c:v>146.66667828957267</c:v>
                </c:pt>
                <c:pt idx="9683">
                  <c:v>133.33334277073533</c:v>
                </c:pt>
                <c:pt idx="9684">
                  <c:v>140.00001053015401</c:v>
                </c:pt>
                <c:pt idx="9685">
                  <c:v>133.33334277073533</c:v>
                </c:pt>
                <c:pt idx="9686">
                  <c:v>140.00001053015401</c:v>
                </c:pt>
                <c:pt idx="9687">
                  <c:v>133.33334277073533</c:v>
                </c:pt>
                <c:pt idx="9688">
                  <c:v>126.66667501131664</c:v>
                </c:pt>
                <c:pt idx="9689">
                  <c:v>133.33334277073533</c:v>
                </c:pt>
                <c:pt idx="9690">
                  <c:v>126.66667501131664</c:v>
                </c:pt>
                <c:pt idx="9691">
                  <c:v>126.66667501131664</c:v>
                </c:pt>
                <c:pt idx="9692">
                  <c:v>126.66667501131664</c:v>
                </c:pt>
                <c:pt idx="9693">
                  <c:v>120.00000725189867</c:v>
                </c:pt>
                <c:pt idx="9694">
                  <c:v>126.66667501131664</c:v>
                </c:pt>
                <c:pt idx="9695">
                  <c:v>120.00000725189867</c:v>
                </c:pt>
                <c:pt idx="9696">
                  <c:v>120.00000725189867</c:v>
                </c:pt>
                <c:pt idx="9697">
                  <c:v>120.00000725189867</c:v>
                </c:pt>
                <c:pt idx="9698">
                  <c:v>113.33333949248001</c:v>
                </c:pt>
                <c:pt idx="9699">
                  <c:v>120.00000725189867</c:v>
                </c:pt>
                <c:pt idx="9700">
                  <c:v>113.33333949248001</c:v>
                </c:pt>
                <c:pt idx="9701">
                  <c:v>113.33333949248001</c:v>
                </c:pt>
                <c:pt idx="9702">
                  <c:v>113.33333949248001</c:v>
                </c:pt>
                <c:pt idx="9703">
                  <c:v>106.66667173306134</c:v>
                </c:pt>
                <c:pt idx="9704">
                  <c:v>113.33333949248001</c:v>
                </c:pt>
                <c:pt idx="9705">
                  <c:v>106.66667173306134</c:v>
                </c:pt>
                <c:pt idx="9706">
                  <c:v>106.66667173306134</c:v>
                </c:pt>
                <c:pt idx="9707">
                  <c:v>106.66667173306134</c:v>
                </c:pt>
                <c:pt idx="9708">
                  <c:v>106.66667173306134</c:v>
                </c:pt>
                <c:pt idx="9709">
                  <c:v>106.66667173306134</c:v>
                </c:pt>
                <c:pt idx="9710">
                  <c:v>106.66667173306134</c:v>
                </c:pt>
                <c:pt idx="9711">
                  <c:v>100.00001018246</c:v>
                </c:pt>
                <c:pt idx="9712">
                  <c:v>100.00001018246</c:v>
                </c:pt>
                <c:pt idx="9713">
                  <c:v>100.00001018246</c:v>
                </c:pt>
                <c:pt idx="9714">
                  <c:v>100.00001018246</c:v>
                </c:pt>
                <c:pt idx="9715">
                  <c:v>100.00001018246</c:v>
                </c:pt>
                <c:pt idx="9716">
                  <c:v>100.00001018246</c:v>
                </c:pt>
                <c:pt idx="9717">
                  <c:v>93.333342423041344</c:v>
                </c:pt>
                <c:pt idx="9718">
                  <c:v>93.333342423041344</c:v>
                </c:pt>
                <c:pt idx="9719">
                  <c:v>93.333342423041344</c:v>
                </c:pt>
                <c:pt idx="9720">
                  <c:v>100.00001018246</c:v>
                </c:pt>
                <c:pt idx="9721">
                  <c:v>93.333342423041344</c:v>
                </c:pt>
                <c:pt idx="9722">
                  <c:v>86.66667466362334</c:v>
                </c:pt>
                <c:pt idx="9723">
                  <c:v>93.333342423041344</c:v>
                </c:pt>
                <c:pt idx="9724">
                  <c:v>93.333342423041344</c:v>
                </c:pt>
                <c:pt idx="9725">
                  <c:v>93.333342423041344</c:v>
                </c:pt>
                <c:pt idx="9726">
                  <c:v>86.66667466362334</c:v>
                </c:pt>
                <c:pt idx="9727">
                  <c:v>86.66667466362334</c:v>
                </c:pt>
                <c:pt idx="9728">
                  <c:v>93.333342423041344</c:v>
                </c:pt>
                <c:pt idx="9729">
                  <c:v>86.66667466362334</c:v>
                </c:pt>
                <c:pt idx="9730">
                  <c:v>86.66667466362334</c:v>
                </c:pt>
                <c:pt idx="9731">
                  <c:v>86.66667466362334</c:v>
                </c:pt>
                <c:pt idx="9732">
                  <c:v>93.333342423041344</c:v>
                </c:pt>
                <c:pt idx="9733">
                  <c:v>86.66667466362334</c:v>
                </c:pt>
                <c:pt idx="9734">
                  <c:v>86.66667466362334</c:v>
                </c:pt>
                <c:pt idx="9735">
                  <c:v>86.66667466362334</c:v>
                </c:pt>
                <c:pt idx="9736">
                  <c:v>80.000006904204653</c:v>
                </c:pt>
                <c:pt idx="9737">
                  <c:v>86.66667466362334</c:v>
                </c:pt>
                <c:pt idx="9738">
                  <c:v>86.66667466362334</c:v>
                </c:pt>
                <c:pt idx="9739">
                  <c:v>86.66667466362334</c:v>
                </c:pt>
                <c:pt idx="9740">
                  <c:v>80.000006904204653</c:v>
                </c:pt>
                <c:pt idx="9741">
                  <c:v>86.66667466362334</c:v>
                </c:pt>
                <c:pt idx="9742">
                  <c:v>86.66667466362334</c:v>
                </c:pt>
                <c:pt idx="9743">
                  <c:v>80.000006904204653</c:v>
                </c:pt>
                <c:pt idx="9744">
                  <c:v>86.66667466362334</c:v>
                </c:pt>
                <c:pt idx="9745">
                  <c:v>80.000006904204653</c:v>
                </c:pt>
                <c:pt idx="9746">
                  <c:v>80.000006904204653</c:v>
                </c:pt>
                <c:pt idx="9747">
                  <c:v>80.000006904204653</c:v>
                </c:pt>
                <c:pt idx="9748">
                  <c:v>86.66667466362334</c:v>
                </c:pt>
                <c:pt idx="9749">
                  <c:v>80.000006904204653</c:v>
                </c:pt>
                <c:pt idx="9750">
                  <c:v>80.000006904204653</c:v>
                </c:pt>
                <c:pt idx="9751">
                  <c:v>80.000006904204653</c:v>
                </c:pt>
                <c:pt idx="9752">
                  <c:v>80.000006904204653</c:v>
                </c:pt>
                <c:pt idx="9753">
                  <c:v>80.000006904204653</c:v>
                </c:pt>
                <c:pt idx="9754">
                  <c:v>80.000006904204653</c:v>
                </c:pt>
                <c:pt idx="9755">
                  <c:v>73.333339144785995</c:v>
                </c:pt>
                <c:pt idx="9756">
                  <c:v>80.000006904204653</c:v>
                </c:pt>
                <c:pt idx="9757">
                  <c:v>80.000006904204653</c:v>
                </c:pt>
                <c:pt idx="9758">
                  <c:v>73.333339144785995</c:v>
                </c:pt>
                <c:pt idx="9759">
                  <c:v>80.000006904204653</c:v>
                </c:pt>
                <c:pt idx="9760">
                  <c:v>73.333339144785995</c:v>
                </c:pt>
                <c:pt idx="9761">
                  <c:v>73.333339144785995</c:v>
                </c:pt>
                <c:pt idx="9762">
                  <c:v>80.000006904204653</c:v>
                </c:pt>
                <c:pt idx="9763">
                  <c:v>73.333339144785995</c:v>
                </c:pt>
                <c:pt idx="9764">
                  <c:v>73.333339144785995</c:v>
                </c:pt>
                <c:pt idx="9765">
                  <c:v>73.333339144785995</c:v>
                </c:pt>
                <c:pt idx="9766">
                  <c:v>73.333339144785995</c:v>
                </c:pt>
                <c:pt idx="9767">
                  <c:v>73.333339144785995</c:v>
                </c:pt>
                <c:pt idx="9768">
                  <c:v>73.333339144785995</c:v>
                </c:pt>
                <c:pt idx="9769">
                  <c:v>73.333339144785995</c:v>
                </c:pt>
                <c:pt idx="9770">
                  <c:v>73.333339144785995</c:v>
                </c:pt>
                <c:pt idx="9771">
                  <c:v>73.333339144785995</c:v>
                </c:pt>
                <c:pt idx="9772">
                  <c:v>66.666671385368005</c:v>
                </c:pt>
                <c:pt idx="9773">
                  <c:v>73.333339144785995</c:v>
                </c:pt>
                <c:pt idx="9774">
                  <c:v>73.333339144785995</c:v>
                </c:pt>
                <c:pt idx="9775">
                  <c:v>66.666671385368005</c:v>
                </c:pt>
                <c:pt idx="9776">
                  <c:v>73.333339144785995</c:v>
                </c:pt>
                <c:pt idx="9777">
                  <c:v>66.666671385368005</c:v>
                </c:pt>
                <c:pt idx="9778">
                  <c:v>73.333339144785995</c:v>
                </c:pt>
                <c:pt idx="9779">
                  <c:v>66.666671385368005</c:v>
                </c:pt>
                <c:pt idx="9780">
                  <c:v>73.333339144785995</c:v>
                </c:pt>
                <c:pt idx="9781">
                  <c:v>66.666671385368005</c:v>
                </c:pt>
                <c:pt idx="9782">
                  <c:v>66.666671385368005</c:v>
                </c:pt>
                <c:pt idx="9783">
                  <c:v>73.333339144785995</c:v>
                </c:pt>
                <c:pt idx="9784">
                  <c:v>66.666671385368005</c:v>
                </c:pt>
                <c:pt idx="9785">
                  <c:v>66.666671385368005</c:v>
                </c:pt>
                <c:pt idx="9786">
                  <c:v>66.666671385368005</c:v>
                </c:pt>
                <c:pt idx="9787">
                  <c:v>66.666671385368005</c:v>
                </c:pt>
                <c:pt idx="9788">
                  <c:v>73.333339144785995</c:v>
                </c:pt>
                <c:pt idx="9789">
                  <c:v>66.666671385368005</c:v>
                </c:pt>
                <c:pt idx="9790">
                  <c:v>66.666671385368005</c:v>
                </c:pt>
                <c:pt idx="9791">
                  <c:v>66.666671385368005</c:v>
                </c:pt>
                <c:pt idx="9792">
                  <c:v>66.666671385368005</c:v>
                </c:pt>
                <c:pt idx="9793">
                  <c:v>66.666671385368005</c:v>
                </c:pt>
                <c:pt idx="9794">
                  <c:v>60.000003625949198</c:v>
                </c:pt>
                <c:pt idx="9795">
                  <c:v>66.666671385368005</c:v>
                </c:pt>
                <c:pt idx="9796">
                  <c:v>66.666671385368005</c:v>
                </c:pt>
                <c:pt idx="9797">
                  <c:v>66.666671385368005</c:v>
                </c:pt>
                <c:pt idx="9798">
                  <c:v>66.666671385368005</c:v>
                </c:pt>
                <c:pt idx="9799">
                  <c:v>60.000003625949198</c:v>
                </c:pt>
                <c:pt idx="9800">
                  <c:v>66.666671385368005</c:v>
                </c:pt>
                <c:pt idx="9801">
                  <c:v>60.000003625949198</c:v>
                </c:pt>
                <c:pt idx="9802">
                  <c:v>66.666671385368005</c:v>
                </c:pt>
                <c:pt idx="9803">
                  <c:v>60.000003625949198</c:v>
                </c:pt>
                <c:pt idx="9804">
                  <c:v>66.666671385368005</c:v>
                </c:pt>
                <c:pt idx="9805">
                  <c:v>60.000003625949198</c:v>
                </c:pt>
                <c:pt idx="9806">
                  <c:v>60.000003625949198</c:v>
                </c:pt>
                <c:pt idx="9807">
                  <c:v>66.666671385368005</c:v>
                </c:pt>
                <c:pt idx="9808">
                  <c:v>60.000003625949198</c:v>
                </c:pt>
                <c:pt idx="9809">
                  <c:v>60.000003625949198</c:v>
                </c:pt>
                <c:pt idx="9810">
                  <c:v>60.000003625949198</c:v>
                </c:pt>
                <c:pt idx="9811">
                  <c:v>60.000003625949198</c:v>
                </c:pt>
                <c:pt idx="9812">
                  <c:v>66.666671385368005</c:v>
                </c:pt>
                <c:pt idx="9813">
                  <c:v>60.000003625949198</c:v>
                </c:pt>
                <c:pt idx="9814">
                  <c:v>60.000003625949198</c:v>
                </c:pt>
                <c:pt idx="9815">
                  <c:v>53.333335866530739</c:v>
                </c:pt>
                <c:pt idx="9816">
                  <c:v>60.000003625949198</c:v>
                </c:pt>
                <c:pt idx="9817">
                  <c:v>60.000003625949198</c:v>
                </c:pt>
                <c:pt idx="9818">
                  <c:v>60.000003625949198</c:v>
                </c:pt>
                <c:pt idx="9819">
                  <c:v>60.000003625949198</c:v>
                </c:pt>
                <c:pt idx="9820">
                  <c:v>53.333335866530739</c:v>
                </c:pt>
                <c:pt idx="9821">
                  <c:v>60.000003625949198</c:v>
                </c:pt>
                <c:pt idx="9822">
                  <c:v>60.000003625949198</c:v>
                </c:pt>
                <c:pt idx="9823">
                  <c:v>53.333335866530739</c:v>
                </c:pt>
                <c:pt idx="9824">
                  <c:v>60.000003625949198</c:v>
                </c:pt>
                <c:pt idx="9825">
                  <c:v>60.000003625949198</c:v>
                </c:pt>
                <c:pt idx="9826">
                  <c:v>53.333335866530739</c:v>
                </c:pt>
                <c:pt idx="9827">
                  <c:v>60.000003625949198</c:v>
                </c:pt>
                <c:pt idx="9828">
                  <c:v>53.333335866530739</c:v>
                </c:pt>
                <c:pt idx="9829">
                  <c:v>53.333335866530739</c:v>
                </c:pt>
                <c:pt idx="9830">
                  <c:v>60.000003625949198</c:v>
                </c:pt>
                <c:pt idx="9831">
                  <c:v>53.333335866530739</c:v>
                </c:pt>
                <c:pt idx="9832">
                  <c:v>53.333335866530739</c:v>
                </c:pt>
                <c:pt idx="9833">
                  <c:v>60.000003625949198</c:v>
                </c:pt>
                <c:pt idx="9834">
                  <c:v>53.333335866530739</c:v>
                </c:pt>
                <c:pt idx="9835">
                  <c:v>53.333335866530739</c:v>
                </c:pt>
                <c:pt idx="9836">
                  <c:v>53.333335866530739</c:v>
                </c:pt>
                <c:pt idx="9837">
                  <c:v>53.333335866530739</c:v>
                </c:pt>
                <c:pt idx="9838">
                  <c:v>60.000003625949198</c:v>
                </c:pt>
                <c:pt idx="9839">
                  <c:v>53.333335866530739</c:v>
                </c:pt>
                <c:pt idx="9840">
                  <c:v>53.333335866530739</c:v>
                </c:pt>
                <c:pt idx="9841">
                  <c:v>53.333335866530739</c:v>
                </c:pt>
                <c:pt idx="9842">
                  <c:v>53.333335866530739</c:v>
                </c:pt>
                <c:pt idx="9843">
                  <c:v>53.333335866530739</c:v>
                </c:pt>
                <c:pt idx="9844">
                  <c:v>53.333335866530739</c:v>
                </c:pt>
                <c:pt idx="9845">
                  <c:v>53.333335866530739</c:v>
                </c:pt>
                <c:pt idx="9846">
                  <c:v>53.333335866530739</c:v>
                </c:pt>
                <c:pt idx="9847">
                  <c:v>53.333335866530739</c:v>
                </c:pt>
                <c:pt idx="9848">
                  <c:v>53.333335866530739</c:v>
                </c:pt>
                <c:pt idx="9849">
                  <c:v>53.333335866530739</c:v>
                </c:pt>
                <c:pt idx="9850">
                  <c:v>53.333335866530739</c:v>
                </c:pt>
                <c:pt idx="9851">
                  <c:v>46.6666712115208</c:v>
                </c:pt>
                <c:pt idx="9852">
                  <c:v>53.333335866530739</c:v>
                </c:pt>
                <c:pt idx="9853">
                  <c:v>53.333335866530739</c:v>
                </c:pt>
                <c:pt idx="9854">
                  <c:v>53.333335866530739</c:v>
                </c:pt>
                <c:pt idx="9855">
                  <c:v>46.6666712115208</c:v>
                </c:pt>
                <c:pt idx="9856">
                  <c:v>53.333335866530739</c:v>
                </c:pt>
                <c:pt idx="9857">
                  <c:v>46.6666712115208</c:v>
                </c:pt>
                <c:pt idx="9858">
                  <c:v>53.333335866530739</c:v>
                </c:pt>
                <c:pt idx="9859">
                  <c:v>53.333335866530739</c:v>
                </c:pt>
                <c:pt idx="9860">
                  <c:v>46.6666712115208</c:v>
                </c:pt>
                <c:pt idx="9861">
                  <c:v>53.333335866530739</c:v>
                </c:pt>
                <c:pt idx="9862">
                  <c:v>46.6666712115208</c:v>
                </c:pt>
                <c:pt idx="9863">
                  <c:v>46.6666712115208</c:v>
                </c:pt>
                <c:pt idx="9864">
                  <c:v>53.333335866530739</c:v>
                </c:pt>
                <c:pt idx="9865">
                  <c:v>46.6666712115208</c:v>
                </c:pt>
                <c:pt idx="9866">
                  <c:v>46.6666712115208</c:v>
                </c:pt>
                <c:pt idx="9867">
                  <c:v>53.333335866530739</c:v>
                </c:pt>
                <c:pt idx="9868">
                  <c:v>46.6666712115208</c:v>
                </c:pt>
                <c:pt idx="9869">
                  <c:v>46.6666712115208</c:v>
                </c:pt>
                <c:pt idx="9870">
                  <c:v>46.6666712115208</c:v>
                </c:pt>
                <c:pt idx="9871">
                  <c:v>53.333335866530739</c:v>
                </c:pt>
                <c:pt idx="9872">
                  <c:v>46.6666712115208</c:v>
                </c:pt>
                <c:pt idx="9873">
                  <c:v>46.6666712115208</c:v>
                </c:pt>
                <c:pt idx="9874">
                  <c:v>46.6666712115208</c:v>
                </c:pt>
                <c:pt idx="9875">
                  <c:v>46.6666712115208</c:v>
                </c:pt>
                <c:pt idx="9876">
                  <c:v>53.333335866530739</c:v>
                </c:pt>
                <c:pt idx="9877">
                  <c:v>46.6666712115208</c:v>
                </c:pt>
                <c:pt idx="9878">
                  <c:v>46.6666712115208</c:v>
                </c:pt>
                <c:pt idx="9879">
                  <c:v>46.6666712115208</c:v>
                </c:pt>
                <c:pt idx="9880">
                  <c:v>46.6666712115208</c:v>
                </c:pt>
                <c:pt idx="9881">
                  <c:v>46.6666712115208</c:v>
                </c:pt>
                <c:pt idx="9882">
                  <c:v>53.333335866530739</c:v>
                </c:pt>
                <c:pt idx="9883">
                  <c:v>46.6666712115208</c:v>
                </c:pt>
                <c:pt idx="9884">
                  <c:v>46.6666712115208</c:v>
                </c:pt>
                <c:pt idx="9885">
                  <c:v>46.6666712115208</c:v>
                </c:pt>
                <c:pt idx="9886">
                  <c:v>46.6666712115208</c:v>
                </c:pt>
                <c:pt idx="9887">
                  <c:v>46.6666712115208</c:v>
                </c:pt>
                <c:pt idx="9888">
                  <c:v>53.333335866530739</c:v>
                </c:pt>
                <c:pt idx="9889">
                  <c:v>46.6666712115208</c:v>
                </c:pt>
                <c:pt idx="9890">
                  <c:v>46.6666712115208</c:v>
                </c:pt>
                <c:pt idx="9891">
                  <c:v>46.6666712115208</c:v>
                </c:pt>
                <c:pt idx="9892">
                  <c:v>46.6666712115208</c:v>
                </c:pt>
                <c:pt idx="9893">
                  <c:v>46.6666712115208</c:v>
                </c:pt>
                <c:pt idx="9894">
                  <c:v>46.6666712115208</c:v>
                </c:pt>
                <c:pt idx="9895">
                  <c:v>46.6666712115208</c:v>
                </c:pt>
                <c:pt idx="9896">
                  <c:v>46.6666712115208</c:v>
                </c:pt>
                <c:pt idx="9897">
                  <c:v>46.6666712115208</c:v>
                </c:pt>
                <c:pt idx="9898">
                  <c:v>46.6666712115208</c:v>
                </c:pt>
                <c:pt idx="9899">
                  <c:v>46.6666712115208</c:v>
                </c:pt>
                <c:pt idx="9900">
                  <c:v>46.6666712115208</c:v>
                </c:pt>
                <c:pt idx="9901">
                  <c:v>40.000003452102327</c:v>
                </c:pt>
                <c:pt idx="9902">
                  <c:v>46.6666712115208</c:v>
                </c:pt>
                <c:pt idx="9903">
                  <c:v>46.6666712115208</c:v>
                </c:pt>
                <c:pt idx="9904">
                  <c:v>46.6666712115208</c:v>
                </c:pt>
                <c:pt idx="9905">
                  <c:v>46.6666712115208</c:v>
                </c:pt>
                <c:pt idx="9906">
                  <c:v>46.6666712115208</c:v>
                </c:pt>
                <c:pt idx="9907">
                  <c:v>46.6666712115208</c:v>
                </c:pt>
                <c:pt idx="9908">
                  <c:v>40.000003452102327</c:v>
                </c:pt>
                <c:pt idx="9909">
                  <c:v>46.6666712115208</c:v>
                </c:pt>
                <c:pt idx="9910">
                  <c:v>46.6666712115208</c:v>
                </c:pt>
                <c:pt idx="9911">
                  <c:v>46.6666712115208</c:v>
                </c:pt>
                <c:pt idx="9912">
                  <c:v>40.000003452102327</c:v>
                </c:pt>
                <c:pt idx="9913">
                  <c:v>46.6666712115208</c:v>
                </c:pt>
                <c:pt idx="9914">
                  <c:v>40.000003452102327</c:v>
                </c:pt>
                <c:pt idx="9915">
                  <c:v>46.6666712115208</c:v>
                </c:pt>
                <c:pt idx="9916">
                  <c:v>40.000003452102327</c:v>
                </c:pt>
                <c:pt idx="9917">
                  <c:v>46.6666712115208</c:v>
                </c:pt>
                <c:pt idx="9918">
                  <c:v>40.000003452102327</c:v>
                </c:pt>
                <c:pt idx="9919">
                  <c:v>46.6666712115208</c:v>
                </c:pt>
                <c:pt idx="9920">
                  <c:v>40.000003452102327</c:v>
                </c:pt>
                <c:pt idx="9921">
                  <c:v>40.000003452102327</c:v>
                </c:pt>
                <c:pt idx="9922">
                  <c:v>46.6666712115208</c:v>
                </c:pt>
                <c:pt idx="9923">
                  <c:v>40.000003452102327</c:v>
                </c:pt>
                <c:pt idx="9924">
                  <c:v>40.000003452102327</c:v>
                </c:pt>
                <c:pt idx="9925">
                  <c:v>46.6666712115208</c:v>
                </c:pt>
                <c:pt idx="9926">
                  <c:v>40.000003452102327</c:v>
                </c:pt>
                <c:pt idx="9927">
                  <c:v>40.000003452102327</c:v>
                </c:pt>
                <c:pt idx="9928">
                  <c:v>40.000003452102327</c:v>
                </c:pt>
                <c:pt idx="9929">
                  <c:v>40.000003452102327</c:v>
                </c:pt>
                <c:pt idx="9930">
                  <c:v>46.6666712115208</c:v>
                </c:pt>
                <c:pt idx="9931">
                  <c:v>40.000003452102327</c:v>
                </c:pt>
                <c:pt idx="9932">
                  <c:v>40.000003452102327</c:v>
                </c:pt>
                <c:pt idx="9933">
                  <c:v>40.000003452102327</c:v>
                </c:pt>
                <c:pt idx="9934">
                  <c:v>40.000003452102327</c:v>
                </c:pt>
                <c:pt idx="9935">
                  <c:v>46.6666712115208</c:v>
                </c:pt>
                <c:pt idx="9936">
                  <c:v>40.000003452102327</c:v>
                </c:pt>
                <c:pt idx="9937">
                  <c:v>40.000003452102327</c:v>
                </c:pt>
                <c:pt idx="9938">
                  <c:v>40.000003452102327</c:v>
                </c:pt>
                <c:pt idx="9939">
                  <c:v>40.000003452102327</c:v>
                </c:pt>
                <c:pt idx="9940">
                  <c:v>40.000003452102327</c:v>
                </c:pt>
                <c:pt idx="9941">
                  <c:v>40.000003452102327</c:v>
                </c:pt>
                <c:pt idx="9942">
                  <c:v>40.000003452102327</c:v>
                </c:pt>
                <c:pt idx="9943">
                  <c:v>40.000003452102327</c:v>
                </c:pt>
                <c:pt idx="9944">
                  <c:v>40.000003452102327</c:v>
                </c:pt>
                <c:pt idx="9945">
                  <c:v>40.000003452102327</c:v>
                </c:pt>
                <c:pt idx="9946">
                  <c:v>40.000003452102327</c:v>
                </c:pt>
                <c:pt idx="9947">
                  <c:v>40.000003452102327</c:v>
                </c:pt>
                <c:pt idx="9948">
                  <c:v>40.000003452102327</c:v>
                </c:pt>
                <c:pt idx="9949">
                  <c:v>40.000003452102327</c:v>
                </c:pt>
                <c:pt idx="9950">
                  <c:v>40.000003452102327</c:v>
                </c:pt>
                <c:pt idx="9951">
                  <c:v>40.000003452102327</c:v>
                </c:pt>
                <c:pt idx="9952">
                  <c:v>40.000003452102327</c:v>
                </c:pt>
                <c:pt idx="9953">
                  <c:v>40.000003452102327</c:v>
                </c:pt>
                <c:pt idx="9954">
                  <c:v>33.333335692683868</c:v>
                </c:pt>
                <c:pt idx="9955">
                  <c:v>40.000003452102327</c:v>
                </c:pt>
                <c:pt idx="9956">
                  <c:v>40.000003452102327</c:v>
                </c:pt>
                <c:pt idx="9957">
                  <c:v>40.000003452102327</c:v>
                </c:pt>
                <c:pt idx="9958">
                  <c:v>33.333335692683868</c:v>
                </c:pt>
                <c:pt idx="9959">
                  <c:v>40.000003452102327</c:v>
                </c:pt>
                <c:pt idx="9960">
                  <c:v>40.000003452102327</c:v>
                </c:pt>
                <c:pt idx="9961">
                  <c:v>33.333335692683868</c:v>
                </c:pt>
                <c:pt idx="9962">
                  <c:v>40.000003452102327</c:v>
                </c:pt>
                <c:pt idx="9963">
                  <c:v>40.000003452102327</c:v>
                </c:pt>
                <c:pt idx="9964">
                  <c:v>33.333335692683868</c:v>
                </c:pt>
                <c:pt idx="9965">
                  <c:v>40.000003452102327</c:v>
                </c:pt>
                <c:pt idx="9966">
                  <c:v>33.333335692683868</c:v>
                </c:pt>
                <c:pt idx="9967">
                  <c:v>40.000003452102327</c:v>
                </c:pt>
                <c:pt idx="9968">
                  <c:v>40.000003452102327</c:v>
                </c:pt>
                <c:pt idx="9969">
                  <c:v>33.333335692683868</c:v>
                </c:pt>
                <c:pt idx="9970">
                  <c:v>40.000003452102327</c:v>
                </c:pt>
                <c:pt idx="9971">
                  <c:v>40.000003452102327</c:v>
                </c:pt>
                <c:pt idx="9972">
                  <c:v>33.333335692683868</c:v>
                </c:pt>
                <c:pt idx="9973">
                  <c:v>40.000003452102327</c:v>
                </c:pt>
                <c:pt idx="9974">
                  <c:v>40.000003452102327</c:v>
                </c:pt>
                <c:pt idx="9975">
                  <c:v>33.333335692683868</c:v>
                </c:pt>
                <c:pt idx="9976">
                  <c:v>40.000003452102327</c:v>
                </c:pt>
                <c:pt idx="9977">
                  <c:v>33.333335692683868</c:v>
                </c:pt>
                <c:pt idx="9978">
                  <c:v>40.000003452102327</c:v>
                </c:pt>
                <c:pt idx="9979">
                  <c:v>40.000003452102327</c:v>
                </c:pt>
                <c:pt idx="9980">
                  <c:v>40.000003452102327</c:v>
                </c:pt>
                <c:pt idx="9981">
                  <c:v>33.333335692683868</c:v>
                </c:pt>
                <c:pt idx="9982">
                  <c:v>40.000003452102327</c:v>
                </c:pt>
                <c:pt idx="9983">
                  <c:v>40.000003452102327</c:v>
                </c:pt>
                <c:pt idx="9984">
                  <c:v>40.000003452102327</c:v>
                </c:pt>
                <c:pt idx="9985">
                  <c:v>40.000003452102327</c:v>
                </c:pt>
                <c:pt idx="9986">
                  <c:v>33.333335692683868</c:v>
                </c:pt>
                <c:pt idx="9987">
                  <c:v>40.000003452102327</c:v>
                </c:pt>
                <c:pt idx="9988">
                  <c:v>40.000003452102327</c:v>
                </c:pt>
                <c:pt idx="9989">
                  <c:v>40.000003452102327</c:v>
                </c:pt>
                <c:pt idx="9990">
                  <c:v>40.000003452102327</c:v>
                </c:pt>
                <c:pt idx="9991">
                  <c:v>33.333335692683868</c:v>
                </c:pt>
                <c:pt idx="9992">
                  <c:v>40.000003452102327</c:v>
                </c:pt>
                <c:pt idx="9993">
                  <c:v>40.000003452102327</c:v>
                </c:pt>
                <c:pt idx="9994">
                  <c:v>40.000003452102327</c:v>
                </c:pt>
                <c:pt idx="9995">
                  <c:v>40.000003452102327</c:v>
                </c:pt>
                <c:pt idx="9996">
                  <c:v>33.333335692683868</c:v>
                </c:pt>
                <c:pt idx="9997">
                  <c:v>40.000003452102327</c:v>
                </c:pt>
                <c:pt idx="9998">
                  <c:v>40.000003452102327</c:v>
                </c:pt>
                <c:pt idx="9999">
                  <c:v>40.000003452102327</c:v>
                </c:pt>
                <c:pt idx="10000">
                  <c:v>40.000003452102327</c:v>
                </c:pt>
                <c:pt idx="10001">
                  <c:v>40.000003452102327</c:v>
                </c:pt>
                <c:pt idx="10002">
                  <c:v>33.333335692683868</c:v>
                </c:pt>
                <c:pt idx="10003">
                  <c:v>40.000003452102327</c:v>
                </c:pt>
                <c:pt idx="10004">
                  <c:v>40.000003452102327</c:v>
                </c:pt>
                <c:pt idx="10005">
                  <c:v>40.000003452102327</c:v>
                </c:pt>
                <c:pt idx="10006">
                  <c:v>40.000003452102327</c:v>
                </c:pt>
                <c:pt idx="10007">
                  <c:v>40.000003452102327</c:v>
                </c:pt>
                <c:pt idx="10008">
                  <c:v>40.000003452102327</c:v>
                </c:pt>
                <c:pt idx="10009">
                  <c:v>33.333335692683868</c:v>
                </c:pt>
                <c:pt idx="10010">
                  <c:v>40.000003452102327</c:v>
                </c:pt>
                <c:pt idx="10011">
                  <c:v>40.000003452102327</c:v>
                </c:pt>
                <c:pt idx="10012">
                  <c:v>33.333335692683868</c:v>
                </c:pt>
                <c:pt idx="10013">
                  <c:v>40.000003452102327</c:v>
                </c:pt>
                <c:pt idx="10014">
                  <c:v>40.000003452102327</c:v>
                </c:pt>
                <c:pt idx="10015">
                  <c:v>33.333335692683868</c:v>
                </c:pt>
                <c:pt idx="10016">
                  <c:v>40.000003452102327</c:v>
                </c:pt>
                <c:pt idx="10017">
                  <c:v>33.333335692683868</c:v>
                </c:pt>
                <c:pt idx="10018">
                  <c:v>40.000003452102327</c:v>
                </c:pt>
                <c:pt idx="10019">
                  <c:v>40.000003452102327</c:v>
                </c:pt>
                <c:pt idx="10020">
                  <c:v>33.333335692683868</c:v>
                </c:pt>
                <c:pt idx="10021">
                  <c:v>40.000003452102327</c:v>
                </c:pt>
                <c:pt idx="10022">
                  <c:v>40.000003452102327</c:v>
                </c:pt>
                <c:pt idx="10023">
                  <c:v>33.333335692683868</c:v>
                </c:pt>
                <c:pt idx="10024">
                  <c:v>40.000003452102327</c:v>
                </c:pt>
                <c:pt idx="10025">
                  <c:v>33.333335692683868</c:v>
                </c:pt>
                <c:pt idx="10026">
                  <c:v>0</c:v>
                </c:pt>
                <c:pt idx="10027">
                  <c:v>33.333335692683868</c:v>
                </c:pt>
                <c:pt idx="10028">
                  <c:v>40.000003452102327</c:v>
                </c:pt>
                <c:pt idx="10029">
                  <c:v>33.333335692683868</c:v>
                </c:pt>
                <c:pt idx="10030">
                  <c:v>40.000003452102327</c:v>
                </c:pt>
                <c:pt idx="10031">
                  <c:v>33.333335692683868</c:v>
                </c:pt>
                <c:pt idx="10032">
                  <c:v>40.000003452102327</c:v>
                </c:pt>
                <c:pt idx="10033">
                  <c:v>33.333335692683868</c:v>
                </c:pt>
                <c:pt idx="10034">
                  <c:v>40.000003452102327</c:v>
                </c:pt>
                <c:pt idx="10035">
                  <c:v>33.333335692683868</c:v>
                </c:pt>
                <c:pt idx="10036">
                  <c:v>40.000003452102327</c:v>
                </c:pt>
                <c:pt idx="10037">
                  <c:v>40.000003452102327</c:v>
                </c:pt>
                <c:pt idx="10038">
                  <c:v>33.333335692683868</c:v>
                </c:pt>
                <c:pt idx="10039">
                  <c:v>40.000003452102327</c:v>
                </c:pt>
                <c:pt idx="10040">
                  <c:v>33.333335692683868</c:v>
                </c:pt>
                <c:pt idx="10041">
                  <c:v>40.000003452102327</c:v>
                </c:pt>
                <c:pt idx="10042">
                  <c:v>33.333335692683868</c:v>
                </c:pt>
                <c:pt idx="10043">
                  <c:v>40.000003452102327</c:v>
                </c:pt>
                <c:pt idx="10044">
                  <c:v>33.333335692683868</c:v>
                </c:pt>
                <c:pt idx="10045">
                  <c:v>40.000003452102327</c:v>
                </c:pt>
                <c:pt idx="10046">
                  <c:v>33.333335692683868</c:v>
                </c:pt>
                <c:pt idx="10047">
                  <c:v>40.000003452102327</c:v>
                </c:pt>
                <c:pt idx="10048">
                  <c:v>33.333335692683868</c:v>
                </c:pt>
                <c:pt idx="10049">
                  <c:v>40.000003452102327</c:v>
                </c:pt>
                <c:pt idx="10050">
                  <c:v>33.333335692683868</c:v>
                </c:pt>
                <c:pt idx="10051">
                  <c:v>33.333335692683868</c:v>
                </c:pt>
                <c:pt idx="10052">
                  <c:v>40.000003452102327</c:v>
                </c:pt>
                <c:pt idx="10053">
                  <c:v>33.333335692683868</c:v>
                </c:pt>
                <c:pt idx="10054">
                  <c:v>33.333335692683868</c:v>
                </c:pt>
                <c:pt idx="10055">
                  <c:v>40.000003452102327</c:v>
                </c:pt>
                <c:pt idx="10056">
                  <c:v>33.333335692683868</c:v>
                </c:pt>
                <c:pt idx="10057">
                  <c:v>33.333335692683868</c:v>
                </c:pt>
                <c:pt idx="10058">
                  <c:v>40.000003452102327</c:v>
                </c:pt>
                <c:pt idx="10059">
                  <c:v>33.333335692683868</c:v>
                </c:pt>
                <c:pt idx="10060">
                  <c:v>33.333335692683868</c:v>
                </c:pt>
                <c:pt idx="10061">
                  <c:v>40.000003452102327</c:v>
                </c:pt>
                <c:pt idx="10062">
                  <c:v>33.333335692683868</c:v>
                </c:pt>
                <c:pt idx="10063">
                  <c:v>33.333335692683868</c:v>
                </c:pt>
                <c:pt idx="10064">
                  <c:v>33.333335692683868</c:v>
                </c:pt>
                <c:pt idx="10065">
                  <c:v>40.000003452102327</c:v>
                </c:pt>
                <c:pt idx="10066">
                  <c:v>33.333335692683868</c:v>
                </c:pt>
                <c:pt idx="10067">
                  <c:v>33.333335692683868</c:v>
                </c:pt>
                <c:pt idx="10068">
                  <c:v>0</c:v>
                </c:pt>
                <c:pt idx="10069">
                  <c:v>33.333335692683868</c:v>
                </c:pt>
                <c:pt idx="10070">
                  <c:v>33.333335692683868</c:v>
                </c:pt>
                <c:pt idx="10071">
                  <c:v>40.000003452102327</c:v>
                </c:pt>
                <c:pt idx="10072">
                  <c:v>33.333335692683868</c:v>
                </c:pt>
                <c:pt idx="10073">
                  <c:v>33.333335692683868</c:v>
                </c:pt>
                <c:pt idx="10074">
                  <c:v>33.333335692683868</c:v>
                </c:pt>
                <c:pt idx="10075">
                  <c:v>40.000003452102327</c:v>
                </c:pt>
                <c:pt idx="10076">
                  <c:v>33.333335692683868</c:v>
                </c:pt>
                <c:pt idx="10077">
                  <c:v>40.000003452102327</c:v>
                </c:pt>
                <c:pt idx="10078">
                  <c:v>33.333335692683868</c:v>
                </c:pt>
                <c:pt idx="10079">
                  <c:v>33.333335692683868</c:v>
                </c:pt>
                <c:pt idx="10080">
                  <c:v>33.333335692683868</c:v>
                </c:pt>
                <c:pt idx="10081">
                  <c:v>40.000003452102327</c:v>
                </c:pt>
                <c:pt idx="10082">
                  <c:v>33.333335692683868</c:v>
                </c:pt>
                <c:pt idx="10083">
                  <c:v>33.333335692683868</c:v>
                </c:pt>
                <c:pt idx="10084">
                  <c:v>40.000003452102327</c:v>
                </c:pt>
                <c:pt idx="10085">
                  <c:v>33.333335692683868</c:v>
                </c:pt>
                <c:pt idx="10086">
                  <c:v>0</c:v>
                </c:pt>
                <c:pt idx="10087">
                  <c:v>33.333335692683868</c:v>
                </c:pt>
                <c:pt idx="10088">
                  <c:v>33.333335692683868</c:v>
                </c:pt>
                <c:pt idx="10089">
                  <c:v>40.000003452102327</c:v>
                </c:pt>
                <c:pt idx="10090">
                  <c:v>33.333335692683868</c:v>
                </c:pt>
                <c:pt idx="10091">
                  <c:v>33.333335692683868</c:v>
                </c:pt>
                <c:pt idx="10092">
                  <c:v>40.000003452102327</c:v>
                </c:pt>
                <c:pt idx="10093">
                  <c:v>33.333335692683868</c:v>
                </c:pt>
                <c:pt idx="10094">
                  <c:v>40.000003452102327</c:v>
                </c:pt>
                <c:pt idx="10095">
                  <c:v>40.000003452102327</c:v>
                </c:pt>
                <c:pt idx="10096">
                  <c:v>33.333335692683868</c:v>
                </c:pt>
                <c:pt idx="10097">
                  <c:v>40.000003452102327</c:v>
                </c:pt>
                <c:pt idx="10098">
                  <c:v>33.333335692683868</c:v>
                </c:pt>
                <c:pt idx="10099">
                  <c:v>33.333335692683868</c:v>
                </c:pt>
                <c:pt idx="10100">
                  <c:v>40.000003452102327</c:v>
                </c:pt>
                <c:pt idx="10101">
                  <c:v>33.333335692683868</c:v>
                </c:pt>
                <c:pt idx="10102">
                  <c:v>40.000003452102327</c:v>
                </c:pt>
                <c:pt idx="10103">
                  <c:v>33.333335692683868</c:v>
                </c:pt>
                <c:pt idx="10104">
                  <c:v>33.333335692683868</c:v>
                </c:pt>
                <c:pt idx="10105">
                  <c:v>40.000003452102327</c:v>
                </c:pt>
                <c:pt idx="10106">
                  <c:v>33.333335692683868</c:v>
                </c:pt>
                <c:pt idx="10107">
                  <c:v>33.333335692683868</c:v>
                </c:pt>
                <c:pt idx="10108">
                  <c:v>33.333335692683868</c:v>
                </c:pt>
                <c:pt idx="10109">
                  <c:v>40.000003452102327</c:v>
                </c:pt>
                <c:pt idx="10110">
                  <c:v>33.333335692683868</c:v>
                </c:pt>
                <c:pt idx="10111">
                  <c:v>33.333335692683868</c:v>
                </c:pt>
                <c:pt idx="10112">
                  <c:v>33.333335692683868</c:v>
                </c:pt>
                <c:pt idx="10113">
                  <c:v>40.000003452102327</c:v>
                </c:pt>
                <c:pt idx="10114">
                  <c:v>33.333335692683868</c:v>
                </c:pt>
                <c:pt idx="10115">
                  <c:v>33.333335692683868</c:v>
                </c:pt>
                <c:pt idx="10116">
                  <c:v>33.333335692683868</c:v>
                </c:pt>
                <c:pt idx="10117">
                  <c:v>40.000003452102327</c:v>
                </c:pt>
                <c:pt idx="10118">
                  <c:v>33.333335692683868</c:v>
                </c:pt>
                <c:pt idx="10119">
                  <c:v>33.333335692683868</c:v>
                </c:pt>
                <c:pt idx="10120">
                  <c:v>40.000003452102327</c:v>
                </c:pt>
                <c:pt idx="10121">
                  <c:v>33.333335692683868</c:v>
                </c:pt>
                <c:pt idx="10122">
                  <c:v>33.333335692683868</c:v>
                </c:pt>
                <c:pt idx="10123">
                  <c:v>33.333335692683868</c:v>
                </c:pt>
                <c:pt idx="10124">
                  <c:v>33.333335692683868</c:v>
                </c:pt>
                <c:pt idx="10125">
                  <c:v>40.000003452102327</c:v>
                </c:pt>
                <c:pt idx="10126">
                  <c:v>33.333335692683868</c:v>
                </c:pt>
                <c:pt idx="10127">
                  <c:v>33.333335692683868</c:v>
                </c:pt>
                <c:pt idx="10128">
                  <c:v>33.333335692683868</c:v>
                </c:pt>
                <c:pt idx="10129">
                  <c:v>40.000003452102327</c:v>
                </c:pt>
                <c:pt idx="10130">
                  <c:v>33.333335692683868</c:v>
                </c:pt>
                <c:pt idx="10131">
                  <c:v>33.333335692683868</c:v>
                </c:pt>
                <c:pt idx="10132">
                  <c:v>33.333335692683868</c:v>
                </c:pt>
                <c:pt idx="10133">
                  <c:v>33.333335692683868</c:v>
                </c:pt>
                <c:pt idx="10134">
                  <c:v>40.000003452102327</c:v>
                </c:pt>
                <c:pt idx="10135">
                  <c:v>33.333335692683868</c:v>
                </c:pt>
                <c:pt idx="10136">
                  <c:v>33.333335692683868</c:v>
                </c:pt>
                <c:pt idx="10137">
                  <c:v>33.333335692683868</c:v>
                </c:pt>
                <c:pt idx="10138">
                  <c:v>33.333335692683868</c:v>
                </c:pt>
                <c:pt idx="10139">
                  <c:v>33.333335692683868</c:v>
                </c:pt>
                <c:pt idx="10140">
                  <c:v>40.000003452102327</c:v>
                </c:pt>
                <c:pt idx="10141">
                  <c:v>33.333335692683868</c:v>
                </c:pt>
                <c:pt idx="10142">
                  <c:v>33.333335692683868</c:v>
                </c:pt>
                <c:pt idx="10143">
                  <c:v>33.333335692683868</c:v>
                </c:pt>
                <c:pt idx="10144">
                  <c:v>33.333335692683868</c:v>
                </c:pt>
                <c:pt idx="10145">
                  <c:v>33.333335692683868</c:v>
                </c:pt>
                <c:pt idx="10146">
                  <c:v>33.333335692683868</c:v>
                </c:pt>
                <c:pt idx="10147">
                  <c:v>33.333335692683868</c:v>
                </c:pt>
                <c:pt idx="10148">
                  <c:v>40.000003452102327</c:v>
                </c:pt>
                <c:pt idx="10149">
                  <c:v>33.333335692683868</c:v>
                </c:pt>
                <c:pt idx="10150">
                  <c:v>33.333335692683868</c:v>
                </c:pt>
                <c:pt idx="10151">
                  <c:v>33.333335692683868</c:v>
                </c:pt>
                <c:pt idx="10152">
                  <c:v>33.333335692683868</c:v>
                </c:pt>
                <c:pt idx="10153">
                  <c:v>33.333335692683868</c:v>
                </c:pt>
                <c:pt idx="10154">
                  <c:v>33.333335692683868</c:v>
                </c:pt>
                <c:pt idx="10155">
                  <c:v>33.333335692683868</c:v>
                </c:pt>
                <c:pt idx="10156">
                  <c:v>33.333335692683868</c:v>
                </c:pt>
                <c:pt idx="10157">
                  <c:v>33.333335692683868</c:v>
                </c:pt>
                <c:pt idx="10158">
                  <c:v>33.333335692683868</c:v>
                </c:pt>
                <c:pt idx="10159">
                  <c:v>33.333335692683868</c:v>
                </c:pt>
                <c:pt idx="10160">
                  <c:v>33.333335692683868</c:v>
                </c:pt>
                <c:pt idx="10161">
                  <c:v>33.333335692683868</c:v>
                </c:pt>
                <c:pt idx="10162">
                  <c:v>33.333335692683868</c:v>
                </c:pt>
                <c:pt idx="10163">
                  <c:v>33.333335692683868</c:v>
                </c:pt>
                <c:pt idx="10164">
                  <c:v>33.333335692683868</c:v>
                </c:pt>
                <c:pt idx="10165">
                  <c:v>33.333335692683868</c:v>
                </c:pt>
                <c:pt idx="10166">
                  <c:v>33.333335692683868</c:v>
                </c:pt>
                <c:pt idx="10167">
                  <c:v>33.333335692683868</c:v>
                </c:pt>
                <c:pt idx="10168">
                  <c:v>33.333335692683868</c:v>
                </c:pt>
                <c:pt idx="10169">
                  <c:v>40.000003452102327</c:v>
                </c:pt>
                <c:pt idx="10170">
                  <c:v>33.333335692683868</c:v>
                </c:pt>
                <c:pt idx="10171">
                  <c:v>33.333335692683868</c:v>
                </c:pt>
                <c:pt idx="10172">
                  <c:v>33.333335692683868</c:v>
                </c:pt>
                <c:pt idx="10173">
                  <c:v>33.333335692683868</c:v>
                </c:pt>
                <c:pt idx="10174">
                  <c:v>33.333335692683868</c:v>
                </c:pt>
                <c:pt idx="10175">
                  <c:v>33.333335692683868</c:v>
                </c:pt>
                <c:pt idx="10176">
                  <c:v>33.333335692683868</c:v>
                </c:pt>
                <c:pt idx="10177">
                  <c:v>33.333335692683868</c:v>
                </c:pt>
                <c:pt idx="10178">
                  <c:v>33.333335692683868</c:v>
                </c:pt>
                <c:pt idx="10179">
                  <c:v>33.333335692683868</c:v>
                </c:pt>
                <c:pt idx="10180">
                  <c:v>40.000003452102327</c:v>
                </c:pt>
                <c:pt idx="10181">
                  <c:v>33.333335692683868</c:v>
                </c:pt>
                <c:pt idx="10182">
                  <c:v>33.333335692683868</c:v>
                </c:pt>
                <c:pt idx="10183">
                  <c:v>33.333335692683868</c:v>
                </c:pt>
                <c:pt idx="10184">
                  <c:v>33.333335692683868</c:v>
                </c:pt>
                <c:pt idx="10185">
                  <c:v>33.333335692683868</c:v>
                </c:pt>
                <c:pt idx="10186">
                  <c:v>33.333335692683868</c:v>
                </c:pt>
                <c:pt idx="10187">
                  <c:v>33.333335692683868</c:v>
                </c:pt>
                <c:pt idx="10188">
                  <c:v>33.333335692683868</c:v>
                </c:pt>
                <c:pt idx="10189">
                  <c:v>33.333335692683868</c:v>
                </c:pt>
                <c:pt idx="10190">
                  <c:v>33.333335692683868</c:v>
                </c:pt>
                <c:pt idx="10191">
                  <c:v>33.333335692683868</c:v>
                </c:pt>
                <c:pt idx="10192">
                  <c:v>33.333335692683868</c:v>
                </c:pt>
                <c:pt idx="10193">
                  <c:v>33.333335692683868</c:v>
                </c:pt>
                <c:pt idx="10194">
                  <c:v>33.333335692683868</c:v>
                </c:pt>
                <c:pt idx="10195">
                  <c:v>33.333335692683868</c:v>
                </c:pt>
                <c:pt idx="10196">
                  <c:v>33.333335692683868</c:v>
                </c:pt>
                <c:pt idx="10197">
                  <c:v>33.333335692683868</c:v>
                </c:pt>
                <c:pt idx="10198">
                  <c:v>26.666667933265401</c:v>
                </c:pt>
                <c:pt idx="10199">
                  <c:v>33.333335692683868</c:v>
                </c:pt>
                <c:pt idx="10200">
                  <c:v>33.333335692683868</c:v>
                </c:pt>
                <c:pt idx="10201">
                  <c:v>33.333335692683868</c:v>
                </c:pt>
                <c:pt idx="10202">
                  <c:v>33.333335692683868</c:v>
                </c:pt>
                <c:pt idx="10203">
                  <c:v>33.333335692683868</c:v>
                </c:pt>
                <c:pt idx="10204">
                  <c:v>26.666667933265401</c:v>
                </c:pt>
                <c:pt idx="10205">
                  <c:v>33.333335692683868</c:v>
                </c:pt>
                <c:pt idx="10206">
                  <c:v>0</c:v>
                </c:pt>
                <c:pt idx="10207">
                  <c:v>33.333335692683868</c:v>
                </c:pt>
                <c:pt idx="10208">
                  <c:v>26.666667933265401</c:v>
                </c:pt>
                <c:pt idx="10209">
                  <c:v>33.333335692683868</c:v>
                </c:pt>
                <c:pt idx="10210">
                  <c:v>33.333335692683868</c:v>
                </c:pt>
                <c:pt idx="10211">
                  <c:v>26.666667933265401</c:v>
                </c:pt>
                <c:pt idx="10212">
                  <c:v>0</c:v>
                </c:pt>
                <c:pt idx="10213">
                  <c:v>33.333335692683868</c:v>
                </c:pt>
                <c:pt idx="10214">
                  <c:v>26.666667933265401</c:v>
                </c:pt>
                <c:pt idx="10215">
                  <c:v>33.333335692683868</c:v>
                </c:pt>
                <c:pt idx="10216">
                  <c:v>0</c:v>
                </c:pt>
                <c:pt idx="10217">
                  <c:v>33.333335692683868</c:v>
                </c:pt>
                <c:pt idx="10218">
                  <c:v>26.666667933265401</c:v>
                </c:pt>
                <c:pt idx="10219">
                  <c:v>33.333335692683868</c:v>
                </c:pt>
                <c:pt idx="10220">
                  <c:v>33.333335692683868</c:v>
                </c:pt>
                <c:pt idx="10221">
                  <c:v>26.666667933265401</c:v>
                </c:pt>
                <c:pt idx="10222">
                  <c:v>33.333335692683868</c:v>
                </c:pt>
                <c:pt idx="10223">
                  <c:v>33.333335692683868</c:v>
                </c:pt>
                <c:pt idx="10224">
                  <c:v>26.666667933265401</c:v>
                </c:pt>
                <c:pt idx="10225">
                  <c:v>33.333335692683868</c:v>
                </c:pt>
                <c:pt idx="10226">
                  <c:v>33.333335692683868</c:v>
                </c:pt>
                <c:pt idx="10227">
                  <c:v>26.666667933265401</c:v>
                </c:pt>
                <c:pt idx="10228">
                  <c:v>33.333335692683868</c:v>
                </c:pt>
                <c:pt idx="10229">
                  <c:v>33.333335692683868</c:v>
                </c:pt>
                <c:pt idx="10230">
                  <c:v>26.666667933265401</c:v>
                </c:pt>
                <c:pt idx="10231">
                  <c:v>33.333335692683868</c:v>
                </c:pt>
                <c:pt idx="10232">
                  <c:v>26.666667933265401</c:v>
                </c:pt>
                <c:pt idx="10233">
                  <c:v>33.333335692683868</c:v>
                </c:pt>
                <c:pt idx="10234">
                  <c:v>33.333335692683868</c:v>
                </c:pt>
                <c:pt idx="10235">
                  <c:v>26.666667933265401</c:v>
                </c:pt>
                <c:pt idx="10236">
                  <c:v>33.333335692683868</c:v>
                </c:pt>
                <c:pt idx="10237">
                  <c:v>26.666667933265401</c:v>
                </c:pt>
                <c:pt idx="10238">
                  <c:v>33.333335692683868</c:v>
                </c:pt>
                <c:pt idx="10239">
                  <c:v>33.333335692683868</c:v>
                </c:pt>
                <c:pt idx="10240">
                  <c:v>0</c:v>
                </c:pt>
                <c:pt idx="10241">
                  <c:v>33.333335692683868</c:v>
                </c:pt>
                <c:pt idx="10242">
                  <c:v>26.666667933265401</c:v>
                </c:pt>
                <c:pt idx="10243">
                  <c:v>33.333335692683868</c:v>
                </c:pt>
                <c:pt idx="10244">
                  <c:v>26.666667933265401</c:v>
                </c:pt>
                <c:pt idx="10245">
                  <c:v>33.333335692683868</c:v>
                </c:pt>
                <c:pt idx="10246">
                  <c:v>26.666667933265401</c:v>
                </c:pt>
                <c:pt idx="10247">
                  <c:v>40.000003452102327</c:v>
                </c:pt>
                <c:pt idx="10248">
                  <c:v>40.000003452102327</c:v>
                </c:pt>
                <c:pt idx="10249">
                  <c:v>40.000003452102327</c:v>
                </c:pt>
                <c:pt idx="10250">
                  <c:v>0</c:v>
                </c:pt>
                <c:pt idx="10251">
                  <c:v>46.6666712115208</c:v>
                </c:pt>
                <c:pt idx="10252">
                  <c:v>46.6666712115208</c:v>
                </c:pt>
                <c:pt idx="10253">
                  <c:v>46.6666712115208</c:v>
                </c:pt>
                <c:pt idx="10254">
                  <c:v>46.6666712115208</c:v>
                </c:pt>
                <c:pt idx="10255">
                  <c:v>40.000003452102327</c:v>
                </c:pt>
                <c:pt idx="10256">
                  <c:v>46.6666712115208</c:v>
                </c:pt>
                <c:pt idx="10257">
                  <c:v>46.6666712115208</c:v>
                </c:pt>
                <c:pt idx="10258">
                  <c:v>40.000003452102327</c:v>
                </c:pt>
                <c:pt idx="10259">
                  <c:v>46.6666712115208</c:v>
                </c:pt>
                <c:pt idx="10260">
                  <c:v>40.000003452102327</c:v>
                </c:pt>
                <c:pt idx="10261">
                  <c:v>46.6666712115208</c:v>
                </c:pt>
                <c:pt idx="10262">
                  <c:v>40.000003452102327</c:v>
                </c:pt>
                <c:pt idx="10263">
                  <c:v>46.6666712115208</c:v>
                </c:pt>
                <c:pt idx="10264">
                  <c:v>40.000003452102327</c:v>
                </c:pt>
                <c:pt idx="10265">
                  <c:v>46.6666712115208</c:v>
                </c:pt>
                <c:pt idx="10266">
                  <c:v>40.000003452102327</c:v>
                </c:pt>
                <c:pt idx="10267">
                  <c:v>40.000003452102327</c:v>
                </c:pt>
                <c:pt idx="10268">
                  <c:v>46.6666712115208</c:v>
                </c:pt>
                <c:pt idx="10269">
                  <c:v>40.000003452102327</c:v>
                </c:pt>
                <c:pt idx="10270">
                  <c:v>40.000003452102327</c:v>
                </c:pt>
                <c:pt idx="10271">
                  <c:v>46.6666712115208</c:v>
                </c:pt>
                <c:pt idx="10272">
                  <c:v>40.000003452102327</c:v>
                </c:pt>
                <c:pt idx="10273">
                  <c:v>40.000003452102327</c:v>
                </c:pt>
                <c:pt idx="10274">
                  <c:v>40.000003452102327</c:v>
                </c:pt>
                <c:pt idx="10275">
                  <c:v>46.6666712115208</c:v>
                </c:pt>
                <c:pt idx="10276">
                  <c:v>40.000003452102327</c:v>
                </c:pt>
                <c:pt idx="10277">
                  <c:v>40.000003452102327</c:v>
                </c:pt>
                <c:pt idx="10278">
                  <c:v>40.000003452102327</c:v>
                </c:pt>
                <c:pt idx="10279">
                  <c:v>46.6666712115208</c:v>
                </c:pt>
                <c:pt idx="10280">
                  <c:v>40.000003452102327</c:v>
                </c:pt>
                <c:pt idx="10281">
                  <c:v>40.000003452102327</c:v>
                </c:pt>
                <c:pt idx="10282">
                  <c:v>40.000003452102327</c:v>
                </c:pt>
                <c:pt idx="10283">
                  <c:v>40.000003452102327</c:v>
                </c:pt>
                <c:pt idx="10284">
                  <c:v>40.000003452102327</c:v>
                </c:pt>
                <c:pt idx="10285">
                  <c:v>40.000003452102327</c:v>
                </c:pt>
                <c:pt idx="10286">
                  <c:v>40.000003452102327</c:v>
                </c:pt>
                <c:pt idx="10287">
                  <c:v>40.000003452102327</c:v>
                </c:pt>
                <c:pt idx="10288">
                  <c:v>40.000003452102327</c:v>
                </c:pt>
                <c:pt idx="10289">
                  <c:v>40.000003452102327</c:v>
                </c:pt>
                <c:pt idx="10290">
                  <c:v>40.000003452102327</c:v>
                </c:pt>
                <c:pt idx="10291">
                  <c:v>33.333335692683868</c:v>
                </c:pt>
                <c:pt idx="10292">
                  <c:v>40.000003452102327</c:v>
                </c:pt>
                <c:pt idx="10293">
                  <c:v>40.000003452102327</c:v>
                </c:pt>
                <c:pt idx="10294">
                  <c:v>40.000003452102327</c:v>
                </c:pt>
                <c:pt idx="10295">
                  <c:v>33.333335692683868</c:v>
                </c:pt>
                <c:pt idx="10296">
                  <c:v>40.000003452102327</c:v>
                </c:pt>
                <c:pt idx="10297">
                  <c:v>40.000003452102327</c:v>
                </c:pt>
                <c:pt idx="10298">
                  <c:v>33.333335692683868</c:v>
                </c:pt>
                <c:pt idx="10299">
                  <c:v>40.000003452102327</c:v>
                </c:pt>
                <c:pt idx="10300">
                  <c:v>80.000006904204653</c:v>
                </c:pt>
                <c:pt idx="10301">
                  <c:v>233.33330949147532</c:v>
                </c:pt>
                <c:pt idx="10302">
                  <c:v>399.99969303607929</c:v>
                </c:pt>
                <c:pt idx="10303">
                  <c:v>459.99974012374867</c:v>
                </c:pt>
                <c:pt idx="10304">
                  <c:v>459.99974012374867</c:v>
                </c:pt>
                <c:pt idx="10305">
                  <c:v>439.99969959259067</c:v>
                </c:pt>
                <c:pt idx="10306">
                  <c:v>406.6663483778633</c:v>
                </c:pt>
                <c:pt idx="10307">
                  <c:v>379.99972701072664</c:v>
                </c:pt>
                <c:pt idx="10308">
                  <c:v>353.33310564358999</c:v>
                </c:pt>
                <c:pt idx="10309">
                  <c:v>339.99979496002203</c:v>
                </c:pt>
                <c:pt idx="10310">
                  <c:v>313.33317359288532</c:v>
                </c:pt>
                <c:pt idx="10311">
                  <c:v>299.9998629093173</c:v>
                </c:pt>
                <c:pt idx="10312">
                  <c:v>279.99989688396465</c:v>
                </c:pt>
                <c:pt idx="10313">
                  <c:v>266.66658620039595</c:v>
                </c:pt>
                <c:pt idx="10314">
                  <c:v>246.66662017504402</c:v>
                </c:pt>
                <c:pt idx="10315">
                  <c:v>239.99996483325933</c:v>
                </c:pt>
                <c:pt idx="10316">
                  <c:v>233.33330949147532</c:v>
                </c:pt>
                <c:pt idx="10317">
                  <c:v>219.99999880790736</c:v>
                </c:pt>
                <c:pt idx="10318">
                  <c:v>213.33334346612267</c:v>
                </c:pt>
                <c:pt idx="10319">
                  <c:v>200.00002036492</c:v>
                </c:pt>
                <c:pt idx="10320">
                  <c:v>200.00002036492</c:v>
                </c:pt>
                <c:pt idx="10321">
                  <c:v>186.66668484608331</c:v>
                </c:pt>
                <c:pt idx="10322">
                  <c:v>186.66668484608331</c:v>
                </c:pt>
                <c:pt idx="10323">
                  <c:v>180.00001708666468</c:v>
                </c:pt>
                <c:pt idx="10324">
                  <c:v>173.33334932724668</c:v>
                </c:pt>
                <c:pt idx="10325">
                  <c:v>166.66668156782802</c:v>
                </c:pt>
                <c:pt idx="10326">
                  <c:v>160.00001380840931</c:v>
                </c:pt>
                <c:pt idx="10327">
                  <c:v>160.00001380840931</c:v>
                </c:pt>
                <c:pt idx="10328">
                  <c:v>153.33334604899068</c:v>
                </c:pt>
                <c:pt idx="10329">
                  <c:v>153.33334604899068</c:v>
                </c:pt>
                <c:pt idx="10330">
                  <c:v>146.66667828957267</c:v>
                </c:pt>
                <c:pt idx="10331">
                  <c:v>146.66667828957267</c:v>
                </c:pt>
                <c:pt idx="10332">
                  <c:v>140.00001053015401</c:v>
                </c:pt>
                <c:pt idx="10333">
                  <c:v>140.00001053015401</c:v>
                </c:pt>
                <c:pt idx="10334">
                  <c:v>133.33334277073533</c:v>
                </c:pt>
                <c:pt idx="10335">
                  <c:v>133.33334277073533</c:v>
                </c:pt>
                <c:pt idx="10336">
                  <c:v>133.33334277073533</c:v>
                </c:pt>
                <c:pt idx="10337">
                  <c:v>126.66667501131664</c:v>
                </c:pt>
                <c:pt idx="10338">
                  <c:v>126.66667501131664</c:v>
                </c:pt>
                <c:pt idx="10339">
                  <c:v>126.66667501131664</c:v>
                </c:pt>
                <c:pt idx="10340">
                  <c:v>120.00000725189867</c:v>
                </c:pt>
                <c:pt idx="10341">
                  <c:v>120.00000725189867</c:v>
                </c:pt>
                <c:pt idx="10342">
                  <c:v>120.00000725189867</c:v>
                </c:pt>
                <c:pt idx="10343">
                  <c:v>120.00000725189867</c:v>
                </c:pt>
                <c:pt idx="10344">
                  <c:v>113.33333949248001</c:v>
                </c:pt>
                <c:pt idx="10345">
                  <c:v>120.00000725189867</c:v>
                </c:pt>
                <c:pt idx="10346">
                  <c:v>106.66667173306134</c:v>
                </c:pt>
                <c:pt idx="10347">
                  <c:v>113.33333949248001</c:v>
                </c:pt>
                <c:pt idx="10348">
                  <c:v>113.33333949248001</c:v>
                </c:pt>
                <c:pt idx="10349">
                  <c:v>106.66667173306134</c:v>
                </c:pt>
                <c:pt idx="10350">
                  <c:v>106.66667173306134</c:v>
                </c:pt>
                <c:pt idx="10351">
                  <c:v>100.00001018246</c:v>
                </c:pt>
                <c:pt idx="10352">
                  <c:v>106.66667173306134</c:v>
                </c:pt>
                <c:pt idx="10353">
                  <c:v>100.00001018246</c:v>
                </c:pt>
                <c:pt idx="10354">
                  <c:v>100.00001018246</c:v>
                </c:pt>
                <c:pt idx="10355">
                  <c:v>100.00001018246</c:v>
                </c:pt>
                <c:pt idx="10356">
                  <c:v>100.00001018246</c:v>
                </c:pt>
                <c:pt idx="10357">
                  <c:v>93.333342423041344</c:v>
                </c:pt>
                <c:pt idx="10358">
                  <c:v>93.333342423041344</c:v>
                </c:pt>
                <c:pt idx="10359">
                  <c:v>100.00001018246</c:v>
                </c:pt>
                <c:pt idx="10360">
                  <c:v>93.333342423041344</c:v>
                </c:pt>
                <c:pt idx="10361">
                  <c:v>86.66667466362334</c:v>
                </c:pt>
                <c:pt idx="10362">
                  <c:v>0</c:v>
                </c:pt>
                <c:pt idx="10363">
                  <c:v>93.333342423041344</c:v>
                </c:pt>
                <c:pt idx="10364">
                  <c:v>86.66667466362334</c:v>
                </c:pt>
                <c:pt idx="10365">
                  <c:v>86.66667466362334</c:v>
                </c:pt>
                <c:pt idx="10366">
                  <c:v>0</c:v>
                </c:pt>
                <c:pt idx="10367">
                  <c:v>86.66667466362334</c:v>
                </c:pt>
                <c:pt idx="10368">
                  <c:v>86.66667466362334</c:v>
                </c:pt>
                <c:pt idx="10369">
                  <c:v>86.66667466362334</c:v>
                </c:pt>
                <c:pt idx="10370">
                  <c:v>86.66667466362334</c:v>
                </c:pt>
                <c:pt idx="10371">
                  <c:v>86.66667466362334</c:v>
                </c:pt>
                <c:pt idx="10372">
                  <c:v>80.000006904204653</c:v>
                </c:pt>
                <c:pt idx="10373">
                  <c:v>86.66667466362334</c:v>
                </c:pt>
                <c:pt idx="10374">
                  <c:v>80.000006904204653</c:v>
                </c:pt>
                <c:pt idx="10375">
                  <c:v>86.66667466362334</c:v>
                </c:pt>
                <c:pt idx="10376">
                  <c:v>80.000006904204653</c:v>
                </c:pt>
                <c:pt idx="10377">
                  <c:v>80.000006904204653</c:v>
                </c:pt>
                <c:pt idx="10378">
                  <c:v>86.66667466362334</c:v>
                </c:pt>
                <c:pt idx="10379">
                  <c:v>80.000006904204653</c:v>
                </c:pt>
                <c:pt idx="10380">
                  <c:v>80.000006904204653</c:v>
                </c:pt>
                <c:pt idx="10381">
                  <c:v>80.000006904204653</c:v>
                </c:pt>
                <c:pt idx="10382">
                  <c:v>80.000006904204653</c:v>
                </c:pt>
                <c:pt idx="10383">
                  <c:v>80.000006904204653</c:v>
                </c:pt>
                <c:pt idx="10384">
                  <c:v>73.333339144785995</c:v>
                </c:pt>
                <c:pt idx="10385">
                  <c:v>80.000006904204653</c:v>
                </c:pt>
                <c:pt idx="10386">
                  <c:v>80.000006904204653</c:v>
                </c:pt>
                <c:pt idx="10387">
                  <c:v>73.333339144785995</c:v>
                </c:pt>
                <c:pt idx="10388">
                  <c:v>80.000006904204653</c:v>
                </c:pt>
                <c:pt idx="10389">
                  <c:v>73.333339144785995</c:v>
                </c:pt>
                <c:pt idx="10390">
                  <c:v>73.333339144785995</c:v>
                </c:pt>
                <c:pt idx="10391">
                  <c:v>80.000006904204653</c:v>
                </c:pt>
                <c:pt idx="10392">
                  <c:v>73.333339144785995</c:v>
                </c:pt>
                <c:pt idx="10393">
                  <c:v>73.333339144785995</c:v>
                </c:pt>
                <c:pt idx="10394">
                  <c:v>73.333339144785995</c:v>
                </c:pt>
                <c:pt idx="10395">
                  <c:v>73.333339144785995</c:v>
                </c:pt>
                <c:pt idx="10396">
                  <c:v>73.333339144785995</c:v>
                </c:pt>
                <c:pt idx="10397">
                  <c:v>66.666671385368005</c:v>
                </c:pt>
                <c:pt idx="10398">
                  <c:v>73.333339144785995</c:v>
                </c:pt>
                <c:pt idx="10399">
                  <c:v>73.333339144785995</c:v>
                </c:pt>
                <c:pt idx="10400">
                  <c:v>66.666671385368005</c:v>
                </c:pt>
                <c:pt idx="10401">
                  <c:v>73.333339144785995</c:v>
                </c:pt>
                <c:pt idx="10402">
                  <c:v>73.333339144785995</c:v>
                </c:pt>
                <c:pt idx="10403">
                  <c:v>66.666671385368005</c:v>
                </c:pt>
                <c:pt idx="10404">
                  <c:v>66.666671385368005</c:v>
                </c:pt>
                <c:pt idx="10405">
                  <c:v>73.333339144785995</c:v>
                </c:pt>
                <c:pt idx="10406">
                  <c:v>66.666671385368005</c:v>
                </c:pt>
                <c:pt idx="10407">
                  <c:v>66.666671385368005</c:v>
                </c:pt>
                <c:pt idx="10408">
                  <c:v>73.333339144785995</c:v>
                </c:pt>
                <c:pt idx="10409">
                  <c:v>66.666671385368005</c:v>
                </c:pt>
                <c:pt idx="10410">
                  <c:v>66.666671385368005</c:v>
                </c:pt>
                <c:pt idx="10411">
                  <c:v>66.666671385368005</c:v>
                </c:pt>
                <c:pt idx="10412">
                  <c:v>0</c:v>
                </c:pt>
                <c:pt idx="10413">
                  <c:v>66.666671385368005</c:v>
                </c:pt>
                <c:pt idx="10414">
                  <c:v>73.333339144785995</c:v>
                </c:pt>
                <c:pt idx="10415">
                  <c:v>66.666671385368005</c:v>
                </c:pt>
                <c:pt idx="10416">
                  <c:v>66.666671385368005</c:v>
                </c:pt>
                <c:pt idx="10417">
                  <c:v>66.666671385368005</c:v>
                </c:pt>
                <c:pt idx="10418">
                  <c:v>60.000003625949198</c:v>
                </c:pt>
                <c:pt idx="10419">
                  <c:v>66.666671385368005</c:v>
                </c:pt>
                <c:pt idx="10420">
                  <c:v>66.666671385368005</c:v>
                </c:pt>
                <c:pt idx="10421">
                  <c:v>66.666671385368005</c:v>
                </c:pt>
                <c:pt idx="10422">
                  <c:v>66.666671385368005</c:v>
                </c:pt>
                <c:pt idx="10423">
                  <c:v>60.000003625949198</c:v>
                </c:pt>
                <c:pt idx="10424">
                  <c:v>66.666671385368005</c:v>
                </c:pt>
                <c:pt idx="10425">
                  <c:v>66.666671385368005</c:v>
                </c:pt>
                <c:pt idx="10426">
                  <c:v>60.000003625949198</c:v>
                </c:pt>
                <c:pt idx="10427">
                  <c:v>66.666671385368005</c:v>
                </c:pt>
                <c:pt idx="10428">
                  <c:v>66.666671385368005</c:v>
                </c:pt>
                <c:pt idx="10429">
                  <c:v>60.000003625949198</c:v>
                </c:pt>
                <c:pt idx="10430">
                  <c:v>66.666671385368005</c:v>
                </c:pt>
                <c:pt idx="10431">
                  <c:v>66.666671385368005</c:v>
                </c:pt>
                <c:pt idx="10432">
                  <c:v>66.666671385368005</c:v>
                </c:pt>
                <c:pt idx="10433">
                  <c:v>60.000003625949198</c:v>
                </c:pt>
                <c:pt idx="10434">
                  <c:v>66.666671385368005</c:v>
                </c:pt>
                <c:pt idx="10435">
                  <c:v>66.666671385368005</c:v>
                </c:pt>
                <c:pt idx="10436">
                  <c:v>73.333339144785995</c:v>
                </c:pt>
                <c:pt idx="10437">
                  <c:v>66.666671385368005</c:v>
                </c:pt>
                <c:pt idx="10438">
                  <c:v>66.666671385368005</c:v>
                </c:pt>
                <c:pt idx="10439">
                  <c:v>73.333339144785995</c:v>
                </c:pt>
                <c:pt idx="10440">
                  <c:v>73.333339144785995</c:v>
                </c:pt>
                <c:pt idx="10441">
                  <c:v>66.666671385368005</c:v>
                </c:pt>
                <c:pt idx="10442">
                  <c:v>73.333339144785995</c:v>
                </c:pt>
                <c:pt idx="10443">
                  <c:v>73.333339144785995</c:v>
                </c:pt>
                <c:pt idx="10444">
                  <c:v>80.000006904204653</c:v>
                </c:pt>
                <c:pt idx="10445">
                  <c:v>73.333339144785995</c:v>
                </c:pt>
                <c:pt idx="10446">
                  <c:v>73.333339144785995</c:v>
                </c:pt>
                <c:pt idx="10447">
                  <c:v>73.333339144785995</c:v>
                </c:pt>
                <c:pt idx="10448">
                  <c:v>73.333339144785995</c:v>
                </c:pt>
                <c:pt idx="10449">
                  <c:v>80.000006904204653</c:v>
                </c:pt>
                <c:pt idx="10450">
                  <c:v>73.333339144785995</c:v>
                </c:pt>
                <c:pt idx="10451">
                  <c:v>73.333339144785995</c:v>
                </c:pt>
                <c:pt idx="10452">
                  <c:v>73.333339144785995</c:v>
                </c:pt>
                <c:pt idx="10453">
                  <c:v>73.333339144785995</c:v>
                </c:pt>
                <c:pt idx="10454">
                  <c:v>80.000006904204653</c:v>
                </c:pt>
                <c:pt idx="10455">
                  <c:v>73.333339144785995</c:v>
                </c:pt>
                <c:pt idx="10456">
                  <c:v>73.333339144785995</c:v>
                </c:pt>
                <c:pt idx="10457">
                  <c:v>73.333339144785995</c:v>
                </c:pt>
                <c:pt idx="10458">
                  <c:v>73.333339144785995</c:v>
                </c:pt>
                <c:pt idx="10459">
                  <c:v>73.333339144785995</c:v>
                </c:pt>
                <c:pt idx="10460">
                  <c:v>73.333339144785995</c:v>
                </c:pt>
                <c:pt idx="10461">
                  <c:v>73.333339144785995</c:v>
                </c:pt>
                <c:pt idx="10462">
                  <c:v>73.333339144785995</c:v>
                </c:pt>
                <c:pt idx="10463">
                  <c:v>66.666671385368005</c:v>
                </c:pt>
                <c:pt idx="10464">
                  <c:v>73.333339144785995</c:v>
                </c:pt>
                <c:pt idx="10465">
                  <c:v>73.333339144785995</c:v>
                </c:pt>
                <c:pt idx="10466">
                  <c:v>73.333339144785995</c:v>
                </c:pt>
                <c:pt idx="10467">
                  <c:v>66.666671385368005</c:v>
                </c:pt>
                <c:pt idx="10468">
                  <c:v>73.333339144785995</c:v>
                </c:pt>
                <c:pt idx="10469">
                  <c:v>66.666671385368005</c:v>
                </c:pt>
                <c:pt idx="10470">
                  <c:v>73.333339144785995</c:v>
                </c:pt>
                <c:pt idx="10471">
                  <c:v>66.666671385368005</c:v>
                </c:pt>
                <c:pt idx="10472">
                  <c:v>0</c:v>
                </c:pt>
                <c:pt idx="10473">
                  <c:v>66.666671385368005</c:v>
                </c:pt>
                <c:pt idx="10474">
                  <c:v>66.666671385368005</c:v>
                </c:pt>
                <c:pt idx="10475">
                  <c:v>73.333339144785995</c:v>
                </c:pt>
                <c:pt idx="10476">
                  <c:v>66.666671385368005</c:v>
                </c:pt>
                <c:pt idx="10477">
                  <c:v>66.666671385368005</c:v>
                </c:pt>
                <c:pt idx="10478">
                  <c:v>73.333339144785995</c:v>
                </c:pt>
                <c:pt idx="10479">
                  <c:v>66.666671385368005</c:v>
                </c:pt>
                <c:pt idx="10480">
                  <c:v>66.666671385368005</c:v>
                </c:pt>
                <c:pt idx="10481">
                  <c:v>66.666671385368005</c:v>
                </c:pt>
                <c:pt idx="10482">
                  <c:v>66.666671385368005</c:v>
                </c:pt>
                <c:pt idx="10483">
                  <c:v>66.666671385368005</c:v>
                </c:pt>
                <c:pt idx="10484">
                  <c:v>66.666671385368005</c:v>
                </c:pt>
                <c:pt idx="10485">
                  <c:v>66.666671385368005</c:v>
                </c:pt>
                <c:pt idx="10486">
                  <c:v>0</c:v>
                </c:pt>
                <c:pt idx="10487">
                  <c:v>66.666671385368005</c:v>
                </c:pt>
                <c:pt idx="10488">
                  <c:v>66.666671385368005</c:v>
                </c:pt>
                <c:pt idx="10489">
                  <c:v>66.666671385368005</c:v>
                </c:pt>
                <c:pt idx="10490">
                  <c:v>66.666671385368005</c:v>
                </c:pt>
                <c:pt idx="10491">
                  <c:v>66.666671385368005</c:v>
                </c:pt>
                <c:pt idx="10492">
                  <c:v>60.000003625949198</c:v>
                </c:pt>
                <c:pt idx="10493">
                  <c:v>66.666671385368005</c:v>
                </c:pt>
                <c:pt idx="10494">
                  <c:v>60.000003625949198</c:v>
                </c:pt>
                <c:pt idx="10495">
                  <c:v>66.666671385368005</c:v>
                </c:pt>
                <c:pt idx="10496">
                  <c:v>0</c:v>
                </c:pt>
                <c:pt idx="10497">
                  <c:v>60.000003625949198</c:v>
                </c:pt>
                <c:pt idx="10498">
                  <c:v>66.666671385368005</c:v>
                </c:pt>
                <c:pt idx="10499">
                  <c:v>60.000003625949198</c:v>
                </c:pt>
                <c:pt idx="10500">
                  <c:v>60.000003625949198</c:v>
                </c:pt>
                <c:pt idx="10501">
                  <c:v>66.666671385368005</c:v>
                </c:pt>
                <c:pt idx="10502">
                  <c:v>60.000003625949198</c:v>
                </c:pt>
                <c:pt idx="10503">
                  <c:v>66.666671385368005</c:v>
                </c:pt>
                <c:pt idx="10504">
                  <c:v>60.000003625949198</c:v>
                </c:pt>
                <c:pt idx="10505">
                  <c:v>60.000003625949198</c:v>
                </c:pt>
                <c:pt idx="10506">
                  <c:v>66.666671385368005</c:v>
                </c:pt>
                <c:pt idx="10507">
                  <c:v>60.000003625949198</c:v>
                </c:pt>
                <c:pt idx="10508">
                  <c:v>60.000003625949198</c:v>
                </c:pt>
                <c:pt idx="10509">
                  <c:v>60.000003625949198</c:v>
                </c:pt>
                <c:pt idx="10510">
                  <c:v>66.666671385368005</c:v>
                </c:pt>
                <c:pt idx="10511">
                  <c:v>60.000003625949198</c:v>
                </c:pt>
                <c:pt idx="10512">
                  <c:v>60.000003625949198</c:v>
                </c:pt>
                <c:pt idx="10513">
                  <c:v>60.000003625949198</c:v>
                </c:pt>
                <c:pt idx="10514">
                  <c:v>60.000003625949198</c:v>
                </c:pt>
                <c:pt idx="10515">
                  <c:v>60.000003625949198</c:v>
                </c:pt>
                <c:pt idx="10516">
                  <c:v>60.000003625949198</c:v>
                </c:pt>
                <c:pt idx="10517">
                  <c:v>60.000003625949198</c:v>
                </c:pt>
                <c:pt idx="10518">
                  <c:v>60.000003625949198</c:v>
                </c:pt>
                <c:pt idx="10519">
                  <c:v>60.000003625949198</c:v>
                </c:pt>
                <c:pt idx="10520">
                  <c:v>66.666671385368005</c:v>
                </c:pt>
                <c:pt idx="10521">
                  <c:v>66.666671385368005</c:v>
                </c:pt>
                <c:pt idx="10522">
                  <c:v>86.66667466362334</c:v>
                </c:pt>
                <c:pt idx="10523">
                  <c:v>166.66668156782802</c:v>
                </c:pt>
                <c:pt idx="10524">
                  <c:v>273.3332415421807</c:v>
                </c:pt>
                <c:pt idx="10525">
                  <c:v>379.99972701072664</c:v>
                </c:pt>
                <c:pt idx="10526">
                  <c:v>453.33305994669598</c:v>
                </c:pt>
                <c:pt idx="10527">
                  <c:v>493.33314100901265</c:v>
                </c:pt>
                <c:pt idx="10528">
                  <c:v>559.99994277954124</c:v>
                </c:pt>
                <c:pt idx="10529">
                  <c:v>646.66678508122743</c:v>
                </c:pt>
                <c:pt idx="10530">
                  <c:v>713.33358685175335</c:v>
                </c:pt>
                <c:pt idx="10531">
                  <c:v>786.66706879933997</c:v>
                </c:pt>
                <c:pt idx="10532">
                  <c:v>813.33378950754661</c:v>
                </c:pt>
                <c:pt idx="10533">
                  <c:v>813.33378950754661</c:v>
                </c:pt>
                <c:pt idx="10534">
                  <c:v>826.66714986165346</c:v>
                </c:pt>
                <c:pt idx="10535">
                  <c:v>833.33383003870665</c:v>
                </c:pt>
                <c:pt idx="10536">
                  <c:v>840.00051021575996</c:v>
                </c:pt>
                <c:pt idx="10537">
                  <c:v>853.33387056986658</c:v>
                </c:pt>
                <c:pt idx="10538">
                  <c:v>860.00055074692</c:v>
                </c:pt>
                <c:pt idx="10539">
                  <c:v>866.66723092397331</c:v>
                </c:pt>
                <c:pt idx="10540">
                  <c:v>866.66723092397331</c:v>
                </c:pt>
                <c:pt idx="10541">
                  <c:v>860.00055074692</c:v>
                </c:pt>
                <c:pt idx="10542">
                  <c:v>860.00055074692</c:v>
                </c:pt>
                <c:pt idx="10543">
                  <c:v>853.33387056986658</c:v>
                </c:pt>
                <c:pt idx="10544">
                  <c:v>846.66719039281338</c:v>
                </c:pt>
                <c:pt idx="10545">
                  <c:v>840.00051021575996</c:v>
                </c:pt>
                <c:pt idx="10546">
                  <c:v>826.66714986165346</c:v>
                </c:pt>
                <c:pt idx="10547">
                  <c:v>820.00046968460003</c:v>
                </c:pt>
                <c:pt idx="10548">
                  <c:v>813.33378950754661</c:v>
                </c:pt>
                <c:pt idx="10549">
                  <c:v>806.6671093304933</c:v>
                </c:pt>
                <c:pt idx="10550">
                  <c:v>786.66706879933997</c:v>
                </c:pt>
                <c:pt idx="10551">
                  <c:v>786.66706879933997</c:v>
                </c:pt>
                <c:pt idx="10552">
                  <c:v>766.66702826818005</c:v>
                </c:pt>
                <c:pt idx="10553">
                  <c:v>766.66702826818005</c:v>
                </c:pt>
                <c:pt idx="10554">
                  <c:v>746.66698773702012</c:v>
                </c:pt>
                <c:pt idx="10555">
                  <c:v>726.66694720585997</c:v>
                </c:pt>
                <c:pt idx="10556">
                  <c:v>713.33358685175335</c:v>
                </c:pt>
                <c:pt idx="10557">
                  <c:v>693.33354632060002</c:v>
                </c:pt>
                <c:pt idx="10558">
                  <c:v>673.33350578943998</c:v>
                </c:pt>
                <c:pt idx="10559">
                  <c:v>640.00010490417469</c:v>
                </c:pt>
                <c:pt idx="10560">
                  <c:v>606.66670401891065</c:v>
                </c:pt>
                <c:pt idx="10561">
                  <c:v>539.99990224838268</c:v>
                </c:pt>
                <c:pt idx="10562">
                  <c:v>499.99982118606601</c:v>
                </c:pt>
                <c:pt idx="10563">
                  <c:v>446.66637976964336</c:v>
                </c:pt>
                <c:pt idx="10564">
                  <c:v>419.999659061432</c:v>
                </c:pt>
                <c:pt idx="10565">
                  <c:v>399.99969303607929</c:v>
                </c:pt>
                <c:pt idx="10566">
                  <c:v>386.66638235251133</c:v>
                </c:pt>
                <c:pt idx="10567">
                  <c:v>366.66641632715869</c:v>
                </c:pt>
                <c:pt idx="10568">
                  <c:v>359.99976098537468</c:v>
                </c:pt>
                <c:pt idx="10569">
                  <c:v>346.66645030180604</c:v>
                </c:pt>
                <c:pt idx="10570">
                  <c:v>333.33313961823802</c:v>
                </c:pt>
                <c:pt idx="10571">
                  <c:v>313.33317359288532</c:v>
                </c:pt>
                <c:pt idx="10572">
                  <c:v>306.66651825110131</c:v>
                </c:pt>
                <c:pt idx="10573">
                  <c:v>299.9998629093173</c:v>
                </c:pt>
                <c:pt idx="10574">
                  <c:v>0</c:v>
                </c:pt>
                <c:pt idx="10575">
                  <c:v>273.3332415421807</c:v>
                </c:pt>
                <c:pt idx="10576">
                  <c:v>266.66658620039595</c:v>
                </c:pt>
                <c:pt idx="10577">
                  <c:v>253.333275516828</c:v>
                </c:pt>
                <c:pt idx="10578">
                  <c:v>246.66662017504402</c:v>
                </c:pt>
                <c:pt idx="10579">
                  <c:v>239.99996483325933</c:v>
                </c:pt>
                <c:pt idx="10580">
                  <c:v>233.33330949147532</c:v>
                </c:pt>
                <c:pt idx="10581">
                  <c:v>226.66665414969137</c:v>
                </c:pt>
                <c:pt idx="10582">
                  <c:v>233.33330949147532</c:v>
                </c:pt>
                <c:pt idx="10583">
                  <c:v>259.999930858612</c:v>
                </c:pt>
                <c:pt idx="10584">
                  <c:v>266.66658620039595</c:v>
                </c:pt>
                <c:pt idx="10585">
                  <c:v>286.66655222574866</c:v>
                </c:pt>
                <c:pt idx="10586">
                  <c:v>293.33320756753267</c:v>
                </c:pt>
                <c:pt idx="10587">
                  <c:v>299.9998629093173</c:v>
                </c:pt>
                <c:pt idx="10588">
                  <c:v>293.33320756753267</c:v>
                </c:pt>
                <c:pt idx="10589">
                  <c:v>293.33320756753267</c:v>
                </c:pt>
                <c:pt idx="10590">
                  <c:v>293.33320756753267</c:v>
                </c:pt>
                <c:pt idx="10591">
                  <c:v>293.33320756753267</c:v>
                </c:pt>
                <c:pt idx="10592">
                  <c:v>279.99989688396465</c:v>
                </c:pt>
                <c:pt idx="10593">
                  <c:v>286.66655222574866</c:v>
                </c:pt>
                <c:pt idx="10594">
                  <c:v>279.99989688396465</c:v>
                </c:pt>
                <c:pt idx="10595">
                  <c:v>273.3332415421807</c:v>
                </c:pt>
                <c:pt idx="10596">
                  <c:v>273.3332415421807</c:v>
                </c:pt>
                <c:pt idx="10597">
                  <c:v>259.999930858612</c:v>
                </c:pt>
                <c:pt idx="10598">
                  <c:v>266.66658620039595</c:v>
                </c:pt>
                <c:pt idx="10599">
                  <c:v>253.333275516828</c:v>
                </c:pt>
                <c:pt idx="10600">
                  <c:v>253.333275516828</c:v>
                </c:pt>
                <c:pt idx="10601">
                  <c:v>246.66662017504402</c:v>
                </c:pt>
                <c:pt idx="10602">
                  <c:v>246.66662017504402</c:v>
                </c:pt>
                <c:pt idx="10603">
                  <c:v>239.99996483325933</c:v>
                </c:pt>
                <c:pt idx="10604">
                  <c:v>233.33330949147532</c:v>
                </c:pt>
                <c:pt idx="10605">
                  <c:v>233.33330949147532</c:v>
                </c:pt>
                <c:pt idx="10606">
                  <c:v>226.66665414969137</c:v>
                </c:pt>
                <c:pt idx="10607">
                  <c:v>226.66665414969137</c:v>
                </c:pt>
                <c:pt idx="10608">
                  <c:v>219.99999880790736</c:v>
                </c:pt>
                <c:pt idx="10609">
                  <c:v>213.33334346612267</c:v>
                </c:pt>
                <c:pt idx="10610">
                  <c:v>213.33334346612267</c:v>
                </c:pt>
                <c:pt idx="10611">
                  <c:v>213.33334346612267</c:v>
                </c:pt>
                <c:pt idx="10612">
                  <c:v>206.66668812433866</c:v>
                </c:pt>
                <c:pt idx="10613">
                  <c:v>206.66668812433866</c:v>
                </c:pt>
                <c:pt idx="10614">
                  <c:v>200.00002036492</c:v>
                </c:pt>
                <c:pt idx="10615">
                  <c:v>193.333352605502</c:v>
                </c:pt>
                <c:pt idx="10616">
                  <c:v>200.00002036492</c:v>
                </c:pt>
                <c:pt idx="10617">
                  <c:v>186.66668484608331</c:v>
                </c:pt>
                <c:pt idx="10618">
                  <c:v>193.333352605502</c:v>
                </c:pt>
                <c:pt idx="10619">
                  <c:v>186.66668484608331</c:v>
                </c:pt>
                <c:pt idx="10620">
                  <c:v>180.00001708666468</c:v>
                </c:pt>
                <c:pt idx="10621">
                  <c:v>180.00001708666468</c:v>
                </c:pt>
                <c:pt idx="10622">
                  <c:v>180.00001708666468</c:v>
                </c:pt>
                <c:pt idx="10623">
                  <c:v>173.33334932724668</c:v>
                </c:pt>
                <c:pt idx="10624">
                  <c:v>173.33334932724668</c:v>
                </c:pt>
                <c:pt idx="10625">
                  <c:v>173.33334932724668</c:v>
                </c:pt>
                <c:pt idx="10626">
                  <c:v>166.66668156782802</c:v>
                </c:pt>
                <c:pt idx="10627">
                  <c:v>166.66668156782802</c:v>
                </c:pt>
                <c:pt idx="10628">
                  <c:v>0</c:v>
                </c:pt>
                <c:pt idx="10629">
                  <c:v>160.00001380840931</c:v>
                </c:pt>
                <c:pt idx="10630">
                  <c:v>160.00001380840931</c:v>
                </c:pt>
                <c:pt idx="10631">
                  <c:v>160.00001380840931</c:v>
                </c:pt>
                <c:pt idx="10632">
                  <c:v>153.33334604899068</c:v>
                </c:pt>
                <c:pt idx="10633">
                  <c:v>160.00001380840931</c:v>
                </c:pt>
                <c:pt idx="10634">
                  <c:v>146.66667828957267</c:v>
                </c:pt>
                <c:pt idx="10635">
                  <c:v>153.33334604899068</c:v>
                </c:pt>
                <c:pt idx="10636">
                  <c:v>0</c:v>
                </c:pt>
                <c:pt idx="10637">
                  <c:v>146.66667828957267</c:v>
                </c:pt>
                <c:pt idx="10638">
                  <c:v>140.00001053015401</c:v>
                </c:pt>
                <c:pt idx="10639">
                  <c:v>146.66667828957267</c:v>
                </c:pt>
                <c:pt idx="10640">
                  <c:v>0</c:v>
                </c:pt>
                <c:pt idx="10641">
                  <c:v>140.00001053015401</c:v>
                </c:pt>
                <c:pt idx="10642">
                  <c:v>133.33334277073533</c:v>
                </c:pt>
                <c:pt idx="10643">
                  <c:v>133.33334277073533</c:v>
                </c:pt>
                <c:pt idx="10644">
                  <c:v>0</c:v>
                </c:pt>
                <c:pt idx="10645">
                  <c:v>126.66667501131664</c:v>
                </c:pt>
                <c:pt idx="10646">
                  <c:v>126.66667501131664</c:v>
                </c:pt>
                <c:pt idx="10647">
                  <c:v>126.66667501131664</c:v>
                </c:pt>
                <c:pt idx="10648">
                  <c:v>120.00000725189867</c:v>
                </c:pt>
                <c:pt idx="10649">
                  <c:v>120.00000725189867</c:v>
                </c:pt>
                <c:pt idx="10650">
                  <c:v>120.00000725189867</c:v>
                </c:pt>
                <c:pt idx="10651">
                  <c:v>113.33333949248001</c:v>
                </c:pt>
                <c:pt idx="10652">
                  <c:v>120.00000725189867</c:v>
                </c:pt>
                <c:pt idx="10653">
                  <c:v>113.33333949248001</c:v>
                </c:pt>
                <c:pt idx="10654">
                  <c:v>106.66667173306134</c:v>
                </c:pt>
                <c:pt idx="10655">
                  <c:v>113.33333949248001</c:v>
                </c:pt>
                <c:pt idx="10656">
                  <c:v>106.66667173306134</c:v>
                </c:pt>
                <c:pt idx="10657">
                  <c:v>106.66667173306134</c:v>
                </c:pt>
                <c:pt idx="10658">
                  <c:v>106.66667173306134</c:v>
                </c:pt>
                <c:pt idx="10659">
                  <c:v>106.66667173306134</c:v>
                </c:pt>
                <c:pt idx="10660">
                  <c:v>100.00001018246</c:v>
                </c:pt>
                <c:pt idx="10661">
                  <c:v>100.00001018246</c:v>
                </c:pt>
                <c:pt idx="10662">
                  <c:v>106.66667173306134</c:v>
                </c:pt>
                <c:pt idx="10663">
                  <c:v>100.00001018246</c:v>
                </c:pt>
                <c:pt idx="10664">
                  <c:v>93.333342423041344</c:v>
                </c:pt>
                <c:pt idx="10665">
                  <c:v>100.00001018246</c:v>
                </c:pt>
                <c:pt idx="10666">
                  <c:v>100.00001018246</c:v>
                </c:pt>
                <c:pt idx="10667">
                  <c:v>93.333342423041344</c:v>
                </c:pt>
                <c:pt idx="10668">
                  <c:v>93.333342423041344</c:v>
                </c:pt>
                <c:pt idx="10669">
                  <c:v>100.00001018246</c:v>
                </c:pt>
                <c:pt idx="10670">
                  <c:v>93.333342423041344</c:v>
                </c:pt>
                <c:pt idx="10671">
                  <c:v>93.333342423041344</c:v>
                </c:pt>
                <c:pt idx="10672">
                  <c:v>93.333342423041344</c:v>
                </c:pt>
                <c:pt idx="10673">
                  <c:v>86.66667466362334</c:v>
                </c:pt>
                <c:pt idx="10674">
                  <c:v>93.333342423041344</c:v>
                </c:pt>
                <c:pt idx="10675">
                  <c:v>86.66667466362334</c:v>
                </c:pt>
                <c:pt idx="10676">
                  <c:v>93.333342423041344</c:v>
                </c:pt>
                <c:pt idx="10677">
                  <c:v>86.66667466362334</c:v>
                </c:pt>
                <c:pt idx="10678">
                  <c:v>86.66667466362334</c:v>
                </c:pt>
                <c:pt idx="10679">
                  <c:v>86.66667466362334</c:v>
                </c:pt>
                <c:pt idx="10680">
                  <c:v>86.66667466362334</c:v>
                </c:pt>
                <c:pt idx="10681">
                  <c:v>93.333342423041344</c:v>
                </c:pt>
                <c:pt idx="10682">
                  <c:v>80.000006904204653</c:v>
                </c:pt>
                <c:pt idx="10683">
                  <c:v>86.66667466362334</c:v>
                </c:pt>
                <c:pt idx="10684">
                  <c:v>86.66667466362334</c:v>
                </c:pt>
                <c:pt idx="10685">
                  <c:v>86.66667466362334</c:v>
                </c:pt>
                <c:pt idx="10686">
                  <c:v>80.000006904204653</c:v>
                </c:pt>
                <c:pt idx="10687">
                  <c:v>86.66667466362334</c:v>
                </c:pt>
                <c:pt idx="10688">
                  <c:v>80.000006904204653</c:v>
                </c:pt>
                <c:pt idx="10689">
                  <c:v>86.66667466362334</c:v>
                </c:pt>
                <c:pt idx="10690">
                  <c:v>80.000006904204653</c:v>
                </c:pt>
                <c:pt idx="10691">
                  <c:v>80.000006904204653</c:v>
                </c:pt>
                <c:pt idx="10692">
                  <c:v>80.000006904204653</c:v>
                </c:pt>
                <c:pt idx="10693">
                  <c:v>80.000006904204653</c:v>
                </c:pt>
                <c:pt idx="10694">
                  <c:v>80.000006904204653</c:v>
                </c:pt>
                <c:pt idx="10695">
                  <c:v>80.000006904204653</c:v>
                </c:pt>
                <c:pt idx="10696">
                  <c:v>80.000006904204653</c:v>
                </c:pt>
                <c:pt idx="10697">
                  <c:v>80.000006904204653</c:v>
                </c:pt>
                <c:pt idx="10698">
                  <c:v>80.000006904204653</c:v>
                </c:pt>
                <c:pt idx="10699">
                  <c:v>80.000006904204653</c:v>
                </c:pt>
                <c:pt idx="10700">
                  <c:v>80.000006904204653</c:v>
                </c:pt>
                <c:pt idx="10701">
                  <c:v>80.000006904204653</c:v>
                </c:pt>
                <c:pt idx="10702">
                  <c:v>73.333339144785995</c:v>
                </c:pt>
                <c:pt idx="10703">
                  <c:v>80.000006904204653</c:v>
                </c:pt>
                <c:pt idx="10704">
                  <c:v>80.000006904204653</c:v>
                </c:pt>
                <c:pt idx="10705">
                  <c:v>73.333339144785995</c:v>
                </c:pt>
                <c:pt idx="10706">
                  <c:v>80.000006904204653</c:v>
                </c:pt>
                <c:pt idx="10707">
                  <c:v>80.000006904204653</c:v>
                </c:pt>
                <c:pt idx="10708">
                  <c:v>73.333339144785995</c:v>
                </c:pt>
                <c:pt idx="10709">
                  <c:v>80.000006904204653</c:v>
                </c:pt>
                <c:pt idx="10710">
                  <c:v>73.333339144785995</c:v>
                </c:pt>
                <c:pt idx="10711">
                  <c:v>73.333339144785995</c:v>
                </c:pt>
                <c:pt idx="10712">
                  <c:v>80.000006904204653</c:v>
                </c:pt>
                <c:pt idx="10713">
                  <c:v>73.333339144785995</c:v>
                </c:pt>
                <c:pt idx="10714">
                  <c:v>73.333339144785995</c:v>
                </c:pt>
                <c:pt idx="10715">
                  <c:v>73.333339144785995</c:v>
                </c:pt>
                <c:pt idx="10716">
                  <c:v>73.333339144785995</c:v>
                </c:pt>
                <c:pt idx="10717">
                  <c:v>80.000006904204653</c:v>
                </c:pt>
                <c:pt idx="10718">
                  <c:v>73.333339144785995</c:v>
                </c:pt>
                <c:pt idx="10719">
                  <c:v>73.333339144785995</c:v>
                </c:pt>
                <c:pt idx="10720">
                  <c:v>73.333339144785995</c:v>
                </c:pt>
                <c:pt idx="10721">
                  <c:v>73.333339144785995</c:v>
                </c:pt>
                <c:pt idx="10722">
                  <c:v>73.333339144785995</c:v>
                </c:pt>
                <c:pt idx="10723">
                  <c:v>66.666671385368005</c:v>
                </c:pt>
                <c:pt idx="10724">
                  <c:v>73.333339144785995</c:v>
                </c:pt>
                <c:pt idx="10725">
                  <c:v>73.333339144785995</c:v>
                </c:pt>
                <c:pt idx="10726">
                  <c:v>66.666671385368005</c:v>
                </c:pt>
                <c:pt idx="10727">
                  <c:v>73.333339144785995</c:v>
                </c:pt>
                <c:pt idx="10728">
                  <c:v>73.333339144785995</c:v>
                </c:pt>
                <c:pt idx="10729">
                  <c:v>66.666671385368005</c:v>
                </c:pt>
                <c:pt idx="10730">
                  <c:v>73.333339144785995</c:v>
                </c:pt>
                <c:pt idx="10731">
                  <c:v>66.666671385368005</c:v>
                </c:pt>
                <c:pt idx="10732">
                  <c:v>66.666671385368005</c:v>
                </c:pt>
                <c:pt idx="10733">
                  <c:v>73.333339144785995</c:v>
                </c:pt>
                <c:pt idx="10734">
                  <c:v>66.666671385368005</c:v>
                </c:pt>
                <c:pt idx="10735">
                  <c:v>66.666671385368005</c:v>
                </c:pt>
                <c:pt idx="10736">
                  <c:v>66.666671385368005</c:v>
                </c:pt>
                <c:pt idx="10737">
                  <c:v>66.666671385368005</c:v>
                </c:pt>
                <c:pt idx="10738">
                  <c:v>73.333339144785995</c:v>
                </c:pt>
                <c:pt idx="10739">
                  <c:v>66.666671385368005</c:v>
                </c:pt>
                <c:pt idx="10740">
                  <c:v>66.666671385368005</c:v>
                </c:pt>
                <c:pt idx="10741">
                  <c:v>66.666671385368005</c:v>
                </c:pt>
                <c:pt idx="10742">
                  <c:v>73.333339144785995</c:v>
                </c:pt>
                <c:pt idx="10743">
                  <c:v>66.666671385368005</c:v>
                </c:pt>
                <c:pt idx="10744">
                  <c:v>66.666671385368005</c:v>
                </c:pt>
                <c:pt idx="10745">
                  <c:v>66.666671385368005</c:v>
                </c:pt>
                <c:pt idx="10746">
                  <c:v>66.666671385368005</c:v>
                </c:pt>
                <c:pt idx="10747">
                  <c:v>66.666671385368005</c:v>
                </c:pt>
                <c:pt idx="10748">
                  <c:v>66.666671385368005</c:v>
                </c:pt>
                <c:pt idx="10749">
                  <c:v>66.666671385368005</c:v>
                </c:pt>
                <c:pt idx="10750">
                  <c:v>66.666671385368005</c:v>
                </c:pt>
                <c:pt idx="10751">
                  <c:v>66.666671385368005</c:v>
                </c:pt>
                <c:pt idx="10752">
                  <c:v>66.666671385368005</c:v>
                </c:pt>
                <c:pt idx="10753">
                  <c:v>66.666671385368005</c:v>
                </c:pt>
                <c:pt idx="10754">
                  <c:v>66.666671385368005</c:v>
                </c:pt>
                <c:pt idx="10755">
                  <c:v>66.666671385368005</c:v>
                </c:pt>
                <c:pt idx="10756">
                  <c:v>66.666671385368005</c:v>
                </c:pt>
                <c:pt idx="10757">
                  <c:v>60.000003625949198</c:v>
                </c:pt>
                <c:pt idx="10758">
                  <c:v>66.666671385368005</c:v>
                </c:pt>
                <c:pt idx="10759">
                  <c:v>66.666671385368005</c:v>
                </c:pt>
                <c:pt idx="10760">
                  <c:v>60.000003625949198</c:v>
                </c:pt>
                <c:pt idx="10761">
                  <c:v>66.666671385368005</c:v>
                </c:pt>
                <c:pt idx="10762">
                  <c:v>66.666671385368005</c:v>
                </c:pt>
                <c:pt idx="10763">
                  <c:v>60.000003625949198</c:v>
                </c:pt>
                <c:pt idx="10764">
                  <c:v>66.666671385368005</c:v>
                </c:pt>
                <c:pt idx="10765">
                  <c:v>60.000003625949198</c:v>
                </c:pt>
                <c:pt idx="10766">
                  <c:v>66.666671385368005</c:v>
                </c:pt>
                <c:pt idx="10767">
                  <c:v>60.000003625949198</c:v>
                </c:pt>
                <c:pt idx="10768">
                  <c:v>66.666671385368005</c:v>
                </c:pt>
                <c:pt idx="10769">
                  <c:v>60.000003625949198</c:v>
                </c:pt>
                <c:pt idx="10770">
                  <c:v>66.666671385368005</c:v>
                </c:pt>
                <c:pt idx="10771">
                  <c:v>60.000003625949198</c:v>
                </c:pt>
                <c:pt idx="10772">
                  <c:v>60.000003625949198</c:v>
                </c:pt>
                <c:pt idx="10773">
                  <c:v>66.666671385368005</c:v>
                </c:pt>
                <c:pt idx="10774">
                  <c:v>60.000003625949198</c:v>
                </c:pt>
                <c:pt idx="10775">
                  <c:v>60.000003625949198</c:v>
                </c:pt>
                <c:pt idx="10776">
                  <c:v>60.000003625949198</c:v>
                </c:pt>
                <c:pt idx="10777">
                  <c:v>60.000003625949198</c:v>
                </c:pt>
                <c:pt idx="10778">
                  <c:v>60.000003625949198</c:v>
                </c:pt>
                <c:pt idx="10779">
                  <c:v>66.666671385368005</c:v>
                </c:pt>
                <c:pt idx="10780">
                  <c:v>0</c:v>
                </c:pt>
                <c:pt idx="10781">
                  <c:v>60.000003625949198</c:v>
                </c:pt>
                <c:pt idx="10782">
                  <c:v>60.000003625949198</c:v>
                </c:pt>
                <c:pt idx="10783">
                  <c:v>60.000003625949198</c:v>
                </c:pt>
                <c:pt idx="10784">
                  <c:v>60.000003625949198</c:v>
                </c:pt>
                <c:pt idx="10785">
                  <c:v>60.000003625949198</c:v>
                </c:pt>
                <c:pt idx="10786">
                  <c:v>60.000003625949198</c:v>
                </c:pt>
                <c:pt idx="10787">
                  <c:v>60.000003625949198</c:v>
                </c:pt>
                <c:pt idx="10788">
                  <c:v>53.333335866530739</c:v>
                </c:pt>
                <c:pt idx="10789">
                  <c:v>60.000003625949198</c:v>
                </c:pt>
                <c:pt idx="10790">
                  <c:v>60.000003625949198</c:v>
                </c:pt>
                <c:pt idx="10791">
                  <c:v>60.000003625949198</c:v>
                </c:pt>
                <c:pt idx="10792">
                  <c:v>60.000003625949198</c:v>
                </c:pt>
                <c:pt idx="10793">
                  <c:v>53.333335866530739</c:v>
                </c:pt>
                <c:pt idx="10794">
                  <c:v>60.000003625949198</c:v>
                </c:pt>
                <c:pt idx="10795">
                  <c:v>60.000003625949198</c:v>
                </c:pt>
                <c:pt idx="10796">
                  <c:v>60.000003625949198</c:v>
                </c:pt>
                <c:pt idx="10797">
                  <c:v>53.333335866530739</c:v>
                </c:pt>
                <c:pt idx="10798">
                  <c:v>60.000003625949198</c:v>
                </c:pt>
                <c:pt idx="10799">
                  <c:v>60.000003625949198</c:v>
                </c:pt>
                <c:pt idx="10800">
                  <c:v>53.333335866530739</c:v>
                </c:pt>
                <c:pt idx="10801">
                  <c:v>60.000003625949198</c:v>
                </c:pt>
                <c:pt idx="10802">
                  <c:v>53.333335866530739</c:v>
                </c:pt>
                <c:pt idx="10803">
                  <c:v>60.000003625949198</c:v>
                </c:pt>
                <c:pt idx="10804">
                  <c:v>53.333335866530739</c:v>
                </c:pt>
                <c:pt idx="10805">
                  <c:v>60.000003625949198</c:v>
                </c:pt>
                <c:pt idx="10806">
                  <c:v>53.333335866530739</c:v>
                </c:pt>
                <c:pt idx="10807">
                  <c:v>60.000003625949198</c:v>
                </c:pt>
                <c:pt idx="10808">
                  <c:v>53.333335866530739</c:v>
                </c:pt>
                <c:pt idx="10809">
                  <c:v>60.000003625949198</c:v>
                </c:pt>
                <c:pt idx="10810">
                  <c:v>53.333335866530739</c:v>
                </c:pt>
                <c:pt idx="10811">
                  <c:v>60.000003625949198</c:v>
                </c:pt>
                <c:pt idx="10812">
                  <c:v>53.333335866530739</c:v>
                </c:pt>
                <c:pt idx="10813">
                  <c:v>53.333335866530739</c:v>
                </c:pt>
                <c:pt idx="10814">
                  <c:v>60.000003625949198</c:v>
                </c:pt>
                <c:pt idx="10815">
                  <c:v>53.333335866530739</c:v>
                </c:pt>
                <c:pt idx="10816">
                  <c:v>53.333335866530739</c:v>
                </c:pt>
                <c:pt idx="10817">
                  <c:v>60.000003625949198</c:v>
                </c:pt>
                <c:pt idx="10818">
                  <c:v>53.333335866530739</c:v>
                </c:pt>
                <c:pt idx="10819">
                  <c:v>53.333335866530739</c:v>
                </c:pt>
                <c:pt idx="10820">
                  <c:v>53.333335866530739</c:v>
                </c:pt>
                <c:pt idx="10821">
                  <c:v>60.000003625949198</c:v>
                </c:pt>
                <c:pt idx="10822">
                  <c:v>53.333335866530739</c:v>
                </c:pt>
                <c:pt idx="10823">
                  <c:v>53.333335866530739</c:v>
                </c:pt>
                <c:pt idx="10824">
                  <c:v>53.333335866530739</c:v>
                </c:pt>
                <c:pt idx="10825">
                  <c:v>53.333335866530739</c:v>
                </c:pt>
                <c:pt idx="10826">
                  <c:v>53.333335866530739</c:v>
                </c:pt>
                <c:pt idx="10827">
                  <c:v>53.333335866530739</c:v>
                </c:pt>
                <c:pt idx="10828">
                  <c:v>53.333335866530739</c:v>
                </c:pt>
                <c:pt idx="10829">
                  <c:v>60.000003625949198</c:v>
                </c:pt>
                <c:pt idx="10830">
                  <c:v>53.333335866530739</c:v>
                </c:pt>
                <c:pt idx="10831">
                  <c:v>53.333335866530739</c:v>
                </c:pt>
                <c:pt idx="10832">
                  <c:v>53.333335866530739</c:v>
                </c:pt>
                <c:pt idx="10833">
                  <c:v>53.333335866530739</c:v>
                </c:pt>
                <c:pt idx="10834">
                  <c:v>53.333335866530739</c:v>
                </c:pt>
                <c:pt idx="10835">
                  <c:v>53.333335866530739</c:v>
                </c:pt>
                <c:pt idx="10836">
                  <c:v>53.333335866530739</c:v>
                </c:pt>
                <c:pt idx="10837">
                  <c:v>53.333335866530739</c:v>
                </c:pt>
                <c:pt idx="10838">
                  <c:v>53.333335866530739</c:v>
                </c:pt>
                <c:pt idx="10839">
                  <c:v>53.333335866530739</c:v>
                </c:pt>
                <c:pt idx="10840">
                  <c:v>53.333335866530739</c:v>
                </c:pt>
                <c:pt idx="10841">
                  <c:v>53.333335866530739</c:v>
                </c:pt>
                <c:pt idx="10842">
                  <c:v>60.000003625949198</c:v>
                </c:pt>
                <c:pt idx="10843">
                  <c:v>53.333335866530739</c:v>
                </c:pt>
                <c:pt idx="10844">
                  <c:v>53.333335866530739</c:v>
                </c:pt>
                <c:pt idx="10845">
                  <c:v>53.333335866530739</c:v>
                </c:pt>
                <c:pt idx="10846">
                  <c:v>53.333335866530739</c:v>
                </c:pt>
                <c:pt idx="10847">
                  <c:v>53.333335866530739</c:v>
                </c:pt>
                <c:pt idx="10848">
                  <c:v>53.333335866530739</c:v>
                </c:pt>
                <c:pt idx="10849">
                  <c:v>53.333335866530739</c:v>
                </c:pt>
                <c:pt idx="10850">
                  <c:v>60.000003625949198</c:v>
                </c:pt>
                <c:pt idx="10851">
                  <c:v>53.333335866530739</c:v>
                </c:pt>
                <c:pt idx="10852">
                  <c:v>53.333335866530739</c:v>
                </c:pt>
                <c:pt idx="10853">
                  <c:v>53.333335866530739</c:v>
                </c:pt>
                <c:pt idx="10854">
                  <c:v>53.333335866530739</c:v>
                </c:pt>
                <c:pt idx="10855">
                  <c:v>53.333335866530739</c:v>
                </c:pt>
                <c:pt idx="10856">
                  <c:v>0</c:v>
                </c:pt>
                <c:pt idx="10857">
                  <c:v>53.333335866530739</c:v>
                </c:pt>
                <c:pt idx="10858">
                  <c:v>53.333335866530739</c:v>
                </c:pt>
                <c:pt idx="10859">
                  <c:v>53.333335866530739</c:v>
                </c:pt>
                <c:pt idx="10860">
                  <c:v>53.333335866530739</c:v>
                </c:pt>
                <c:pt idx="10861">
                  <c:v>53.333335866530739</c:v>
                </c:pt>
                <c:pt idx="10862">
                  <c:v>53.333335866530739</c:v>
                </c:pt>
                <c:pt idx="10863">
                  <c:v>60.000003625949198</c:v>
                </c:pt>
                <c:pt idx="10864">
                  <c:v>53.333335866530739</c:v>
                </c:pt>
                <c:pt idx="10865">
                  <c:v>53.333335866530739</c:v>
                </c:pt>
                <c:pt idx="10866">
                  <c:v>53.333335866530739</c:v>
                </c:pt>
                <c:pt idx="10867">
                  <c:v>53.333335866530739</c:v>
                </c:pt>
                <c:pt idx="10868">
                  <c:v>53.333335866530739</c:v>
                </c:pt>
                <c:pt idx="10869">
                  <c:v>53.333335866530739</c:v>
                </c:pt>
                <c:pt idx="10870">
                  <c:v>53.333335866530739</c:v>
                </c:pt>
                <c:pt idx="10871">
                  <c:v>53.333335866530739</c:v>
                </c:pt>
                <c:pt idx="10872">
                  <c:v>53.333335866530739</c:v>
                </c:pt>
                <c:pt idx="10873">
                  <c:v>53.333335866530739</c:v>
                </c:pt>
                <c:pt idx="10874">
                  <c:v>53.333335866530739</c:v>
                </c:pt>
                <c:pt idx="10875">
                  <c:v>53.333335866530739</c:v>
                </c:pt>
                <c:pt idx="10876">
                  <c:v>53.333335866530739</c:v>
                </c:pt>
                <c:pt idx="10877">
                  <c:v>53.333335866530739</c:v>
                </c:pt>
                <c:pt idx="10878">
                  <c:v>46.6666712115208</c:v>
                </c:pt>
                <c:pt idx="10879">
                  <c:v>53.333335866530739</c:v>
                </c:pt>
                <c:pt idx="10880">
                  <c:v>53.333335866530739</c:v>
                </c:pt>
                <c:pt idx="10881">
                  <c:v>53.333335866530739</c:v>
                </c:pt>
                <c:pt idx="10882">
                  <c:v>53.333335866530739</c:v>
                </c:pt>
                <c:pt idx="10883">
                  <c:v>46.6666712115208</c:v>
                </c:pt>
                <c:pt idx="10884">
                  <c:v>53.333335866530739</c:v>
                </c:pt>
                <c:pt idx="10885">
                  <c:v>53.333335866530739</c:v>
                </c:pt>
                <c:pt idx="10886">
                  <c:v>46.6666712115208</c:v>
                </c:pt>
                <c:pt idx="10887">
                  <c:v>53.333335866530739</c:v>
                </c:pt>
                <c:pt idx="10888">
                  <c:v>53.333335866530739</c:v>
                </c:pt>
                <c:pt idx="10889">
                  <c:v>46.6666712115208</c:v>
                </c:pt>
                <c:pt idx="10890">
                  <c:v>53.333335866530739</c:v>
                </c:pt>
                <c:pt idx="10891">
                  <c:v>53.333335866530739</c:v>
                </c:pt>
                <c:pt idx="10892">
                  <c:v>46.6666712115208</c:v>
                </c:pt>
                <c:pt idx="10893">
                  <c:v>53.333335866530739</c:v>
                </c:pt>
                <c:pt idx="10894">
                  <c:v>53.333335866530739</c:v>
                </c:pt>
                <c:pt idx="10895">
                  <c:v>46.6666712115208</c:v>
                </c:pt>
                <c:pt idx="10896">
                  <c:v>53.333335866530739</c:v>
                </c:pt>
                <c:pt idx="10897">
                  <c:v>46.6666712115208</c:v>
                </c:pt>
                <c:pt idx="10898">
                  <c:v>53.333335866530739</c:v>
                </c:pt>
                <c:pt idx="10899">
                  <c:v>46.6666712115208</c:v>
                </c:pt>
                <c:pt idx="10900">
                  <c:v>53.333335866530739</c:v>
                </c:pt>
                <c:pt idx="10901">
                  <c:v>46.6666712115208</c:v>
                </c:pt>
                <c:pt idx="10902">
                  <c:v>53.333335866530739</c:v>
                </c:pt>
                <c:pt idx="10903">
                  <c:v>46.6666712115208</c:v>
                </c:pt>
                <c:pt idx="10904">
                  <c:v>46.6666712115208</c:v>
                </c:pt>
                <c:pt idx="10905">
                  <c:v>53.333335866530739</c:v>
                </c:pt>
                <c:pt idx="10906">
                  <c:v>46.6666712115208</c:v>
                </c:pt>
                <c:pt idx="10907">
                  <c:v>53.333335866530739</c:v>
                </c:pt>
                <c:pt idx="10908">
                  <c:v>46.6666712115208</c:v>
                </c:pt>
                <c:pt idx="10909">
                  <c:v>53.333335866530739</c:v>
                </c:pt>
                <c:pt idx="10910">
                  <c:v>46.6666712115208</c:v>
                </c:pt>
                <c:pt idx="10911">
                  <c:v>53.333335866530739</c:v>
                </c:pt>
                <c:pt idx="10912">
                  <c:v>46.6666712115208</c:v>
                </c:pt>
                <c:pt idx="10913">
                  <c:v>53.333335866530739</c:v>
                </c:pt>
                <c:pt idx="10914">
                  <c:v>46.6666712115208</c:v>
                </c:pt>
                <c:pt idx="10915">
                  <c:v>46.6666712115208</c:v>
                </c:pt>
                <c:pt idx="10916">
                  <c:v>53.333335866530739</c:v>
                </c:pt>
                <c:pt idx="10917">
                  <c:v>46.6666712115208</c:v>
                </c:pt>
                <c:pt idx="10918">
                  <c:v>46.6666712115208</c:v>
                </c:pt>
                <c:pt idx="10919">
                  <c:v>46.6666712115208</c:v>
                </c:pt>
                <c:pt idx="10920">
                  <c:v>53.333335866530739</c:v>
                </c:pt>
                <c:pt idx="10921">
                  <c:v>46.6666712115208</c:v>
                </c:pt>
                <c:pt idx="10922">
                  <c:v>46.6666712115208</c:v>
                </c:pt>
                <c:pt idx="10923">
                  <c:v>46.6666712115208</c:v>
                </c:pt>
                <c:pt idx="10924">
                  <c:v>53.333335866530739</c:v>
                </c:pt>
                <c:pt idx="10925">
                  <c:v>46.6666712115208</c:v>
                </c:pt>
                <c:pt idx="10926">
                  <c:v>46.6666712115208</c:v>
                </c:pt>
                <c:pt idx="10927">
                  <c:v>46.6666712115208</c:v>
                </c:pt>
                <c:pt idx="10928">
                  <c:v>53.333335866530739</c:v>
                </c:pt>
                <c:pt idx="10929">
                  <c:v>46.6666712115208</c:v>
                </c:pt>
                <c:pt idx="10930">
                  <c:v>46.6666712115208</c:v>
                </c:pt>
                <c:pt idx="10931">
                  <c:v>46.6666712115208</c:v>
                </c:pt>
                <c:pt idx="10932">
                  <c:v>46.6666712115208</c:v>
                </c:pt>
                <c:pt idx="10933">
                  <c:v>53.333335866530739</c:v>
                </c:pt>
                <c:pt idx="10934">
                  <c:v>46.6666712115208</c:v>
                </c:pt>
                <c:pt idx="10935">
                  <c:v>46.6666712115208</c:v>
                </c:pt>
                <c:pt idx="10936">
                  <c:v>46.6666712115208</c:v>
                </c:pt>
                <c:pt idx="10937">
                  <c:v>46.6666712115208</c:v>
                </c:pt>
                <c:pt idx="10938">
                  <c:v>0</c:v>
                </c:pt>
                <c:pt idx="10939">
                  <c:v>46.6666712115208</c:v>
                </c:pt>
                <c:pt idx="10940">
                  <c:v>53.333335866530739</c:v>
                </c:pt>
                <c:pt idx="10941">
                  <c:v>46.6666712115208</c:v>
                </c:pt>
                <c:pt idx="10942">
                  <c:v>46.6666712115208</c:v>
                </c:pt>
                <c:pt idx="10943">
                  <c:v>46.6666712115208</c:v>
                </c:pt>
                <c:pt idx="10944">
                  <c:v>46.6666712115208</c:v>
                </c:pt>
                <c:pt idx="10945">
                  <c:v>46.6666712115208</c:v>
                </c:pt>
                <c:pt idx="10946">
                  <c:v>46.6666712115208</c:v>
                </c:pt>
                <c:pt idx="10947">
                  <c:v>46.6666712115208</c:v>
                </c:pt>
                <c:pt idx="10948">
                  <c:v>46.6666712115208</c:v>
                </c:pt>
                <c:pt idx="10949">
                  <c:v>46.6666712115208</c:v>
                </c:pt>
                <c:pt idx="10950">
                  <c:v>46.6666712115208</c:v>
                </c:pt>
                <c:pt idx="10951">
                  <c:v>46.6666712115208</c:v>
                </c:pt>
                <c:pt idx="10952">
                  <c:v>46.6666712115208</c:v>
                </c:pt>
                <c:pt idx="10953">
                  <c:v>46.6666712115208</c:v>
                </c:pt>
                <c:pt idx="10954">
                  <c:v>46.6666712115208</c:v>
                </c:pt>
                <c:pt idx="10955">
                  <c:v>40.000003452102327</c:v>
                </c:pt>
                <c:pt idx="10956">
                  <c:v>46.6666712115208</c:v>
                </c:pt>
                <c:pt idx="10957">
                  <c:v>46.6666712115208</c:v>
                </c:pt>
                <c:pt idx="10958">
                  <c:v>46.6666712115208</c:v>
                </c:pt>
                <c:pt idx="10959">
                  <c:v>46.6666712115208</c:v>
                </c:pt>
                <c:pt idx="10960">
                  <c:v>46.6666712115208</c:v>
                </c:pt>
                <c:pt idx="10961">
                  <c:v>46.6666712115208</c:v>
                </c:pt>
                <c:pt idx="10962">
                  <c:v>40.000003452102327</c:v>
                </c:pt>
                <c:pt idx="10963">
                  <c:v>46.6666712115208</c:v>
                </c:pt>
                <c:pt idx="10964">
                  <c:v>46.6666712115208</c:v>
                </c:pt>
                <c:pt idx="10965">
                  <c:v>46.6666712115208</c:v>
                </c:pt>
                <c:pt idx="10966">
                  <c:v>40.000003452102327</c:v>
                </c:pt>
                <c:pt idx="10967">
                  <c:v>46.6666712115208</c:v>
                </c:pt>
                <c:pt idx="10968">
                  <c:v>46.6666712115208</c:v>
                </c:pt>
                <c:pt idx="10969">
                  <c:v>40.000003452102327</c:v>
                </c:pt>
                <c:pt idx="10970">
                  <c:v>46.6666712115208</c:v>
                </c:pt>
                <c:pt idx="10971">
                  <c:v>46.6666712115208</c:v>
                </c:pt>
                <c:pt idx="10972">
                  <c:v>40.000003452102327</c:v>
                </c:pt>
                <c:pt idx="10973">
                  <c:v>46.6666712115208</c:v>
                </c:pt>
                <c:pt idx="10974">
                  <c:v>40.000003452102327</c:v>
                </c:pt>
                <c:pt idx="10975">
                  <c:v>46.6666712115208</c:v>
                </c:pt>
                <c:pt idx="10976">
                  <c:v>0</c:v>
                </c:pt>
                <c:pt idx="10977">
                  <c:v>46.6666712115208</c:v>
                </c:pt>
                <c:pt idx="10978">
                  <c:v>40.000003452102327</c:v>
                </c:pt>
                <c:pt idx="10979">
                  <c:v>46.6666712115208</c:v>
                </c:pt>
                <c:pt idx="10980">
                  <c:v>40.000003452102327</c:v>
                </c:pt>
                <c:pt idx="10981">
                  <c:v>46.6666712115208</c:v>
                </c:pt>
                <c:pt idx="10982">
                  <c:v>40.000003452102327</c:v>
                </c:pt>
                <c:pt idx="10983">
                  <c:v>40.000003452102327</c:v>
                </c:pt>
                <c:pt idx="10984">
                  <c:v>46.6666712115208</c:v>
                </c:pt>
                <c:pt idx="10985">
                  <c:v>40.000003452102327</c:v>
                </c:pt>
                <c:pt idx="10986">
                  <c:v>40.000003452102327</c:v>
                </c:pt>
                <c:pt idx="10987">
                  <c:v>46.6666712115208</c:v>
                </c:pt>
                <c:pt idx="10988">
                  <c:v>40.000003452102327</c:v>
                </c:pt>
                <c:pt idx="10989">
                  <c:v>46.6666712115208</c:v>
                </c:pt>
                <c:pt idx="10990">
                  <c:v>40.000003452102327</c:v>
                </c:pt>
                <c:pt idx="10991">
                  <c:v>40.000003452102327</c:v>
                </c:pt>
                <c:pt idx="10992">
                  <c:v>0</c:v>
                </c:pt>
                <c:pt idx="10993">
                  <c:v>46.6666712115208</c:v>
                </c:pt>
                <c:pt idx="10994">
                  <c:v>40.000003452102327</c:v>
                </c:pt>
                <c:pt idx="10995">
                  <c:v>40.000003452102327</c:v>
                </c:pt>
                <c:pt idx="10996">
                  <c:v>46.6666712115208</c:v>
                </c:pt>
                <c:pt idx="10997">
                  <c:v>40.000003452102327</c:v>
                </c:pt>
                <c:pt idx="10998">
                  <c:v>40.000003452102327</c:v>
                </c:pt>
                <c:pt idx="10999">
                  <c:v>40.000003452102327</c:v>
                </c:pt>
                <c:pt idx="11000">
                  <c:v>46.6666712115208</c:v>
                </c:pt>
                <c:pt idx="11001">
                  <c:v>40.000003452102327</c:v>
                </c:pt>
                <c:pt idx="11002">
                  <c:v>40.000003452102327</c:v>
                </c:pt>
                <c:pt idx="11003">
                  <c:v>40.000003452102327</c:v>
                </c:pt>
                <c:pt idx="11004">
                  <c:v>0</c:v>
                </c:pt>
                <c:pt idx="11005">
                  <c:v>40.000003452102327</c:v>
                </c:pt>
                <c:pt idx="11006">
                  <c:v>40.000003452102327</c:v>
                </c:pt>
                <c:pt idx="11007">
                  <c:v>40.000003452102327</c:v>
                </c:pt>
                <c:pt idx="11008">
                  <c:v>40.000003452102327</c:v>
                </c:pt>
                <c:pt idx="11009">
                  <c:v>40.000003452102327</c:v>
                </c:pt>
                <c:pt idx="11010">
                  <c:v>40.000003452102327</c:v>
                </c:pt>
                <c:pt idx="11011">
                  <c:v>40.000003452102327</c:v>
                </c:pt>
                <c:pt idx="11012">
                  <c:v>40.000003452102327</c:v>
                </c:pt>
                <c:pt idx="11013">
                  <c:v>40.000003452102327</c:v>
                </c:pt>
                <c:pt idx="11014">
                  <c:v>40.000003452102327</c:v>
                </c:pt>
                <c:pt idx="11015">
                  <c:v>40.000003452102327</c:v>
                </c:pt>
                <c:pt idx="11016">
                  <c:v>40.000003452102327</c:v>
                </c:pt>
                <c:pt idx="11017">
                  <c:v>40.000003452102327</c:v>
                </c:pt>
                <c:pt idx="11018">
                  <c:v>33.333335692683868</c:v>
                </c:pt>
                <c:pt idx="11019">
                  <c:v>40.000003452102327</c:v>
                </c:pt>
                <c:pt idx="11020">
                  <c:v>40.000003452102327</c:v>
                </c:pt>
                <c:pt idx="11021">
                  <c:v>40.000003452102327</c:v>
                </c:pt>
                <c:pt idx="11022">
                  <c:v>40.000003452102327</c:v>
                </c:pt>
                <c:pt idx="11023">
                  <c:v>33.333335692683868</c:v>
                </c:pt>
                <c:pt idx="11024">
                  <c:v>40.000003452102327</c:v>
                </c:pt>
                <c:pt idx="11025">
                  <c:v>40.000003452102327</c:v>
                </c:pt>
                <c:pt idx="11026">
                  <c:v>40.000003452102327</c:v>
                </c:pt>
                <c:pt idx="11027">
                  <c:v>33.333335692683868</c:v>
                </c:pt>
                <c:pt idx="11028">
                  <c:v>40.000003452102327</c:v>
                </c:pt>
                <c:pt idx="11029">
                  <c:v>40.000003452102327</c:v>
                </c:pt>
                <c:pt idx="11030">
                  <c:v>33.333335692683868</c:v>
                </c:pt>
                <c:pt idx="11031">
                  <c:v>40.000003452102327</c:v>
                </c:pt>
                <c:pt idx="11032">
                  <c:v>40.000003452102327</c:v>
                </c:pt>
                <c:pt idx="11033">
                  <c:v>33.333335692683868</c:v>
                </c:pt>
                <c:pt idx="11034">
                  <c:v>40.000003452102327</c:v>
                </c:pt>
                <c:pt idx="11035">
                  <c:v>40.000003452102327</c:v>
                </c:pt>
                <c:pt idx="11036">
                  <c:v>33.333335692683868</c:v>
                </c:pt>
                <c:pt idx="11037">
                  <c:v>40.000003452102327</c:v>
                </c:pt>
                <c:pt idx="11038">
                  <c:v>33.333335692683868</c:v>
                </c:pt>
                <c:pt idx="11039">
                  <c:v>40.000003452102327</c:v>
                </c:pt>
                <c:pt idx="11040">
                  <c:v>40.000003452102327</c:v>
                </c:pt>
                <c:pt idx="11041">
                  <c:v>33.333335692683868</c:v>
                </c:pt>
                <c:pt idx="11042">
                  <c:v>40.000003452102327</c:v>
                </c:pt>
                <c:pt idx="11043">
                  <c:v>33.333335692683868</c:v>
                </c:pt>
                <c:pt idx="11044">
                  <c:v>40.000003452102327</c:v>
                </c:pt>
                <c:pt idx="11045">
                  <c:v>33.333335692683868</c:v>
                </c:pt>
                <c:pt idx="11046">
                  <c:v>40.000003452102327</c:v>
                </c:pt>
                <c:pt idx="11047">
                  <c:v>33.333335692683868</c:v>
                </c:pt>
                <c:pt idx="11048">
                  <c:v>40.000003452102327</c:v>
                </c:pt>
                <c:pt idx="11049">
                  <c:v>33.333335692683868</c:v>
                </c:pt>
                <c:pt idx="11050">
                  <c:v>33.333335692683868</c:v>
                </c:pt>
                <c:pt idx="11051">
                  <c:v>40.000003452102327</c:v>
                </c:pt>
                <c:pt idx="11052">
                  <c:v>33.333335692683868</c:v>
                </c:pt>
                <c:pt idx="11053">
                  <c:v>40.000003452102327</c:v>
                </c:pt>
                <c:pt idx="11054">
                  <c:v>33.333335692683868</c:v>
                </c:pt>
                <c:pt idx="11055">
                  <c:v>33.333335692683868</c:v>
                </c:pt>
                <c:pt idx="11056">
                  <c:v>40.000003452102327</c:v>
                </c:pt>
                <c:pt idx="11057">
                  <c:v>33.333335692683868</c:v>
                </c:pt>
                <c:pt idx="11058">
                  <c:v>33.333335692683868</c:v>
                </c:pt>
                <c:pt idx="11059">
                  <c:v>40.000003452102327</c:v>
                </c:pt>
                <c:pt idx="11060">
                  <c:v>33.333335692683868</c:v>
                </c:pt>
                <c:pt idx="11061">
                  <c:v>33.333335692683868</c:v>
                </c:pt>
                <c:pt idx="11062">
                  <c:v>33.333335692683868</c:v>
                </c:pt>
                <c:pt idx="11063">
                  <c:v>40.000003452102327</c:v>
                </c:pt>
                <c:pt idx="11064">
                  <c:v>33.333335692683868</c:v>
                </c:pt>
                <c:pt idx="11065">
                  <c:v>33.333335692683868</c:v>
                </c:pt>
                <c:pt idx="11066">
                  <c:v>33.333335692683868</c:v>
                </c:pt>
                <c:pt idx="11067">
                  <c:v>33.333335692683868</c:v>
                </c:pt>
                <c:pt idx="11068">
                  <c:v>0</c:v>
                </c:pt>
                <c:pt idx="11069">
                  <c:v>33.333335692683868</c:v>
                </c:pt>
                <c:pt idx="11070">
                  <c:v>33.333335692683868</c:v>
                </c:pt>
                <c:pt idx="11071">
                  <c:v>33.333335692683868</c:v>
                </c:pt>
                <c:pt idx="11072">
                  <c:v>33.333335692683868</c:v>
                </c:pt>
                <c:pt idx="11073">
                  <c:v>33.333335692683868</c:v>
                </c:pt>
                <c:pt idx="11074">
                  <c:v>33.333335692683868</c:v>
                </c:pt>
                <c:pt idx="11075">
                  <c:v>33.333335692683868</c:v>
                </c:pt>
                <c:pt idx="11076">
                  <c:v>33.333335692683868</c:v>
                </c:pt>
                <c:pt idx="11077">
                  <c:v>33.333335692683868</c:v>
                </c:pt>
                <c:pt idx="11078">
                  <c:v>33.333335692683868</c:v>
                </c:pt>
                <c:pt idx="11079">
                  <c:v>33.333335692683868</c:v>
                </c:pt>
                <c:pt idx="11080">
                  <c:v>33.333335692683868</c:v>
                </c:pt>
                <c:pt idx="11081">
                  <c:v>40.000003452102327</c:v>
                </c:pt>
                <c:pt idx="11082">
                  <c:v>33.333335692683868</c:v>
                </c:pt>
                <c:pt idx="11083">
                  <c:v>33.333335692683868</c:v>
                </c:pt>
                <c:pt idx="11084">
                  <c:v>33.333335692683868</c:v>
                </c:pt>
                <c:pt idx="11085">
                  <c:v>33.333335692683868</c:v>
                </c:pt>
                <c:pt idx="11086">
                  <c:v>33.333335692683868</c:v>
                </c:pt>
                <c:pt idx="11087">
                  <c:v>33.333335692683868</c:v>
                </c:pt>
                <c:pt idx="11088">
                  <c:v>33.333335692683868</c:v>
                </c:pt>
                <c:pt idx="11089">
                  <c:v>33.333335692683868</c:v>
                </c:pt>
                <c:pt idx="11090">
                  <c:v>33.333335692683868</c:v>
                </c:pt>
                <c:pt idx="11091">
                  <c:v>33.333335692683868</c:v>
                </c:pt>
                <c:pt idx="11092">
                  <c:v>33.333335692683868</c:v>
                </c:pt>
                <c:pt idx="11093">
                  <c:v>33.333335692683868</c:v>
                </c:pt>
                <c:pt idx="11094">
                  <c:v>33.333335692683868</c:v>
                </c:pt>
                <c:pt idx="11095">
                  <c:v>40.000003452102327</c:v>
                </c:pt>
                <c:pt idx="11096">
                  <c:v>33.333335692683868</c:v>
                </c:pt>
                <c:pt idx="11097">
                  <c:v>33.333335692683868</c:v>
                </c:pt>
                <c:pt idx="11098">
                  <c:v>33.333335692683868</c:v>
                </c:pt>
                <c:pt idx="11099">
                  <c:v>33.333335692683868</c:v>
                </c:pt>
                <c:pt idx="11100">
                  <c:v>33.333335692683868</c:v>
                </c:pt>
                <c:pt idx="11101">
                  <c:v>33.333335692683868</c:v>
                </c:pt>
                <c:pt idx="11102">
                  <c:v>33.333335692683868</c:v>
                </c:pt>
                <c:pt idx="11103">
                  <c:v>33.333335692683868</c:v>
                </c:pt>
                <c:pt idx="11104">
                  <c:v>33.333335692683868</c:v>
                </c:pt>
                <c:pt idx="11105">
                  <c:v>33.333335692683868</c:v>
                </c:pt>
                <c:pt idx="11106">
                  <c:v>33.333335692683868</c:v>
                </c:pt>
                <c:pt idx="11107">
                  <c:v>33.333335692683868</c:v>
                </c:pt>
                <c:pt idx="11108">
                  <c:v>33.333335692683868</c:v>
                </c:pt>
                <c:pt idx="11109">
                  <c:v>33.333335692683868</c:v>
                </c:pt>
                <c:pt idx="11110">
                  <c:v>33.333335692683868</c:v>
                </c:pt>
                <c:pt idx="11111">
                  <c:v>33.333335692683868</c:v>
                </c:pt>
                <c:pt idx="11112">
                  <c:v>33.333335692683868</c:v>
                </c:pt>
                <c:pt idx="11113">
                  <c:v>33.333335692683868</c:v>
                </c:pt>
                <c:pt idx="11114">
                  <c:v>33.333335692683868</c:v>
                </c:pt>
                <c:pt idx="11115">
                  <c:v>33.333335692683868</c:v>
                </c:pt>
                <c:pt idx="11116">
                  <c:v>33.333335692683868</c:v>
                </c:pt>
                <c:pt idx="11117">
                  <c:v>33.333335692683868</c:v>
                </c:pt>
                <c:pt idx="11118">
                  <c:v>33.333335692683868</c:v>
                </c:pt>
                <c:pt idx="11119">
                  <c:v>33.333335692683868</c:v>
                </c:pt>
                <c:pt idx="11120">
                  <c:v>33.333335692683868</c:v>
                </c:pt>
                <c:pt idx="11121">
                  <c:v>26.666667933265401</c:v>
                </c:pt>
                <c:pt idx="11122">
                  <c:v>33.333335692683868</c:v>
                </c:pt>
                <c:pt idx="11123">
                  <c:v>33.333335692683868</c:v>
                </c:pt>
                <c:pt idx="11124">
                  <c:v>33.333335692683868</c:v>
                </c:pt>
                <c:pt idx="11125">
                  <c:v>33.333335692683868</c:v>
                </c:pt>
                <c:pt idx="11126">
                  <c:v>33.333335692683868</c:v>
                </c:pt>
                <c:pt idx="11127">
                  <c:v>33.333335692683868</c:v>
                </c:pt>
                <c:pt idx="11128">
                  <c:v>33.333335692683868</c:v>
                </c:pt>
                <c:pt idx="11129">
                  <c:v>33.333335692683868</c:v>
                </c:pt>
                <c:pt idx="11130">
                  <c:v>33.333335692683868</c:v>
                </c:pt>
                <c:pt idx="11131">
                  <c:v>33.333335692683868</c:v>
                </c:pt>
                <c:pt idx="11132">
                  <c:v>33.333335692683868</c:v>
                </c:pt>
                <c:pt idx="11133">
                  <c:v>33.333335692683868</c:v>
                </c:pt>
                <c:pt idx="11134">
                  <c:v>33.333335692683868</c:v>
                </c:pt>
                <c:pt idx="11135">
                  <c:v>33.333335692683868</c:v>
                </c:pt>
                <c:pt idx="11136">
                  <c:v>40.000003452102327</c:v>
                </c:pt>
                <c:pt idx="11137">
                  <c:v>33.333335692683868</c:v>
                </c:pt>
                <c:pt idx="11138">
                  <c:v>40.000003452102327</c:v>
                </c:pt>
                <c:pt idx="11139">
                  <c:v>40.000003452102327</c:v>
                </c:pt>
                <c:pt idx="11140">
                  <c:v>46.6666712115208</c:v>
                </c:pt>
                <c:pt idx="11141">
                  <c:v>40.000003452102327</c:v>
                </c:pt>
                <c:pt idx="11142">
                  <c:v>40.000003452102327</c:v>
                </c:pt>
                <c:pt idx="11143">
                  <c:v>40.000003452102327</c:v>
                </c:pt>
                <c:pt idx="11144">
                  <c:v>46.6666712115208</c:v>
                </c:pt>
                <c:pt idx="11145">
                  <c:v>40.000003452102327</c:v>
                </c:pt>
                <c:pt idx="11146">
                  <c:v>40.000003452102327</c:v>
                </c:pt>
                <c:pt idx="11147">
                  <c:v>40.000003452102327</c:v>
                </c:pt>
                <c:pt idx="11148">
                  <c:v>46.6666712115208</c:v>
                </c:pt>
                <c:pt idx="11149">
                  <c:v>40.000003452102327</c:v>
                </c:pt>
                <c:pt idx="11150">
                  <c:v>40.000003452102327</c:v>
                </c:pt>
                <c:pt idx="11151">
                  <c:v>40.000003452102327</c:v>
                </c:pt>
                <c:pt idx="11152">
                  <c:v>40.000003452102327</c:v>
                </c:pt>
                <c:pt idx="11153">
                  <c:v>40.000003452102327</c:v>
                </c:pt>
                <c:pt idx="11154">
                  <c:v>40.000003452102327</c:v>
                </c:pt>
                <c:pt idx="11155">
                  <c:v>40.000003452102327</c:v>
                </c:pt>
                <c:pt idx="11156">
                  <c:v>40.000003452102327</c:v>
                </c:pt>
                <c:pt idx="11157">
                  <c:v>40.000003452102327</c:v>
                </c:pt>
                <c:pt idx="11158">
                  <c:v>40.000003452102327</c:v>
                </c:pt>
                <c:pt idx="11159">
                  <c:v>40.000003452102327</c:v>
                </c:pt>
                <c:pt idx="11160">
                  <c:v>40.000003452102327</c:v>
                </c:pt>
                <c:pt idx="11161">
                  <c:v>40.000003452102327</c:v>
                </c:pt>
                <c:pt idx="11162">
                  <c:v>40.000003452102327</c:v>
                </c:pt>
                <c:pt idx="11163">
                  <c:v>40.000003452102327</c:v>
                </c:pt>
                <c:pt idx="11164">
                  <c:v>40.000003452102327</c:v>
                </c:pt>
                <c:pt idx="11165">
                  <c:v>40.000003452102327</c:v>
                </c:pt>
                <c:pt idx="11166">
                  <c:v>33.333335692683868</c:v>
                </c:pt>
                <c:pt idx="11167">
                  <c:v>40.000003452102327</c:v>
                </c:pt>
                <c:pt idx="11168">
                  <c:v>40.000003452102327</c:v>
                </c:pt>
                <c:pt idx="11169">
                  <c:v>40.000003452102327</c:v>
                </c:pt>
                <c:pt idx="11170">
                  <c:v>40.000003452102327</c:v>
                </c:pt>
                <c:pt idx="11171">
                  <c:v>40.000003452102327</c:v>
                </c:pt>
                <c:pt idx="11172">
                  <c:v>40.000003452102327</c:v>
                </c:pt>
                <c:pt idx="11173">
                  <c:v>33.333335692683868</c:v>
                </c:pt>
                <c:pt idx="11174">
                  <c:v>40.000003452102327</c:v>
                </c:pt>
                <c:pt idx="11175">
                  <c:v>40.000003452102327</c:v>
                </c:pt>
                <c:pt idx="11176">
                  <c:v>40.000003452102327</c:v>
                </c:pt>
                <c:pt idx="11177">
                  <c:v>33.333335692683868</c:v>
                </c:pt>
                <c:pt idx="11178">
                  <c:v>40.000003452102327</c:v>
                </c:pt>
                <c:pt idx="11179">
                  <c:v>40.000003452102327</c:v>
                </c:pt>
                <c:pt idx="11180">
                  <c:v>33.333335692683868</c:v>
                </c:pt>
                <c:pt idx="11181">
                  <c:v>40.000003452102327</c:v>
                </c:pt>
                <c:pt idx="11182">
                  <c:v>40.000003452102327</c:v>
                </c:pt>
                <c:pt idx="11183">
                  <c:v>40.000003452102327</c:v>
                </c:pt>
                <c:pt idx="11184">
                  <c:v>33.333335692683868</c:v>
                </c:pt>
                <c:pt idx="11185">
                  <c:v>40.000003452102327</c:v>
                </c:pt>
                <c:pt idx="11186">
                  <c:v>40.000003452102327</c:v>
                </c:pt>
                <c:pt idx="11187">
                  <c:v>40.000003452102327</c:v>
                </c:pt>
                <c:pt idx="11188">
                  <c:v>33.333335692683868</c:v>
                </c:pt>
                <c:pt idx="11189">
                  <c:v>40.000003452102327</c:v>
                </c:pt>
                <c:pt idx="11190">
                  <c:v>40.000003452102327</c:v>
                </c:pt>
                <c:pt idx="11191">
                  <c:v>33.333335692683868</c:v>
                </c:pt>
                <c:pt idx="11192">
                  <c:v>40.000003452102327</c:v>
                </c:pt>
                <c:pt idx="11193">
                  <c:v>40.000003452102327</c:v>
                </c:pt>
                <c:pt idx="11194">
                  <c:v>33.333335692683868</c:v>
                </c:pt>
                <c:pt idx="11195">
                  <c:v>40.000003452102327</c:v>
                </c:pt>
                <c:pt idx="11196">
                  <c:v>40.000003452102327</c:v>
                </c:pt>
                <c:pt idx="11197">
                  <c:v>33.333335692683868</c:v>
                </c:pt>
                <c:pt idx="11198">
                  <c:v>40.000003452102327</c:v>
                </c:pt>
                <c:pt idx="11199">
                  <c:v>33.333335692683868</c:v>
                </c:pt>
                <c:pt idx="11200">
                  <c:v>40.000003452102327</c:v>
                </c:pt>
                <c:pt idx="11201">
                  <c:v>33.333335692683868</c:v>
                </c:pt>
                <c:pt idx="11202">
                  <c:v>40.000003452102327</c:v>
                </c:pt>
                <c:pt idx="11203">
                  <c:v>33.333335692683868</c:v>
                </c:pt>
                <c:pt idx="11204">
                  <c:v>40.000003452102327</c:v>
                </c:pt>
                <c:pt idx="11205">
                  <c:v>33.333335692683868</c:v>
                </c:pt>
                <c:pt idx="11206">
                  <c:v>40.000003452102327</c:v>
                </c:pt>
                <c:pt idx="11207">
                  <c:v>33.333335692683868</c:v>
                </c:pt>
                <c:pt idx="11208">
                  <c:v>33.333335692683868</c:v>
                </c:pt>
                <c:pt idx="11209">
                  <c:v>40.000003452102327</c:v>
                </c:pt>
                <c:pt idx="11210">
                  <c:v>33.333335692683868</c:v>
                </c:pt>
                <c:pt idx="11211">
                  <c:v>40.000003452102327</c:v>
                </c:pt>
                <c:pt idx="11212">
                  <c:v>33.333335692683868</c:v>
                </c:pt>
                <c:pt idx="11213">
                  <c:v>33.333335692683868</c:v>
                </c:pt>
                <c:pt idx="11214">
                  <c:v>40.000003452102327</c:v>
                </c:pt>
                <c:pt idx="11215">
                  <c:v>33.333335692683868</c:v>
                </c:pt>
                <c:pt idx="11216">
                  <c:v>40.000003452102327</c:v>
                </c:pt>
                <c:pt idx="11217">
                  <c:v>33.333335692683868</c:v>
                </c:pt>
                <c:pt idx="11218">
                  <c:v>33.333335692683868</c:v>
                </c:pt>
                <c:pt idx="11219">
                  <c:v>40.000003452102327</c:v>
                </c:pt>
                <c:pt idx="11220">
                  <c:v>33.333335692683868</c:v>
                </c:pt>
                <c:pt idx="11221">
                  <c:v>33.333335692683868</c:v>
                </c:pt>
                <c:pt idx="11222">
                  <c:v>40.000003452102327</c:v>
                </c:pt>
                <c:pt idx="11223">
                  <c:v>33.333335692683868</c:v>
                </c:pt>
                <c:pt idx="11224">
                  <c:v>40.000003452102327</c:v>
                </c:pt>
                <c:pt idx="11225">
                  <c:v>33.333335692683868</c:v>
                </c:pt>
                <c:pt idx="11226">
                  <c:v>33.333335692683868</c:v>
                </c:pt>
                <c:pt idx="11227">
                  <c:v>40.000003452102327</c:v>
                </c:pt>
                <c:pt idx="11228">
                  <c:v>33.333335692683868</c:v>
                </c:pt>
                <c:pt idx="11229">
                  <c:v>33.333335692683868</c:v>
                </c:pt>
                <c:pt idx="11230">
                  <c:v>40.000003452102327</c:v>
                </c:pt>
                <c:pt idx="11231">
                  <c:v>33.333335692683868</c:v>
                </c:pt>
                <c:pt idx="11232">
                  <c:v>40.000003452102327</c:v>
                </c:pt>
                <c:pt idx="11233">
                  <c:v>33.333335692683868</c:v>
                </c:pt>
                <c:pt idx="11234">
                  <c:v>40.000003452102327</c:v>
                </c:pt>
                <c:pt idx="11235">
                  <c:v>33.333335692683868</c:v>
                </c:pt>
                <c:pt idx="11236">
                  <c:v>40.000003452102327</c:v>
                </c:pt>
                <c:pt idx="11237">
                  <c:v>33.333335692683868</c:v>
                </c:pt>
                <c:pt idx="11238">
                  <c:v>40.000003452102327</c:v>
                </c:pt>
                <c:pt idx="11239">
                  <c:v>33.333335692683868</c:v>
                </c:pt>
                <c:pt idx="11240">
                  <c:v>40.000003452102327</c:v>
                </c:pt>
                <c:pt idx="11241">
                  <c:v>33.333335692683868</c:v>
                </c:pt>
                <c:pt idx="11242">
                  <c:v>33.333335692683868</c:v>
                </c:pt>
                <c:pt idx="11243">
                  <c:v>40.000003452102327</c:v>
                </c:pt>
                <c:pt idx="11244">
                  <c:v>33.333335692683868</c:v>
                </c:pt>
                <c:pt idx="11245">
                  <c:v>40.000003452102327</c:v>
                </c:pt>
                <c:pt idx="11246">
                  <c:v>33.333335692683868</c:v>
                </c:pt>
                <c:pt idx="11247">
                  <c:v>33.333335692683868</c:v>
                </c:pt>
                <c:pt idx="11248">
                  <c:v>40.000003452102327</c:v>
                </c:pt>
                <c:pt idx="11249">
                  <c:v>33.333335692683868</c:v>
                </c:pt>
                <c:pt idx="11250">
                  <c:v>33.333335692683868</c:v>
                </c:pt>
                <c:pt idx="11251">
                  <c:v>40.000003452102327</c:v>
                </c:pt>
                <c:pt idx="11252">
                  <c:v>33.333335692683868</c:v>
                </c:pt>
                <c:pt idx="11253">
                  <c:v>33.333335692683868</c:v>
                </c:pt>
                <c:pt idx="11254">
                  <c:v>40.000003452102327</c:v>
                </c:pt>
                <c:pt idx="11255">
                  <c:v>33.333335692683868</c:v>
                </c:pt>
                <c:pt idx="11256">
                  <c:v>33.333335692683868</c:v>
                </c:pt>
                <c:pt idx="11257">
                  <c:v>33.333335692683868</c:v>
                </c:pt>
                <c:pt idx="11258">
                  <c:v>40.000003452102327</c:v>
                </c:pt>
                <c:pt idx="11259">
                  <c:v>33.333335692683868</c:v>
                </c:pt>
                <c:pt idx="11260">
                  <c:v>33.333335692683868</c:v>
                </c:pt>
                <c:pt idx="11261">
                  <c:v>33.333335692683868</c:v>
                </c:pt>
                <c:pt idx="11262">
                  <c:v>33.333335692683868</c:v>
                </c:pt>
                <c:pt idx="11263">
                  <c:v>33.333335692683868</c:v>
                </c:pt>
                <c:pt idx="11264">
                  <c:v>40.000003452102327</c:v>
                </c:pt>
                <c:pt idx="11265">
                  <c:v>33.333335692683868</c:v>
                </c:pt>
                <c:pt idx="11266">
                  <c:v>33.333335692683868</c:v>
                </c:pt>
                <c:pt idx="11267">
                  <c:v>33.333335692683868</c:v>
                </c:pt>
                <c:pt idx="11268">
                  <c:v>33.333335692683868</c:v>
                </c:pt>
                <c:pt idx="11269">
                  <c:v>33.333335692683868</c:v>
                </c:pt>
                <c:pt idx="11270">
                  <c:v>33.333335692683868</c:v>
                </c:pt>
                <c:pt idx="11271">
                  <c:v>33.333335692683868</c:v>
                </c:pt>
                <c:pt idx="11272">
                  <c:v>33.333335692683868</c:v>
                </c:pt>
                <c:pt idx="11273">
                  <c:v>33.333335692683868</c:v>
                </c:pt>
                <c:pt idx="11274">
                  <c:v>33.333335692683868</c:v>
                </c:pt>
                <c:pt idx="11275">
                  <c:v>40.000003452102327</c:v>
                </c:pt>
                <c:pt idx="11276">
                  <c:v>33.333335692683868</c:v>
                </c:pt>
                <c:pt idx="11277">
                  <c:v>33.333335692683868</c:v>
                </c:pt>
                <c:pt idx="11278">
                  <c:v>33.333335692683868</c:v>
                </c:pt>
                <c:pt idx="11279">
                  <c:v>33.333335692683868</c:v>
                </c:pt>
                <c:pt idx="11280">
                  <c:v>33.333335692683868</c:v>
                </c:pt>
                <c:pt idx="11281">
                  <c:v>33.333335692683868</c:v>
                </c:pt>
                <c:pt idx="11282">
                  <c:v>33.333335692683868</c:v>
                </c:pt>
                <c:pt idx="11283">
                  <c:v>33.333335692683868</c:v>
                </c:pt>
                <c:pt idx="11284">
                  <c:v>33.333335692683868</c:v>
                </c:pt>
                <c:pt idx="11285">
                  <c:v>33.333335692683868</c:v>
                </c:pt>
                <c:pt idx="11286">
                  <c:v>33.333335692683868</c:v>
                </c:pt>
                <c:pt idx="11287">
                  <c:v>33.333335692683868</c:v>
                </c:pt>
                <c:pt idx="11288">
                  <c:v>33.333335692683868</c:v>
                </c:pt>
                <c:pt idx="11289">
                  <c:v>40.000003452102327</c:v>
                </c:pt>
                <c:pt idx="11290">
                  <c:v>33.333335692683868</c:v>
                </c:pt>
                <c:pt idx="11291">
                  <c:v>33.333335692683868</c:v>
                </c:pt>
                <c:pt idx="11292">
                  <c:v>33.333335692683868</c:v>
                </c:pt>
                <c:pt idx="11293">
                  <c:v>33.333335692683868</c:v>
                </c:pt>
                <c:pt idx="11294">
                  <c:v>33.333335692683868</c:v>
                </c:pt>
                <c:pt idx="11295">
                  <c:v>33.333335692683868</c:v>
                </c:pt>
                <c:pt idx="11296">
                  <c:v>33.333335692683868</c:v>
                </c:pt>
                <c:pt idx="11297">
                  <c:v>33.333335692683868</c:v>
                </c:pt>
                <c:pt idx="11298">
                  <c:v>33.333335692683868</c:v>
                </c:pt>
                <c:pt idx="11299">
                  <c:v>26.666667933265401</c:v>
                </c:pt>
                <c:pt idx="11300">
                  <c:v>33.333335692683868</c:v>
                </c:pt>
                <c:pt idx="11301">
                  <c:v>33.333335692683868</c:v>
                </c:pt>
                <c:pt idx="11302">
                  <c:v>33.333335692683868</c:v>
                </c:pt>
                <c:pt idx="11303">
                  <c:v>33.333335692683868</c:v>
                </c:pt>
                <c:pt idx="11304">
                  <c:v>33.333335692683868</c:v>
                </c:pt>
                <c:pt idx="11305">
                  <c:v>33.333335692683868</c:v>
                </c:pt>
                <c:pt idx="11306">
                  <c:v>33.333335692683868</c:v>
                </c:pt>
                <c:pt idx="11307">
                  <c:v>33.333335692683868</c:v>
                </c:pt>
                <c:pt idx="11308">
                  <c:v>33.333335692683868</c:v>
                </c:pt>
                <c:pt idx="11309">
                  <c:v>33.333335692683868</c:v>
                </c:pt>
                <c:pt idx="11310">
                  <c:v>26.666667933265401</c:v>
                </c:pt>
                <c:pt idx="11311">
                  <c:v>33.333335692683868</c:v>
                </c:pt>
                <c:pt idx="11312">
                  <c:v>33.333335692683868</c:v>
                </c:pt>
                <c:pt idx="11313">
                  <c:v>33.333335692683868</c:v>
                </c:pt>
                <c:pt idx="11314">
                  <c:v>33.333335692683868</c:v>
                </c:pt>
                <c:pt idx="11315">
                  <c:v>33.333335692683868</c:v>
                </c:pt>
                <c:pt idx="11316">
                  <c:v>33.333335692683868</c:v>
                </c:pt>
                <c:pt idx="11317">
                  <c:v>33.333335692683868</c:v>
                </c:pt>
                <c:pt idx="11318">
                  <c:v>26.666667933265401</c:v>
                </c:pt>
                <c:pt idx="11319">
                  <c:v>33.333335692683868</c:v>
                </c:pt>
                <c:pt idx="11320">
                  <c:v>33.333335692683868</c:v>
                </c:pt>
                <c:pt idx="11321">
                  <c:v>33.333335692683868</c:v>
                </c:pt>
                <c:pt idx="11322">
                  <c:v>33.333335692683868</c:v>
                </c:pt>
                <c:pt idx="11323">
                  <c:v>33.333335692683868</c:v>
                </c:pt>
                <c:pt idx="11324">
                  <c:v>33.333335692683868</c:v>
                </c:pt>
                <c:pt idx="11325">
                  <c:v>33.333335692683868</c:v>
                </c:pt>
                <c:pt idx="11326">
                  <c:v>33.333335692683868</c:v>
                </c:pt>
                <c:pt idx="11327">
                  <c:v>33.333335692683868</c:v>
                </c:pt>
                <c:pt idx="11328">
                  <c:v>33.333335692683868</c:v>
                </c:pt>
                <c:pt idx="11329">
                  <c:v>33.333335692683868</c:v>
                </c:pt>
                <c:pt idx="11330">
                  <c:v>33.333335692683868</c:v>
                </c:pt>
                <c:pt idx="11331">
                  <c:v>33.333335692683868</c:v>
                </c:pt>
                <c:pt idx="11332">
                  <c:v>26.666667933265401</c:v>
                </c:pt>
                <c:pt idx="11333">
                  <c:v>33.333335692683868</c:v>
                </c:pt>
                <c:pt idx="11334">
                  <c:v>33.333335692683868</c:v>
                </c:pt>
                <c:pt idx="11335">
                  <c:v>33.333335692683868</c:v>
                </c:pt>
                <c:pt idx="11336">
                  <c:v>33.333335692683868</c:v>
                </c:pt>
                <c:pt idx="11337">
                  <c:v>33.333335692683868</c:v>
                </c:pt>
                <c:pt idx="11338">
                  <c:v>33.333335692683868</c:v>
                </c:pt>
                <c:pt idx="11339">
                  <c:v>33.333335692683868</c:v>
                </c:pt>
                <c:pt idx="11340">
                  <c:v>26.666667933265401</c:v>
                </c:pt>
                <c:pt idx="11341">
                  <c:v>33.333335692683868</c:v>
                </c:pt>
                <c:pt idx="11342">
                  <c:v>33.333335692683868</c:v>
                </c:pt>
                <c:pt idx="11343">
                  <c:v>33.333335692683868</c:v>
                </c:pt>
                <c:pt idx="11344">
                  <c:v>33.333335692683868</c:v>
                </c:pt>
                <c:pt idx="11345">
                  <c:v>33.333335692683868</c:v>
                </c:pt>
                <c:pt idx="11346">
                  <c:v>33.333335692683868</c:v>
                </c:pt>
                <c:pt idx="11347">
                  <c:v>33.333335692683868</c:v>
                </c:pt>
                <c:pt idx="11348">
                  <c:v>26.666667933265401</c:v>
                </c:pt>
                <c:pt idx="11349">
                  <c:v>33.333335692683868</c:v>
                </c:pt>
                <c:pt idx="11350">
                  <c:v>33.333335692683868</c:v>
                </c:pt>
                <c:pt idx="11351">
                  <c:v>33.333335692683868</c:v>
                </c:pt>
                <c:pt idx="11352">
                  <c:v>33.333335692683868</c:v>
                </c:pt>
                <c:pt idx="11353">
                  <c:v>26.666667933265401</c:v>
                </c:pt>
                <c:pt idx="11354">
                  <c:v>33.333335692683868</c:v>
                </c:pt>
                <c:pt idx="11355">
                  <c:v>33.333335692683868</c:v>
                </c:pt>
                <c:pt idx="11356">
                  <c:v>33.333335692683868</c:v>
                </c:pt>
                <c:pt idx="11357">
                  <c:v>26.666667933265401</c:v>
                </c:pt>
                <c:pt idx="11358">
                  <c:v>33.333335692683868</c:v>
                </c:pt>
                <c:pt idx="11359">
                  <c:v>33.333335692683868</c:v>
                </c:pt>
                <c:pt idx="11360">
                  <c:v>26.666667933265401</c:v>
                </c:pt>
                <c:pt idx="11361">
                  <c:v>33.333335692683868</c:v>
                </c:pt>
                <c:pt idx="11362">
                  <c:v>33.333335692683868</c:v>
                </c:pt>
                <c:pt idx="11363">
                  <c:v>26.666667933265401</c:v>
                </c:pt>
                <c:pt idx="11364">
                  <c:v>33.333335692683868</c:v>
                </c:pt>
                <c:pt idx="11365">
                  <c:v>26.666667933265401</c:v>
                </c:pt>
                <c:pt idx="11366">
                  <c:v>33.333335692683868</c:v>
                </c:pt>
                <c:pt idx="11367">
                  <c:v>33.333335692683868</c:v>
                </c:pt>
                <c:pt idx="11368">
                  <c:v>26.666667933265401</c:v>
                </c:pt>
                <c:pt idx="11369">
                  <c:v>33.333335692683868</c:v>
                </c:pt>
                <c:pt idx="11370">
                  <c:v>26.666667933265401</c:v>
                </c:pt>
                <c:pt idx="11371">
                  <c:v>33.333335692683868</c:v>
                </c:pt>
                <c:pt idx="11372">
                  <c:v>33.333335692683868</c:v>
                </c:pt>
                <c:pt idx="11373">
                  <c:v>26.666667933265401</c:v>
                </c:pt>
                <c:pt idx="11374">
                  <c:v>33.333335692683868</c:v>
                </c:pt>
                <c:pt idx="11375">
                  <c:v>26.666667933265401</c:v>
                </c:pt>
                <c:pt idx="11376">
                  <c:v>33.333335692683868</c:v>
                </c:pt>
                <c:pt idx="11377">
                  <c:v>26.666667933265401</c:v>
                </c:pt>
                <c:pt idx="11378">
                  <c:v>33.333335692683868</c:v>
                </c:pt>
                <c:pt idx="11379">
                  <c:v>33.333335692683868</c:v>
                </c:pt>
                <c:pt idx="11380">
                  <c:v>26.666667933265401</c:v>
                </c:pt>
                <c:pt idx="11381">
                  <c:v>33.333335692683868</c:v>
                </c:pt>
                <c:pt idx="11382">
                  <c:v>26.666667933265401</c:v>
                </c:pt>
                <c:pt idx="11383">
                  <c:v>33.333335692683868</c:v>
                </c:pt>
                <c:pt idx="11384">
                  <c:v>26.666667933265401</c:v>
                </c:pt>
                <c:pt idx="11385">
                  <c:v>33.333335692683868</c:v>
                </c:pt>
                <c:pt idx="11386">
                  <c:v>26.666667933265401</c:v>
                </c:pt>
                <c:pt idx="11387">
                  <c:v>33.333335692683868</c:v>
                </c:pt>
                <c:pt idx="11388">
                  <c:v>26.666667933265401</c:v>
                </c:pt>
                <c:pt idx="11389">
                  <c:v>33.333335692683868</c:v>
                </c:pt>
                <c:pt idx="11390">
                  <c:v>26.666667933265401</c:v>
                </c:pt>
                <c:pt idx="11391">
                  <c:v>33.333335692683868</c:v>
                </c:pt>
                <c:pt idx="11392">
                  <c:v>26.666667933265401</c:v>
                </c:pt>
                <c:pt idx="11393">
                  <c:v>33.333335692683868</c:v>
                </c:pt>
                <c:pt idx="11394">
                  <c:v>26.666667933265401</c:v>
                </c:pt>
                <c:pt idx="11395">
                  <c:v>33.333335692683868</c:v>
                </c:pt>
                <c:pt idx="11396">
                  <c:v>26.666667933265401</c:v>
                </c:pt>
                <c:pt idx="11397">
                  <c:v>33.333335692683868</c:v>
                </c:pt>
                <c:pt idx="11398">
                  <c:v>26.666667933265401</c:v>
                </c:pt>
                <c:pt idx="11399">
                  <c:v>26.666667933265401</c:v>
                </c:pt>
                <c:pt idx="11400">
                  <c:v>33.333335692683868</c:v>
                </c:pt>
                <c:pt idx="11401">
                  <c:v>26.666667933265401</c:v>
                </c:pt>
                <c:pt idx="11402">
                  <c:v>33.333335692683868</c:v>
                </c:pt>
                <c:pt idx="11403">
                  <c:v>26.666667933265401</c:v>
                </c:pt>
                <c:pt idx="11404">
                  <c:v>26.666667933265401</c:v>
                </c:pt>
                <c:pt idx="11405">
                  <c:v>33.333335692683868</c:v>
                </c:pt>
                <c:pt idx="11406">
                  <c:v>26.666667933265401</c:v>
                </c:pt>
                <c:pt idx="11407">
                  <c:v>26.666667933265401</c:v>
                </c:pt>
                <c:pt idx="11408">
                  <c:v>33.333335692683868</c:v>
                </c:pt>
                <c:pt idx="11409">
                  <c:v>26.666667933265401</c:v>
                </c:pt>
                <c:pt idx="11410">
                  <c:v>26.666667933265401</c:v>
                </c:pt>
                <c:pt idx="11411">
                  <c:v>33.333335692683868</c:v>
                </c:pt>
                <c:pt idx="11412">
                  <c:v>26.666667933265401</c:v>
                </c:pt>
                <c:pt idx="11413">
                  <c:v>33.333335692683868</c:v>
                </c:pt>
                <c:pt idx="11414">
                  <c:v>26.666667933265401</c:v>
                </c:pt>
                <c:pt idx="11415">
                  <c:v>26.666667933265401</c:v>
                </c:pt>
                <c:pt idx="11416">
                  <c:v>33.333335692683868</c:v>
                </c:pt>
                <c:pt idx="11417">
                  <c:v>26.666667933265401</c:v>
                </c:pt>
                <c:pt idx="11418">
                  <c:v>33.333335692683868</c:v>
                </c:pt>
                <c:pt idx="11419">
                  <c:v>26.666667933265401</c:v>
                </c:pt>
                <c:pt idx="11420">
                  <c:v>33.333335692683868</c:v>
                </c:pt>
                <c:pt idx="11421">
                  <c:v>26.666667933265401</c:v>
                </c:pt>
                <c:pt idx="11422">
                  <c:v>33.333335692683868</c:v>
                </c:pt>
                <c:pt idx="11423">
                  <c:v>26.666667933265401</c:v>
                </c:pt>
                <c:pt idx="11424">
                  <c:v>33.333335692683868</c:v>
                </c:pt>
                <c:pt idx="11425">
                  <c:v>26.666667933265401</c:v>
                </c:pt>
                <c:pt idx="11426">
                  <c:v>33.333335692683868</c:v>
                </c:pt>
                <c:pt idx="11427">
                  <c:v>26.666667933265401</c:v>
                </c:pt>
                <c:pt idx="11428">
                  <c:v>33.333335692683868</c:v>
                </c:pt>
                <c:pt idx="11429">
                  <c:v>26.666667933265401</c:v>
                </c:pt>
                <c:pt idx="11430">
                  <c:v>33.333335692683868</c:v>
                </c:pt>
                <c:pt idx="11431">
                  <c:v>26.666667933265401</c:v>
                </c:pt>
                <c:pt idx="11432">
                  <c:v>33.333335692683868</c:v>
                </c:pt>
                <c:pt idx="11433">
                  <c:v>26.666667933265401</c:v>
                </c:pt>
                <c:pt idx="11434">
                  <c:v>33.333335692683868</c:v>
                </c:pt>
                <c:pt idx="11435">
                  <c:v>26.666667933265401</c:v>
                </c:pt>
                <c:pt idx="11436">
                  <c:v>33.333335692683868</c:v>
                </c:pt>
                <c:pt idx="11437">
                  <c:v>26.666667933265401</c:v>
                </c:pt>
                <c:pt idx="11438">
                  <c:v>33.333335692683868</c:v>
                </c:pt>
                <c:pt idx="11439">
                  <c:v>26.666667933265401</c:v>
                </c:pt>
                <c:pt idx="11440">
                  <c:v>26.666667933265401</c:v>
                </c:pt>
                <c:pt idx="11441">
                  <c:v>33.333335692683868</c:v>
                </c:pt>
                <c:pt idx="11442">
                  <c:v>26.666667933265401</c:v>
                </c:pt>
                <c:pt idx="11443">
                  <c:v>26.666667933265401</c:v>
                </c:pt>
                <c:pt idx="11444">
                  <c:v>33.333335692683868</c:v>
                </c:pt>
                <c:pt idx="11445">
                  <c:v>26.666667933265401</c:v>
                </c:pt>
                <c:pt idx="11446">
                  <c:v>33.333335692683868</c:v>
                </c:pt>
                <c:pt idx="11447">
                  <c:v>26.666667933265401</c:v>
                </c:pt>
                <c:pt idx="11448">
                  <c:v>26.666667933265401</c:v>
                </c:pt>
                <c:pt idx="11449">
                  <c:v>33.333335692683868</c:v>
                </c:pt>
                <c:pt idx="11450">
                  <c:v>26.666667933265401</c:v>
                </c:pt>
                <c:pt idx="11451">
                  <c:v>26.666667933265401</c:v>
                </c:pt>
                <c:pt idx="11452">
                  <c:v>26.666667933265401</c:v>
                </c:pt>
                <c:pt idx="11453">
                  <c:v>33.333335692683868</c:v>
                </c:pt>
                <c:pt idx="11454">
                  <c:v>26.666667933265401</c:v>
                </c:pt>
                <c:pt idx="11455">
                  <c:v>26.666667933265401</c:v>
                </c:pt>
                <c:pt idx="11456">
                  <c:v>26.666667933265401</c:v>
                </c:pt>
                <c:pt idx="11457">
                  <c:v>26.666667933265401</c:v>
                </c:pt>
                <c:pt idx="11458">
                  <c:v>26.666667933265401</c:v>
                </c:pt>
                <c:pt idx="11459">
                  <c:v>26.666667933265401</c:v>
                </c:pt>
                <c:pt idx="11460">
                  <c:v>33.333335692683868</c:v>
                </c:pt>
                <c:pt idx="11461">
                  <c:v>26.666667933265401</c:v>
                </c:pt>
                <c:pt idx="11462">
                  <c:v>26.666667933265401</c:v>
                </c:pt>
                <c:pt idx="11463">
                  <c:v>26.666667933265401</c:v>
                </c:pt>
                <c:pt idx="11464">
                  <c:v>26.666667933265401</c:v>
                </c:pt>
                <c:pt idx="11465">
                  <c:v>26.666667933265401</c:v>
                </c:pt>
                <c:pt idx="11466">
                  <c:v>26.666667933265401</c:v>
                </c:pt>
                <c:pt idx="11467">
                  <c:v>26.666667933265401</c:v>
                </c:pt>
                <c:pt idx="11468">
                  <c:v>33.333335692683868</c:v>
                </c:pt>
                <c:pt idx="11469">
                  <c:v>26.666667933265401</c:v>
                </c:pt>
                <c:pt idx="11470">
                  <c:v>26.666667933265401</c:v>
                </c:pt>
                <c:pt idx="11471">
                  <c:v>26.666667933265401</c:v>
                </c:pt>
                <c:pt idx="11472">
                  <c:v>26.666667933265401</c:v>
                </c:pt>
                <c:pt idx="11473">
                  <c:v>26.666667933265401</c:v>
                </c:pt>
                <c:pt idx="11474">
                  <c:v>33.333335692683868</c:v>
                </c:pt>
                <c:pt idx="11475">
                  <c:v>26.666667933265401</c:v>
                </c:pt>
                <c:pt idx="11476">
                  <c:v>26.666667933265401</c:v>
                </c:pt>
                <c:pt idx="11477">
                  <c:v>26.666667933265401</c:v>
                </c:pt>
                <c:pt idx="11478">
                  <c:v>26.666667933265401</c:v>
                </c:pt>
                <c:pt idx="11479">
                  <c:v>26.666667933265401</c:v>
                </c:pt>
                <c:pt idx="11480">
                  <c:v>26.666667933265401</c:v>
                </c:pt>
                <c:pt idx="11481">
                  <c:v>26.666667933265401</c:v>
                </c:pt>
                <c:pt idx="11482">
                  <c:v>26.666667933265401</c:v>
                </c:pt>
                <c:pt idx="11483">
                  <c:v>26.666667933265401</c:v>
                </c:pt>
                <c:pt idx="11484">
                  <c:v>26.666667933265401</c:v>
                </c:pt>
                <c:pt idx="11485">
                  <c:v>26.666667933265401</c:v>
                </c:pt>
                <c:pt idx="11486">
                  <c:v>26.666667933265401</c:v>
                </c:pt>
                <c:pt idx="11487">
                  <c:v>26.666667933265401</c:v>
                </c:pt>
                <c:pt idx="11488">
                  <c:v>26.666667933265401</c:v>
                </c:pt>
                <c:pt idx="11489">
                  <c:v>26.666667933265401</c:v>
                </c:pt>
                <c:pt idx="11490">
                  <c:v>26.666667933265401</c:v>
                </c:pt>
                <c:pt idx="11491">
                  <c:v>26.666667933265401</c:v>
                </c:pt>
                <c:pt idx="11492">
                  <c:v>26.666667933265401</c:v>
                </c:pt>
                <c:pt idx="11493">
                  <c:v>26.666667933265401</c:v>
                </c:pt>
                <c:pt idx="11494">
                  <c:v>26.666667933265401</c:v>
                </c:pt>
                <c:pt idx="11495">
                  <c:v>26.666667933265401</c:v>
                </c:pt>
                <c:pt idx="11496">
                  <c:v>26.666667933265401</c:v>
                </c:pt>
                <c:pt idx="11497">
                  <c:v>20.000000173846864</c:v>
                </c:pt>
                <c:pt idx="11498">
                  <c:v>26.666667933265401</c:v>
                </c:pt>
                <c:pt idx="11499">
                  <c:v>26.666667933265401</c:v>
                </c:pt>
                <c:pt idx="11500">
                  <c:v>26.666667933265401</c:v>
                </c:pt>
                <c:pt idx="11501">
                  <c:v>26.666667933265401</c:v>
                </c:pt>
                <c:pt idx="11502">
                  <c:v>26.666667933265401</c:v>
                </c:pt>
                <c:pt idx="11503">
                  <c:v>26.666667933265401</c:v>
                </c:pt>
                <c:pt idx="11504">
                  <c:v>26.666667933265401</c:v>
                </c:pt>
                <c:pt idx="11505">
                  <c:v>20.000000173846864</c:v>
                </c:pt>
                <c:pt idx="11506">
                  <c:v>26.666667933265401</c:v>
                </c:pt>
                <c:pt idx="11507">
                  <c:v>26.666667933265401</c:v>
                </c:pt>
                <c:pt idx="11508">
                  <c:v>26.666667933265401</c:v>
                </c:pt>
                <c:pt idx="11509">
                  <c:v>26.666667933265401</c:v>
                </c:pt>
                <c:pt idx="11510">
                  <c:v>26.666667933265401</c:v>
                </c:pt>
                <c:pt idx="11511">
                  <c:v>26.666667933265401</c:v>
                </c:pt>
                <c:pt idx="11512">
                  <c:v>26.666667933265401</c:v>
                </c:pt>
                <c:pt idx="11513">
                  <c:v>26.666667933265401</c:v>
                </c:pt>
                <c:pt idx="11514">
                  <c:v>26.666667933265401</c:v>
                </c:pt>
                <c:pt idx="11515">
                  <c:v>26.666667933265401</c:v>
                </c:pt>
                <c:pt idx="11516">
                  <c:v>26.666667933265401</c:v>
                </c:pt>
                <c:pt idx="11517">
                  <c:v>26.666667933265401</c:v>
                </c:pt>
                <c:pt idx="11518">
                  <c:v>26.666667933265401</c:v>
                </c:pt>
                <c:pt idx="11519">
                  <c:v>26.666667933265401</c:v>
                </c:pt>
                <c:pt idx="11520">
                  <c:v>26.666667933265401</c:v>
                </c:pt>
                <c:pt idx="11521">
                  <c:v>26.666667933265401</c:v>
                </c:pt>
                <c:pt idx="11522">
                  <c:v>26.666667933265401</c:v>
                </c:pt>
                <c:pt idx="11523">
                  <c:v>26.666667933265401</c:v>
                </c:pt>
                <c:pt idx="11524">
                  <c:v>26.666667933265401</c:v>
                </c:pt>
                <c:pt idx="11525">
                  <c:v>26.666667933265401</c:v>
                </c:pt>
                <c:pt idx="11526">
                  <c:v>20.000000173846864</c:v>
                </c:pt>
                <c:pt idx="11527">
                  <c:v>26.666667933265401</c:v>
                </c:pt>
                <c:pt idx="11528">
                  <c:v>26.666667933265401</c:v>
                </c:pt>
                <c:pt idx="11529">
                  <c:v>26.666667933265401</c:v>
                </c:pt>
                <c:pt idx="11530">
                  <c:v>26.666667933265401</c:v>
                </c:pt>
                <c:pt idx="11531">
                  <c:v>26.666667933265401</c:v>
                </c:pt>
                <c:pt idx="11532">
                  <c:v>26.666667933265401</c:v>
                </c:pt>
                <c:pt idx="11533">
                  <c:v>26.666667933265401</c:v>
                </c:pt>
                <c:pt idx="11534">
                  <c:v>26.666667933265401</c:v>
                </c:pt>
                <c:pt idx="11535">
                  <c:v>26.666667933265401</c:v>
                </c:pt>
                <c:pt idx="11536">
                  <c:v>26.666667933265401</c:v>
                </c:pt>
                <c:pt idx="11537">
                  <c:v>20.000000173846864</c:v>
                </c:pt>
                <c:pt idx="11538">
                  <c:v>26.666667933265401</c:v>
                </c:pt>
                <c:pt idx="11539">
                  <c:v>26.666667933265401</c:v>
                </c:pt>
                <c:pt idx="11540">
                  <c:v>26.666667933265401</c:v>
                </c:pt>
                <c:pt idx="11541">
                  <c:v>26.666667933265401</c:v>
                </c:pt>
                <c:pt idx="11542">
                  <c:v>20.000000173846864</c:v>
                </c:pt>
                <c:pt idx="11543">
                  <c:v>26.666667933265401</c:v>
                </c:pt>
                <c:pt idx="11544">
                  <c:v>26.666667933265401</c:v>
                </c:pt>
                <c:pt idx="11545">
                  <c:v>20.000000173846864</c:v>
                </c:pt>
                <c:pt idx="11546">
                  <c:v>26.666667933265401</c:v>
                </c:pt>
                <c:pt idx="11547">
                  <c:v>20.000000173846864</c:v>
                </c:pt>
                <c:pt idx="11548">
                  <c:v>26.666667933265401</c:v>
                </c:pt>
                <c:pt idx="11549">
                  <c:v>20.000000173846864</c:v>
                </c:pt>
                <c:pt idx="11550">
                  <c:v>26.666667933265401</c:v>
                </c:pt>
                <c:pt idx="11551">
                  <c:v>20.000000173846864</c:v>
                </c:pt>
                <c:pt idx="11552">
                  <c:v>26.666667933265401</c:v>
                </c:pt>
                <c:pt idx="11553">
                  <c:v>20.000000173846864</c:v>
                </c:pt>
                <c:pt idx="11554">
                  <c:v>26.666667933265401</c:v>
                </c:pt>
                <c:pt idx="11555">
                  <c:v>20.000000173846864</c:v>
                </c:pt>
                <c:pt idx="11556">
                  <c:v>26.666667933265401</c:v>
                </c:pt>
                <c:pt idx="11557">
                  <c:v>20.000000173846864</c:v>
                </c:pt>
                <c:pt idx="11558">
                  <c:v>26.666667933265401</c:v>
                </c:pt>
                <c:pt idx="11559">
                  <c:v>20.000000173846864</c:v>
                </c:pt>
                <c:pt idx="11560">
                  <c:v>26.666667933265401</c:v>
                </c:pt>
                <c:pt idx="11561">
                  <c:v>20.000000173846864</c:v>
                </c:pt>
                <c:pt idx="11562">
                  <c:v>26.666667933265401</c:v>
                </c:pt>
                <c:pt idx="11563">
                  <c:v>20.000000173846864</c:v>
                </c:pt>
                <c:pt idx="11564">
                  <c:v>20.000000173846864</c:v>
                </c:pt>
                <c:pt idx="11565">
                  <c:v>26.666667933265401</c:v>
                </c:pt>
                <c:pt idx="11566">
                  <c:v>20.000000173846864</c:v>
                </c:pt>
                <c:pt idx="11567">
                  <c:v>20.000000173846864</c:v>
                </c:pt>
                <c:pt idx="11568">
                  <c:v>26.666667933265401</c:v>
                </c:pt>
                <c:pt idx="11569">
                  <c:v>20.000000173846864</c:v>
                </c:pt>
                <c:pt idx="11570">
                  <c:v>26.666667933265401</c:v>
                </c:pt>
                <c:pt idx="11571">
                  <c:v>20.000000173846864</c:v>
                </c:pt>
                <c:pt idx="11572">
                  <c:v>20.000000173846864</c:v>
                </c:pt>
                <c:pt idx="11573">
                  <c:v>20.000000173846864</c:v>
                </c:pt>
                <c:pt idx="11574">
                  <c:v>26.666667933265401</c:v>
                </c:pt>
                <c:pt idx="11575">
                  <c:v>20.000000173846864</c:v>
                </c:pt>
                <c:pt idx="11576">
                  <c:v>20.000000173846864</c:v>
                </c:pt>
                <c:pt idx="11577">
                  <c:v>26.666667933265401</c:v>
                </c:pt>
                <c:pt idx="11578">
                  <c:v>20.000000173846864</c:v>
                </c:pt>
                <c:pt idx="11579">
                  <c:v>20.000000173846864</c:v>
                </c:pt>
                <c:pt idx="11580">
                  <c:v>26.666667933265401</c:v>
                </c:pt>
                <c:pt idx="11581">
                  <c:v>20.000000173846864</c:v>
                </c:pt>
                <c:pt idx="11582">
                  <c:v>20.000000173846864</c:v>
                </c:pt>
                <c:pt idx="11583">
                  <c:v>20.000000173846864</c:v>
                </c:pt>
                <c:pt idx="11584">
                  <c:v>26.666667933265401</c:v>
                </c:pt>
                <c:pt idx="11585">
                  <c:v>20.000000173846864</c:v>
                </c:pt>
                <c:pt idx="11586">
                  <c:v>20.000000173846864</c:v>
                </c:pt>
                <c:pt idx="11587">
                  <c:v>20.000000173846864</c:v>
                </c:pt>
                <c:pt idx="11588">
                  <c:v>26.666667933265401</c:v>
                </c:pt>
                <c:pt idx="11589">
                  <c:v>20.000000173846864</c:v>
                </c:pt>
                <c:pt idx="11590">
                  <c:v>20.000000173846864</c:v>
                </c:pt>
                <c:pt idx="11591">
                  <c:v>20.000000173846864</c:v>
                </c:pt>
                <c:pt idx="11592">
                  <c:v>20.000000173846864</c:v>
                </c:pt>
                <c:pt idx="11593">
                  <c:v>20.000000173846864</c:v>
                </c:pt>
                <c:pt idx="11594">
                  <c:v>20.000000173846864</c:v>
                </c:pt>
                <c:pt idx="11595">
                  <c:v>26.666667933265401</c:v>
                </c:pt>
                <c:pt idx="11596">
                  <c:v>20.000000173846864</c:v>
                </c:pt>
                <c:pt idx="11597">
                  <c:v>20.000000173846864</c:v>
                </c:pt>
                <c:pt idx="11598">
                  <c:v>20.000000173846864</c:v>
                </c:pt>
                <c:pt idx="11599">
                  <c:v>20.000000173846864</c:v>
                </c:pt>
                <c:pt idx="11600">
                  <c:v>20.000000173846864</c:v>
                </c:pt>
                <c:pt idx="11601">
                  <c:v>20.000000173846864</c:v>
                </c:pt>
                <c:pt idx="11602">
                  <c:v>20.000000173846864</c:v>
                </c:pt>
                <c:pt idx="11603">
                  <c:v>20.000000173846864</c:v>
                </c:pt>
                <c:pt idx="11604">
                  <c:v>20.000000173846864</c:v>
                </c:pt>
                <c:pt idx="11605">
                  <c:v>26.666667933265401</c:v>
                </c:pt>
                <c:pt idx="11606">
                  <c:v>20.000000173846864</c:v>
                </c:pt>
                <c:pt idx="11607">
                  <c:v>20.000000173846864</c:v>
                </c:pt>
                <c:pt idx="11608">
                  <c:v>20.000000173846864</c:v>
                </c:pt>
                <c:pt idx="11609">
                  <c:v>20.000000173846864</c:v>
                </c:pt>
                <c:pt idx="11610">
                  <c:v>20.000000173846864</c:v>
                </c:pt>
                <c:pt idx="11611">
                  <c:v>20.000000173846864</c:v>
                </c:pt>
                <c:pt idx="11612">
                  <c:v>20.000000173846864</c:v>
                </c:pt>
                <c:pt idx="11613">
                  <c:v>26.666667933265401</c:v>
                </c:pt>
                <c:pt idx="11614">
                  <c:v>20.000000173846864</c:v>
                </c:pt>
                <c:pt idx="11615">
                  <c:v>20.000000173846864</c:v>
                </c:pt>
                <c:pt idx="11616">
                  <c:v>20.000000173846864</c:v>
                </c:pt>
                <c:pt idx="11617">
                  <c:v>20.000000173846864</c:v>
                </c:pt>
                <c:pt idx="11618">
                  <c:v>26.666667933265401</c:v>
                </c:pt>
                <c:pt idx="11619">
                  <c:v>20.000000173846864</c:v>
                </c:pt>
                <c:pt idx="11620">
                  <c:v>20.000000173846864</c:v>
                </c:pt>
                <c:pt idx="11621">
                  <c:v>20.000000173846864</c:v>
                </c:pt>
                <c:pt idx="11622">
                  <c:v>26.666667933265401</c:v>
                </c:pt>
                <c:pt idx="11623">
                  <c:v>20.000000173846864</c:v>
                </c:pt>
                <c:pt idx="11624">
                  <c:v>20.000000173846864</c:v>
                </c:pt>
                <c:pt idx="11625">
                  <c:v>20.000000173846864</c:v>
                </c:pt>
                <c:pt idx="11626">
                  <c:v>20.000000173846864</c:v>
                </c:pt>
                <c:pt idx="11627">
                  <c:v>20.000000173846864</c:v>
                </c:pt>
                <c:pt idx="11628">
                  <c:v>26.666667933265401</c:v>
                </c:pt>
                <c:pt idx="11629">
                  <c:v>20.000000173846864</c:v>
                </c:pt>
                <c:pt idx="11630">
                  <c:v>20.000000173846864</c:v>
                </c:pt>
                <c:pt idx="11631">
                  <c:v>20.000000173846864</c:v>
                </c:pt>
                <c:pt idx="11632">
                  <c:v>20.000000173846864</c:v>
                </c:pt>
                <c:pt idx="11633">
                  <c:v>26.666667933265401</c:v>
                </c:pt>
                <c:pt idx="11634">
                  <c:v>20.000000173846864</c:v>
                </c:pt>
                <c:pt idx="11635">
                  <c:v>20.000000173846864</c:v>
                </c:pt>
                <c:pt idx="11636">
                  <c:v>20.000000173846864</c:v>
                </c:pt>
                <c:pt idx="11637">
                  <c:v>20.000000173846864</c:v>
                </c:pt>
                <c:pt idx="11638">
                  <c:v>20.000000173846864</c:v>
                </c:pt>
                <c:pt idx="11639">
                  <c:v>20.000000173846864</c:v>
                </c:pt>
                <c:pt idx="11640">
                  <c:v>20.000000173846864</c:v>
                </c:pt>
                <c:pt idx="11641">
                  <c:v>20.000000173846864</c:v>
                </c:pt>
                <c:pt idx="11642">
                  <c:v>20.000000173846864</c:v>
                </c:pt>
                <c:pt idx="11643">
                  <c:v>26.666667933265401</c:v>
                </c:pt>
                <c:pt idx="11644">
                  <c:v>20.000000173846864</c:v>
                </c:pt>
                <c:pt idx="11645">
                  <c:v>20.000000173846864</c:v>
                </c:pt>
                <c:pt idx="11646">
                  <c:v>20.000000173846864</c:v>
                </c:pt>
                <c:pt idx="11647">
                  <c:v>20.000000173846864</c:v>
                </c:pt>
                <c:pt idx="11648">
                  <c:v>20.000000173846864</c:v>
                </c:pt>
                <c:pt idx="11649">
                  <c:v>20.000000173846864</c:v>
                </c:pt>
                <c:pt idx="11650">
                  <c:v>20.000000173846864</c:v>
                </c:pt>
                <c:pt idx="11651">
                  <c:v>13.333333966632667</c:v>
                </c:pt>
                <c:pt idx="11652">
                  <c:v>20.000000173846864</c:v>
                </c:pt>
                <c:pt idx="11653">
                  <c:v>20.000000173846864</c:v>
                </c:pt>
                <c:pt idx="11654">
                  <c:v>20.000000173846864</c:v>
                </c:pt>
                <c:pt idx="11655">
                  <c:v>20.000000173846864</c:v>
                </c:pt>
                <c:pt idx="11656">
                  <c:v>20.000000173846864</c:v>
                </c:pt>
                <c:pt idx="11657">
                  <c:v>20.000000173846864</c:v>
                </c:pt>
                <c:pt idx="11658">
                  <c:v>20.000000173846864</c:v>
                </c:pt>
                <c:pt idx="11659">
                  <c:v>20.000000173846864</c:v>
                </c:pt>
                <c:pt idx="11660">
                  <c:v>20.000000173846864</c:v>
                </c:pt>
                <c:pt idx="11661">
                  <c:v>20.000000173846864</c:v>
                </c:pt>
                <c:pt idx="11662">
                  <c:v>20.000000173846864</c:v>
                </c:pt>
                <c:pt idx="11663">
                  <c:v>20.000000173846864</c:v>
                </c:pt>
                <c:pt idx="11664">
                  <c:v>13.333333966632667</c:v>
                </c:pt>
                <c:pt idx="11665">
                  <c:v>20.000000173846864</c:v>
                </c:pt>
                <c:pt idx="11666">
                  <c:v>20.000000173846864</c:v>
                </c:pt>
                <c:pt idx="11667">
                  <c:v>20.000000173846864</c:v>
                </c:pt>
                <c:pt idx="11668">
                  <c:v>20.000000173846864</c:v>
                </c:pt>
                <c:pt idx="11669">
                  <c:v>20.000000173846864</c:v>
                </c:pt>
                <c:pt idx="11670">
                  <c:v>20.000000173846864</c:v>
                </c:pt>
                <c:pt idx="11671">
                  <c:v>20.000000173846864</c:v>
                </c:pt>
                <c:pt idx="11672">
                  <c:v>20.000000173846864</c:v>
                </c:pt>
                <c:pt idx="11673">
                  <c:v>13.333333966632667</c:v>
                </c:pt>
                <c:pt idx="11674">
                  <c:v>20.000000173846864</c:v>
                </c:pt>
                <c:pt idx="11675">
                  <c:v>20.000000173846864</c:v>
                </c:pt>
                <c:pt idx="11676">
                  <c:v>20.000000173846864</c:v>
                </c:pt>
                <c:pt idx="11677">
                  <c:v>20.000000173846864</c:v>
                </c:pt>
                <c:pt idx="11678">
                  <c:v>13.333333966632667</c:v>
                </c:pt>
                <c:pt idx="11679">
                  <c:v>20.000000173846864</c:v>
                </c:pt>
                <c:pt idx="11680">
                  <c:v>20.000000173846864</c:v>
                </c:pt>
                <c:pt idx="11681">
                  <c:v>20.000000173846864</c:v>
                </c:pt>
                <c:pt idx="11682">
                  <c:v>20.000000173846864</c:v>
                </c:pt>
                <c:pt idx="11683">
                  <c:v>13.333333966632667</c:v>
                </c:pt>
                <c:pt idx="11684">
                  <c:v>20.000000173846864</c:v>
                </c:pt>
                <c:pt idx="11685">
                  <c:v>20.000000173846864</c:v>
                </c:pt>
                <c:pt idx="11686">
                  <c:v>20.000000173846864</c:v>
                </c:pt>
                <c:pt idx="11687">
                  <c:v>13.333333966632667</c:v>
                </c:pt>
                <c:pt idx="11688">
                  <c:v>20.000000173846864</c:v>
                </c:pt>
                <c:pt idx="11689">
                  <c:v>20.000000173846864</c:v>
                </c:pt>
                <c:pt idx="11690">
                  <c:v>13.333333966632667</c:v>
                </c:pt>
                <c:pt idx="11691">
                  <c:v>20.000000173846864</c:v>
                </c:pt>
                <c:pt idx="11692">
                  <c:v>20.000000173846864</c:v>
                </c:pt>
                <c:pt idx="11693">
                  <c:v>13.333333966632667</c:v>
                </c:pt>
                <c:pt idx="11694">
                  <c:v>20.000000173846864</c:v>
                </c:pt>
                <c:pt idx="11695">
                  <c:v>20.000000173846864</c:v>
                </c:pt>
                <c:pt idx="11696">
                  <c:v>13.333333966632667</c:v>
                </c:pt>
                <c:pt idx="11697">
                  <c:v>20.000000173846864</c:v>
                </c:pt>
                <c:pt idx="11698">
                  <c:v>20.000000173846864</c:v>
                </c:pt>
                <c:pt idx="11699">
                  <c:v>13.333333966632667</c:v>
                </c:pt>
                <c:pt idx="11700">
                  <c:v>20.000000173846864</c:v>
                </c:pt>
                <c:pt idx="11701">
                  <c:v>20.000000173846864</c:v>
                </c:pt>
                <c:pt idx="11702">
                  <c:v>13.333333966632667</c:v>
                </c:pt>
                <c:pt idx="11703">
                  <c:v>20.000000173846864</c:v>
                </c:pt>
                <c:pt idx="11704">
                  <c:v>13.333333966632667</c:v>
                </c:pt>
                <c:pt idx="11705">
                  <c:v>20.000000173846864</c:v>
                </c:pt>
                <c:pt idx="11706">
                  <c:v>20.000000173846864</c:v>
                </c:pt>
                <c:pt idx="11707">
                  <c:v>13.333333966632667</c:v>
                </c:pt>
                <c:pt idx="11708">
                  <c:v>20.000000173846864</c:v>
                </c:pt>
                <c:pt idx="11709">
                  <c:v>13.333333966632667</c:v>
                </c:pt>
                <c:pt idx="11710">
                  <c:v>20.000000173846864</c:v>
                </c:pt>
                <c:pt idx="11711">
                  <c:v>13.333333966632667</c:v>
                </c:pt>
                <c:pt idx="11712">
                  <c:v>20.000000173846864</c:v>
                </c:pt>
                <c:pt idx="11713">
                  <c:v>20.000000173846864</c:v>
                </c:pt>
                <c:pt idx="11714">
                  <c:v>13.333333966632667</c:v>
                </c:pt>
                <c:pt idx="11715">
                  <c:v>20.000000173846864</c:v>
                </c:pt>
                <c:pt idx="11716">
                  <c:v>13.333333966632667</c:v>
                </c:pt>
                <c:pt idx="11717">
                  <c:v>20.000000173846864</c:v>
                </c:pt>
                <c:pt idx="11718">
                  <c:v>13.333333966632667</c:v>
                </c:pt>
                <c:pt idx="11719">
                  <c:v>20.000000173846864</c:v>
                </c:pt>
                <c:pt idx="11720">
                  <c:v>13.333333966632667</c:v>
                </c:pt>
                <c:pt idx="11721">
                  <c:v>20.000000173846864</c:v>
                </c:pt>
                <c:pt idx="11722">
                  <c:v>13.333333966632667</c:v>
                </c:pt>
                <c:pt idx="11723">
                  <c:v>20.000000173846864</c:v>
                </c:pt>
                <c:pt idx="11724">
                  <c:v>20.000000173846864</c:v>
                </c:pt>
                <c:pt idx="11725">
                  <c:v>13.333333966632667</c:v>
                </c:pt>
                <c:pt idx="11726">
                  <c:v>20.000000173846864</c:v>
                </c:pt>
                <c:pt idx="11727">
                  <c:v>13.333333966632667</c:v>
                </c:pt>
                <c:pt idx="11728">
                  <c:v>20.000000173846864</c:v>
                </c:pt>
                <c:pt idx="11729">
                  <c:v>13.333333966632667</c:v>
                </c:pt>
                <c:pt idx="11730">
                  <c:v>20.000000173846864</c:v>
                </c:pt>
                <c:pt idx="11731">
                  <c:v>13.333333966632667</c:v>
                </c:pt>
                <c:pt idx="11732">
                  <c:v>20.000000173846864</c:v>
                </c:pt>
                <c:pt idx="11733">
                  <c:v>13.333333966632667</c:v>
                </c:pt>
                <c:pt idx="11734">
                  <c:v>13.333333966632667</c:v>
                </c:pt>
                <c:pt idx="11735">
                  <c:v>20.000000173846864</c:v>
                </c:pt>
                <c:pt idx="11736">
                  <c:v>13.333333966632667</c:v>
                </c:pt>
                <c:pt idx="11737">
                  <c:v>20.000000173846864</c:v>
                </c:pt>
                <c:pt idx="11738">
                  <c:v>13.333333966632667</c:v>
                </c:pt>
                <c:pt idx="11739">
                  <c:v>20.000000173846864</c:v>
                </c:pt>
                <c:pt idx="11740">
                  <c:v>13.333333966632667</c:v>
                </c:pt>
                <c:pt idx="11741">
                  <c:v>13.333333966632667</c:v>
                </c:pt>
                <c:pt idx="11742">
                  <c:v>20.000000173846864</c:v>
                </c:pt>
                <c:pt idx="11743">
                  <c:v>13.333333966632667</c:v>
                </c:pt>
                <c:pt idx="11744">
                  <c:v>13.333333966632667</c:v>
                </c:pt>
                <c:pt idx="11745">
                  <c:v>20.000000173846864</c:v>
                </c:pt>
                <c:pt idx="11746">
                  <c:v>13.333333966632667</c:v>
                </c:pt>
                <c:pt idx="11747">
                  <c:v>13.333333966632667</c:v>
                </c:pt>
                <c:pt idx="11748">
                  <c:v>20.000000173846864</c:v>
                </c:pt>
                <c:pt idx="11749">
                  <c:v>13.333333966632667</c:v>
                </c:pt>
                <c:pt idx="11750">
                  <c:v>13.333333966632667</c:v>
                </c:pt>
                <c:pt idx="11751">
                  <c:v>20.000000173846864</c:v>
                </c:pt>
                <c:pt idx="11752">
                  <c:v>13.333333966632667</c:v>
                </c:pt>
                <c:pt idx="11753">
                  <c:v>13.333333966632667</c:v>
                </c:pt>
                <c:pt idx="11754">
                  <c:v>20.000000173846864</c:v>
                </c:pt>
                <c:pt idx="11755">
                  <c:v>13.333333966632667</c:v>
                </c:pt>
                <c:pt idx="11756">
                  <c:v>13.333333966632667</c:v>
                </c:pt>
                <c:pt idx="11757">
                  <c:v>20.000000173846864</c:v>
                </c:pt>
                <c:pt idx="11758">
                  <c:v>13.333333966632667</c:v>
                </c:pt>
                <c:pt idx="11759">
                  <c:v>20.000000173846864</c:v>
                </c:pt>
                <c:pt idx="11760">
                  <c:v>13.333333966632667</c:v>
                </c:pt>
                <c:pt idx="11761">
                  <c:v>13.333333966632667</c:v>
                </c:pt>
                <c:pt idx="11762">
                  <c:v>20.000000173846864</c:v>
                </c:pt>
                <c:pt idx="11763">
                  <c:v>13.333333966632667</c:v>
                </c:pt>
                <c:pt idx="11764">
                  <c:v>13.333333966632667</c:v>
                </c:pt>
                <c:pt idx="11765">
                  <c:v>20.000000173846864</c:v>
                </c:pt>
                <c:pt idx="11766">
                  <c:v>13.333333966632667</c:v>
                </c:pt>
                <c:pt idx="11767">
                  <c:v>20.000000173846864</c:v>
                </c:pt>
                <c:pt idx="11768">
                  <c:v>13.333333966632667</c:v>
                </c:pt>
                <c:pt idx="11769">
                  <c:v>13.333333966632667</c:v>
                </c:pt>
                <c:pt idx="11770">
                  <c:v>20.000000173846864</c:v>
                </c:pt>
                <c:pt idx="11771">
                  <c:v>13.333333966632667</c:v>
                </c:pt>
                <c:pt idx="11772">
                  <c:v>20.000000173846864</c:v>
                </c:pt>
                <c:pt idx="11773">
                  <c:v>13.333333966632667</c:v>
                </c:pt>
                <c:pt idx="11774">
                  <c:v>13.333333966632667</c:v>
                </c:pt>
                <c:pt idx="11775">
                  <c:v>20.000000173846864</c:v>
                </c:pt>
                <c:pt idx="11776">
                  <c:v>13.333333966632667</c:v>
                </c:pt>
                <c:pt idx="11777">
                  <c:v>13.333333966632667</c:v>
                </c:pt>
                <c:pt idx="11778">
                  <c:v>20.000000173846864</c:v>
                </c:pt>
                <c:pt idx="11779">
                  <c:v>13.333333966632667</c:v>
                </c:pt>
                <c:pt idx="11780">
                  <c:v>13.333333966632667</c:v>
                </c:pt>
                <c:pt idx="11781">
                  <c:v>13.333333966632667</c:v>
                </c:pt>
                <c:pt idx="11782">
                  <c:v>20.000000173846864</c:v>
                </c:pt>
                <c:pt idx="11783">
                  <c:v>13.333333966632667</c:v>
                </c:pt>
                <c:pt idx="11784">
                  <c:v>13.333333966632667</c:v>
                </c:pt>
                <c:pt idx="11785">
                  <c:v>13.333333966632667</c:v>
                </c:pt>
                <c:pt idx="11786">
                  <c:v>13.333333966632667</c:v>
                </c:pt>
                <c:pt idx="11787">
                  <c:v>20.000000173846864</c:v>
                </c:pt>
                <c:pt idx="11788">
                  <c:v>13.333333966632667</c:v>
                </c:pt>
                <c:pt idx="11789">
                  <c:v>13.333333966632667</c:v>
                </c:pt>
                <c:pt idx="11790">
                  <c:v>13.333333966632667</c:v>
                </c:pt>
                <c:pt idx="11791">
                  <c:v>13.333333966632667</c:v>
                </c:pt>
                <c:pt idx="11792">
                  <c:v>13.333333966632667</c:v>
                </c:pt>
                <c:pt idx="11793">
                  <c:v>13.333333966632667</c:v>
                </c:pt>
                <c:pt idx="11794">
                  <c:v>13.333333966632667</c:v>
                </c:pt>
                <c:pt idx="11795">
                  <c:v>20.000000173846864</c:v>
                </c:pt>
                <c:pt idx="11796">
                  <c:v>13.333333966632667</c:v>
                </c:pt>
                <c:pt idx="11797">
                  <c:v>13.333333966632667</c:v>
                </c:pt>
                <c:pt idx="11798">
                  <c:v>13.333333966632667</c:v>
                </c:pt>
                <c:pt idx="11799">
                  <c:v>13.333333966632667</c:v>
                </c:pt>
                <c:pt idx="11800">
                  <c:v>13.333333966632667</c:v>
                </c:pt>
                <c:pt idx="11801">
                  <c:v>13.333333966632667</c:v>
                </c:pt>
                <c:pt idx="11802">
                  <c:v>13.333333966632667</c:v>
                </c:pt>
                <c:pt idx="11803">
                  <c:v>13.333333966632667</c:v>
                </c:pt>
                <c:pt idx="11804">
                  <c:v>13.333333966632667</c:v>
                </c:pt>
                <c:pt idx="11805">
                  <c:v>20.000000173846864</c:v>
                </c:pt>
                <c:pt idx="11806">
                  <c:v>13.333333966632667</c:v>
                </c:pt>
                <c:pt idx="11807">
                  <c:v>13.333333966632667</c:v>
                </c:pt>
                <c:pt idx="11808">
                  <c:v>13.333333966632667</c:v>
                </c:pt>
                <c:pt idx="11809">
                  <c:v>20.000000173846864</c:v>
                </c:pt>
                <c:pt idx="11810">
                  <c:v>13.333333966632667</c:v>
                </c:pt>
                <c:pt idx="11811">
                  <c:v>20.000000173846864</c:v>
                </c:pt>
                <c:pt idx="11812">
                  <c:v>20.000000173846864</c:v>
                </c:pt>
                <c:pt idx="11813">
                  <c:v>26.666667933265401</c:v>
                </c:pt>
                <c:pt idx="11814">
                  <c:v>20.000000173846864</c:v>
                </c:pt>
                <c:pt idx="11815">
                  <c:v>26.666667933265401</c:v>
                </c:pt>
                <c:pt idx="11816">
                  <c:v>26.666667933265401</c:v>
                </c:pt>
                <c:pt idx="11817">
                  <c:v>33.333335692683868</c:v>
                </c:pt>
                <c:pt idx="11818">
                  <c:v>26.666667933265401</c:v>
                </c:pt>
                <c:pt idx="11819">
                  <c:v>26.666667933265401</c:v>
                </c:pt>
                <c:pt idx="11820">
                  <c:v>26.666667933265401</c:v>
                </c:pt>
                <c:pt idx="11821">
                  <c:v>26.666667933265401</c:v>
                </c:pt>
                <c:pt idx="11822">
                  <c:v>26.666667933265401</c:v>
                </c:pt>
                <c:pt idx="11823">
                  <c:v>26.666667933265401</c:v>
                </c:pt>
                <c:pt idx="11824">
                  <c:v>26.666667933265401</c:v>
                </c:pt>
                <c:pt idx="11825">
                  <c:v>26.666667933265401</c:v>
                </c:pt>
                <c:pt idx="11826">
                  <c:v>20.000000173846864</c:v>
                </c:pt>
                <c:pt idx="11827">
                  <c:v>26.666667933265401</c:v>
                </c:pt>
                <c:pt idx="11828">
                  <c:v>26.666667933265401</c:v>
                </c:pt>
                <c:pt idx="11829">
                  <c:v>20.000000173846864</c:v>
                </c:pt>
                <c:pt idx="11830">
                  <c:v>26.666667933265401</c:v>
                </c:pt>
                <c:pt idx="11831">
                  <c:v>26.666667933265401</c:v>
                </c:pt>
                <c:pt idx="11832">
                  <c:v>20.000000173846864</c:v>
                </c:pt>
                <c:pt idx="11833">
                  <c:v>26.666667933265401</c:v>
                </c:pt>
                <c:pt idx="11834">
                  <c:v>20.000000173846864</c:v>
                </c:pt>
                <c:pt idx="11835">
                  <c:v>26.666667933265401</c:v>
                </c:pt>
                <c:pt idx="11836">
                  <c:v>26.666667933265401</c:v>
                </c:pt>
                <c:pt idx="11837">
                  <c:v>20.000000173846864</c:v>
                </c:pt>
                <c:pt idx="11838">
                  <c:v>26.666667933265401</c:v>
                </c:pt>
                <c:pt idx="11839">
                  <c:v>20.000000173846864</c:v>
                </c:pt>
                <c:pt idx="11840">
                  <c:v>20.000000173846864</c:v>
                </c:pt>
                <c:pt idx="11841">
                  <c:v>26.666667933265401</c:v>
                </c:pt>
                <c:pt idx="11842">
                  <c:v>20.000000173846864</c:v>
                </c:pt>
                <c:pt idx="11843">
                  <c:v>26.666667933265401</c:v>
                </c:pt>
                <c:pt idx="11844">
                  <c:v>20.000000173846864</c:v>
                </c:pt>
                <c:pt idx="11845">
                  <c:v>26.666667933265401</c:v>
                </c:pt>
                <c:pt idx="11846">
                  <c:v>20.000000173846864</c:v>
                </c:pt>
                <c:pt idx="11847">
                  <c:v>20.000000173846864</c:v>
                </c:pt>
                <c:pt idx="11848">
                  <c:v>26.666667933265401</c:v>
                </c:pt>
                <c:pt idx="11849">
                  <c:v>20.000000173846864</c:v>
                </c:pt>
                <c:pt idx="11850">
                  <c:v>26.666667933265401</c:v>
                </c:pt>
                <c:pt idx="11851">
                  <c:v>20.000000173846864</c:v>
                </c:pt>
                <c:pt idx="11852">
                  <c:v>20.000000173846864</c:v>
                </c:pt>
                <c:pt idx="11853">
                  <c:v>26.666667933265401</c:v>
                </c:pt>
                <c:pt idx="11854">
                  <c:v>20.000000173846864</c:v>
                </c:pt>
                <c:pt idx="11855">
                  <c:v>26.666667933265401</c:v>
                </c:pt>
                <c:pt idx="11856">
                  <c:v>20.000000173846864</c:v>
                </c:pt>
                <c:pt idx="11857">
                  <c:v>20.000000173846864</c:v>
                </c:pt>
                <c:pt idx="11858">
                  <c:v>26.666667933265401</c:v>
                </c:pt>
                <c:pt idx="11859">
                  <c:v>20.000000173846864</c:v>
                </c:pt>
                <c:pt idx="11860">
                  <c:v>20.000000173846864</c:v>
                </c:pt>
                <c:pt idx="11861">
                  <c:v>26.666667933265401</c:v>
                </c:pt>
                <c:pt idx="11862">
                  <c:v>20.000000173846864</c:v>
                </c:pt>
                <c:pt idx="11863">
                  <c:v>20.000000173846864</c:v>
                </c:pt>
                <c:pt idx="11864">
                  <c:v>20.000000173846864</c:v>
                </c:pt>
                <c:pt idx="11865">
                  <c:v>26.666667933265401</c:v>
                </c:pt>
                <c:pt idx="11866">
                  <c:v>20.000000173846864</c:v>
                </c:pt>
                <c:pt idx="11867">
                  <c:v>20.000000173846864</c:v>
                </c:pt>
                <c:pt idx="11868">
                  <c:v>20.000000173846864</c:v>
                </c:pt>
                <c:pt idx="11869">
                  <c:v>26.666667933265401</c:v>
                </c:pt>
                <c:pt idx="11870">
                  <c:v>20.000000173846864</c:v>
                </c:pt>
                <c:pt idx="11871">
                  <c:v>20.000000173846864</c:v>
                </c:pt>
                <c:pt idx="11872">
                  <c:v>20.000000173846864</c:v>
                </c:pt>
                <c:pt idx="11873">
                  <c:v>20.000000173846864</c:v>
                </c:pt>
                <c:pt idx="11874">
                  <c:v>20.000000173846864</c:v>
                </c:pt>
                <c:pt idx="11875">
                  <c:v>20.000000173846864</c:v>
                </c:pt>
                <c:pt idx="11876">
                  <c:v>20.000000173846864</c:v>
                </c:pt>
                <c:pt idx="11877">
                  <c:v>20.000000173846864</c:v>
                </c:pt>
                <c:pt idx="11878">
                  <c:v>20.000000173846864</c:v>
                </c:pt>
                <c:pt idx="11879">
                  <c:v>20.000000173846864</c:v>
                </c:pt>
                <c:pt idx="11880">
                  <c:v>26.666667933265401</c:v>
                </c:pt>
                <c:pt idx="11881">
                  <c:v>20.000000173846864</c:v>
                </c:pt>
                <c:pt idx="11882">
                  <c:v>20.000000173846864</c:v>
                </c:pt>
                <c:pt idx="11883">
                  <c:v>13.333333966632667</c:v>
                </c:pt>
                <c:pt idx="11884">
                  <c:v>20.000000173846864</c:v>
                </c:pt>
                <c:pt idx="11885">
                  <c:v>20.000000173846864</c:v>
                </c:pt>
                <c:pt idx="11886">
                  <c:v>20.000000173846864</c:v>
                </c:pt>
                <c:pt idx="11887">
                  <c:v>20.000000173846864</c:v>
                </c:pt>
                <c:pt idx="11888">
                  <c:v>20.000000173846864</c:v>
                </c:pt>
                <c:pt idx="11889">
                  <c:v>20.000000173846864</c:v>
                </c:pt>
                <c:pt idx="11890">
                  <c:v>20.000000173846864</c:v>
                </c:pt>
                <c:pt idx="11891">
                  <c:v>20.000000173846864</c:v>
                </c:pt>
                <c:pt idx="11892">
                  <c:v>20.000000173846864</c:v>
                </c:pt>
                <c:pt idx="11893">
                  <c:v>20.000000173846864</c:v>
                </c:pt>
                <c:pt idx="11894">
                  <c:v>20.000000173846864</c:v>
                </c:pt>
                <c:pt idx="11895">
                  <c:v>20.000000173846864</c:v>
                </c:pt>
                <c:pt idx="11896">
                  <c:v>20.000000173846864</c:v>
                </c:pt>
                <c:pt idx="11897">
                  <c:v>20.000000173846864</c:v>
                </c:pt>
                <c:pt idx="11898">
                  <c:v>20.000000173846864</c:v>
                </c:pt>
                <c:pt idx="11899">
                  <c:v>20.000000173846864</c:v>
                </c:pt>
                <c:pt idx="11900">
                  <c:v>13.333333966632667</c:v>
                </c:pt>
                <c:pt idx="11901">
                  <c:v>20.000000173846864</c:v>
                </c:pt>
                <c:pt idx="11902">
                  <c:v>20.000000173846864</c:v>
                </c:pt>
                <c:pt idx="11903">
                  <c:v>20.000000173846864</c:v>
                </c:pt>
                <c:pt idx="11904">
                  <c:v>20.000000173846864</c:v>
                </c:pt>
                <c:pt idx="11905">
                  <c:v>20.000000173846864</c:v>
                </c:pt>
                <c:pt idx="11906">
                  <c:v>20.000000173846864</c:v>
                </c:pt>
                <c:pt idx="11907">
                  <c:v>20.000000173846864</c:v>
                </c:pt>
                <c:pt idx="11908">
                  <c:v>13.333333966632667</c:v>
                </c:pt>
                <c:pt idx="11909">
                  <c:v>20.000000173846864</c:v>
                </c:pt>
                <c:pt idx="11910">
                  <c:v>20.000000173846864</c:v>
                </c:pt>
                <c:pt idx="11911">
                  <c:v>20.000000173846864</c:v>
                </c:pt>
                <c:pt idx="11912">
                  <c:v>20.000000173846864</c:v>
                </c:pt>
                <c:pt idx="11913">
                  <c:v>13.333333966632667</c:v>
                </c:pt>
                <c:pt idx="11914">
                  <c:v>20.000000173846864</c:v>
                </c:pt>
                <c:pt idx="11915">
                  <c:v>20.000000173846864</c:v>
                </c:pt>
                <c:pt idx="11916">
                  <c:v>20.000000173846864</c:v>
                </c:pt>
                <c:pt idx="11917">
                  <c:v>20.000000173846864</c:v>
                </c:pt>
                <c:pt idx="11918">
                  <c:v>13.333333966632667</c:v>
                </c:pt>
                <c:pt idx="11919">
                  <c:v>20.000000173846864</c:v>
                </c:pt>
                <c:pt idx="11920">
                  <c:v>20.000000173846864</c:v>
                </c:pt>
                <c:pt idx="11921">
                  <c:v>20.000000173846864</c:v>
                </c:pt>
                <c:pt idx="11922">
                  <c:v>13.333333966632667</c:v>
                </c:pt>
                <c:pt idx="11923">
                  <c:v>20.000000173846864</c:v>
                </c:pt>
                <c:pt idx="11924">
                  <c:v>20.000000173846864</c:v>
                </c:pt>
                <c:pt idx="11925">
                  <c:v>20.000000173846864</c:v>
                </c:pt>
                <c:pt idx="11926">
                  <c:v>13.333333966632667</c:v>
                </c:pt>
                <c:pt idx="11927">
                  <c:v>20.000000173846864</c:v>
                </c:pt>
                <c:pt idx="11928">
                  <c:v>20.000000173846864</c:v>
                </c:pt>
                <c:pt idx="11929">
                  <c:v>20.000000173846864</c:v>
                </c:pt>
                <c:pt idx="11930">
                  <c:v>13.333333966632667</c:v>
                </c:pt>
                <c:pt idx="11931">
                  <c:v>20.000000173846864</c:v>
                </c:pt>
                <c:pt idx="11932">
                  <c:v>20.000000173846864</c:v>
                </c:pt>
                <c:pt idx="11933">
                  <c:v>13.333333966632667</c:v>
                </c:pt>
                <c:pt idx="11934">
                  <c:v>20.000000173846864</c:v>
                </c:pt>
                <c:pt idx="11935">
                  <c:v>20.000000173846864</c:v>
                </c:pt>
                <c:pt idx="11936">
                  <c:v>13.333333966632667</c:v>
                </c:pt>
                <c:pt idx="11937">
                  <c:v>20.000000173846864</c:v>
                </c:pt>
                <c:pt idx="11938">
                  <c:v>20.000000173846864</c:v>
                </c:pt>
                <c:pt idx="11939">
                  <c:v>13.333333966632667</c:v>
                </c:pt>
                <c:pt idx="11940">
                  <c:v>20.000000173846864</c:v>
                </c:pt>
                <c:pt idx="11941">
                  <c:v>20.000000173846864</c:v>
                </c:pt>
                <c:pt idx="11942">
                  <c:v>13.333333966632667</c:v>
                </c:pt>
                <c:pt idx="11943">
                  <c:v>20.000000173846864</c:v>
                </c:pt>
                <c:pt idx="11944">
                  <c:v>13.333333966632667</c:v>
                </c:pt>
                <c:pt idx="11945">
                  <c:v>20.000000173846864</c:v>
                </c:pt>
                <c:pt idx="11946">
                  <c:v>20.000000173846864</c:v>
                </c:pt>
                <c:pt idx="11947">
                  <c:v>13.333333966632667</c:v>
                </c:pt>
                <c:pt idx="11948">
                  <c:v>20.000000173846864</c:v>
                </c:pt>
                <c:pt idx="11949">
                  <c:v>13.333333966632667</c:v>
                </c:pt>
                <c:pt idx="11950">
                  <c:v>20.000000173846864</c:v>
                </c:pt>
                <c:pt idx="11951">
                  <c:v>20.000000173846864</c:v>
                </c:pt>
                <c:pt idx="11952">
                  <c:v>13.333333966632667</c:v>
                </c:pt>
                <c:pt idx="11953">
                  <c:v>20.000000173846864</c:v>
                </c:pt>
                <c:pt idx="11954">
                  <c:v>13.333333966632667</c:v>
                </c:pt>
                <c:pt idx="11955">
                  <c:v>20.000000173846864</c:v>
                </c:pt>
                <c:pt idx="11956">
                  <c:v>20.000000173846864</c:v>
                </c:pt>
                <c:pt idx="11957">
                  <c:v>13.333333966632667</c:v>
                </c:pt>
                <c:pt idx="11958">
                  <c:v>20.000000173846864</c:v>
                </c:pt>
                <c:pt idx="11959">
                  <c:v>20.000000173846864</c:v>
                </c:pt>
                <c:pt idx="11960">
                  <c:v>13.333333966632667</c:v>
                </c:pt>
                <c:pt idx="11961">
                  <c:v>20.000000173846864</c:v>
                </c:pt>
                <c:pt idx="11962">
                  <c:v>13.333333966632667</c:v>
                </c:pt>
                <c:pt idx="11963">
                  <c:v>20.000000173846864</c:v>
                </c:pt>
                <c:pt idx="11964">
                  <c:v>20.000000173846864</c:v>
                </c:pt>
                <c:pt idx="11965">
                  <c:v>13.333333966632667</c:v>
                </c:pt>
                <c:pt idx="11966">
                  <c:v>20.000000173846864</c:v>
                </c:pt>
                <c:pt idx="11967">
                  <c:v>13.333333966632667</c:v>
                </c:pt>
                <c:pt idx="11968">
                  <c:v>20.000000173846864</c:v>
                </c:pt>
                <c:pt idx="11969">
                  <c:v>13.333333966632667</c:v>
                </c:pt>
                <c:pt idx="11970">
                  <c:v>20.000000173846864</c:v>
                </c:pt>
                <c:pt idx="11971">
                  <c:v>20.000000173846864</c:v>
                </c:pt>
                <c:pt idx="11972">
                  <c:v>13.333333966632667</c:v>
                </c:pt>
                <c:pt idx="11973">
                  <c:v>20.000000173846864</c:v>
                </c:pt>
                <c:pt idx="11974">
                  <c:v>13.333333966632667</c:v>
                </c:pt>
                <c:pt idx="11975">
                  <c:v>20.000000173846864</c:v>
                </c:pt>
                <c:pt idx="11976">
                  <c:v>13.333333966632667</c:v>
                </c:pt>
                <c:pt idx="11977">
                  <c:v>20.000000173846864</c:v>
                </c:pt>
                <c:pt idx="11978">
                  <c:v>13.333333966632667</c:v>
                </c:pt>
                <c:pt idx="11979">
                  <c:v>20.000000173846864</c:v>
                </c:pt>
                <c:pt idx="11980">
                  <c:v>13.333333966632667</c:v>
                </c:pt>
                <c:pt idx="11981">
                  <c:v>20.000000173846864</c:v>
                </c:pt>
                <c:pt idx="11982">
                  <c:v>20.000000173846864</c:v>
                </c:pt>
                <c:pt idx="11983">
                  <c:v>13.333333966632667</c:v>
                </c:pt>
                <c:pt idx="11984">
                  <c:v>20.000000173846864</c:v>
                </c:pt>
                <c:pt idx="11985">
                  <c:v>13.333333966632667</c:v>
                </c:pt>
                <c:pt idx="11986">
                  <c:v>20.000000173846864</c:v>
                </c:pt>
                <c:pt idx="11987">
                  <c:v>20.000000173846864</c:v>
                </c:pt>
                <c:pt idx="11988">
                  <c:v>13.333333966632667</c:v>
                </c:pt>
                <c:pt idx="11989">
                  <c:v>20.000000173846864</c:v>
                </c:pt>
                <c:pt idx="11990">
                  <c:v>20.000000173846864</c:v>
                </c:pt>
                <c:pt idx="11991">
                  <c:v>20.000000173846864</c:v>
                </c:pt>
                <c:pt idx="11992">
                  <c:v>13.333333966632667</c:v>
                </c:pt>
                <c:pt idx="11993">
                  <c:v>20.000000173846864</c:v>
                </c:pt>
                <c:pt idx="11994">
                  <c:v>20.000000173846864</c:v>
                </c:pt>
                <c:pt idx="11995">
                  <c:v>20.000000173846864</c:v>
                </c:pt>
                <c:pt idx="11996">
                  <c:v>20.000000173846864</c:v>
                </c:pt>
                <c:pt idx="11997">
                  <c:v>13.333333966632667</c:v>
                </c:pt>
                <c:pt idx="11998">
                  <c:v>20.000000173846864</c:v>
                </c:pt>
                <c:pt idx="11999">
                  <c:v>20.000000173846864</c:v>
                </c:pt>
                <c:pt idx="12000">
                  <c:v>20.000000173846864</c:v>
                </c:pt>
                <c:pt idx="12001">
                  <c:v>20.000000173846864</c:v>
                </c:pt>
                <c:pt idx="12002">
                  <c:v>20.000000173846864</c:v>
                </c:pt>
                <c:pt idx="12003">
                  <c:v>13.333333966632667</c:v>
                </c:pt>
                <c:pt idx="12004">
                  <c:v>20.000000173846864</c:v>
                </c:pt>
                <c:pt idx="12005">
                  <c:v>20.000000173846864</c:v>
                </c:pt>
                <c:pt idx="12006">
                  <c:v>20.000000173846864</c:v>
                </c:pt>
                <c:pt idx="12007">
                  <c:v>20.000000173846864</c:v>
                </c:pt>
                <c:pt idx="12008">
                  <c:v>20.000000173846864</c:v>
                </c:pt>
                <c:pt idx="12009">
                  <c:v>20.000000173846864</c:v>
                </c:pt>
                <c:pt idx="12010">
                  <c:v>20.000000173846864</c:v>
                </c:pt>
                <c:pt idx="12011">
                  <c:v>20.000000173846864</c:v>
                </c:pt>
                <c:pt idx="12012">
                  <c:v>13.333333966632667</c:v>
                </c:pt>
                <c:pt idx="12013">
                  <c:v>20.000000173846864</c:v>
                </c:pt>
                <c:pt idx="12014">
                  <c:v>20.000000173846864</c:v>
                </c:pt>
                <c:pt idx="12015">
                  <c:v>20.000000173846864</c:v>
                </c:pt>
                <c:pt idx="12016">
                  <c:v>20.000000173846864</c:v>
                </c:pt>
                <c:pt idx="12017">
                  <c:v>20.000000173846864</c:v>
                </c:pt>
                <c:pt idx="12018">
                  <c:v>20.000000173846864</c:v>
                </c:pt>
                <c:pt idx="12019">
                  <c:v>20.000000173846864</c:v>
                </c:pt>
                <c:pt idx="12020">
                  <c:v>20.000000173846864</c:v>
                </c:pt>
                <c:pt idx="12021">
                  <c:v>20.000000173846864</c:v>
                </c:pt>
                <c:pt idx="12022">
                  <c:v>20.000000173846864</c:v>
                </c:pt>
                <c:pt idx="12023">
                  <c:v>20.000000173846864</c:v>
                </c:pt>
                <c:pt idx="12024">
                  <c:v>20.000000173846864</c:v>
                </c:pt>
                <c:pt idx="12025">
                  <c:v>13.333333966632667</c:v>
                </c:pt>
                <c:pt idx="12026">
                  <c:v>20.000000173846864</c:v>
                </c:pt>
                <c:pt idx="12027">
                  <c:v>20.000000173846864</c:v>
                </c:pt>
                <c:pt idx="12028">
                  <c:v>20.000000173846864</c:v>
                </c:pt>
                <c:pt idx="12029">
                  <c:v>20.000000173846864</c:v>
                </c:pt>
                <c:pt idx="12030">
                  <c:v>20.000000173846864</c:v>
                </c:pt>
                <c:pt idx="12031">
                  <c:v>20.000000173846864</c:v>
                </c:pt>
                <c:pt idx="12032">
                  <c:v>20.000000173846864</c:v>
                </c:pt>
                <c:pt idx="12033">
                  <c:v>20.000000173846864</c:v>
                </c:pt>
                <c:pt idx="12034">
                  <c:v>13.333333966632667</c:v>
                </c:pt>
                <c:pt idx="12035">
                  <c:v>20.000000173846864</c:v>
                </c:pt>
                <c:pt idx="12036">
                  <c:v>20.000000173846864</c:v>
                </c:pt>
                <c:pt idx="12037">
                  <c:v>20.000000173846864</c:v>
                </c:pt>
                <c:pt idx="12038">
                  <c:v>20.000000173846864</c:v>
                </c:pt>
                <c:pt idx="12039">
                  <c:v>20.000000173846864</c:v>
                </c:pt>
                <c:pt idx="12040">
                  <c:v>20.000000173846864</c:v>
                </c:pt>
                <c:pt idx="12041">
                  <c:v>20.000000173846864</c:v>
                </c:pt>
                <c:pt idx="12042">
                  <c:v>20.000000173846864</c:v>
                </c:pt>
                <c:pt idx="12043">
                  <c:v>20.000000173846864</c:v>
                </c:pt>
                <c:pt idx="12044">
                  <c:v>20.000000173846864</c:v>
                </c:pt>
                <c:pt idx="12045">
                  <c:v>20.000000173846864</c:v>
                </c:pt>
                <c:pt idx="12046">
                  <c:v>20.000000173846864</c:v>
                </c:pt>
                <c:pt idx="12047">
                  <c:v>20.000000173846864</c:v>
                </c:pt>
                <c:pt idx="12048">
                  <c:v>20.000000173846864</c:v>
                </c:pt>
                <c:pt idx="12049">
                  <c:v>20.000000173846864</c:v>
                </c:pt>
                <c:pt idx="12050">
                  <c:v>20.000000173846864</c:v>
                </c:pt>
                <c:pt idx="12051">
                  <c:v>20.000000173846864</c:v>
                </c:pt>
                <c:pt idx="12052">
                  <c:v>20.000000173846864</c:v>
                </c:pt>
                <c:pt idx="12053">
                  <c:v>20.000000173846864</c:v>
                </c:pt>
                <c:pt idx="12054">
                  <c:v>20.000000173846864</c:v>
                </c:pt>
                <c:pt idx="12055">
                  <c:v>20.000000173846864</c:v>
                </c:pt>
                <c:pt idx="12056">
                  <c:v>20.000000173846864</c:v>
                </c:pt>
                <c:pt idx="12057">
                  <c:v>20.000000173846864</c:v>
                </c:pt>
                <c:pt idx="12058">
                  <c:v>20.000000173846864</c:v>
                </c:pt>
                <c:pt idx="12059">
                  <c:v>20.000000173846864</c:v>
                </c:pt>
                <c:pt idx="12060">
                  <c:v>20.000000173846864</c:v>
                </c:pt>
                <c:pt idx="12061">
                  <c:v>20.000000173846864</c:v>
                </c:pt>
                <c:pt idx="12062">
                  <c:v>20.000000173846864</c:v>
                </c:pt>
                <c:pt idx="12063">
                  <c:v>20.000000173846864</c:v>
                </c:pt>
                <c:pt idx="12064">
                  <c:v>20.000000173846864</c:v>
                </c:pt>
                <c:pt idx="12065">
                  <c:v>20.000000173846864</c:v>
                </c:pt>
                <c:pt idx="12066">
                  <c:v>20.000000173846864</c:v>
                </c:pt>
                <c:pt idx="12067">
                  <c:v>20.000000173846864</c:v>
                </c:pt>
                <c:pt idx="12068">
                  <c:v>20.000000173846864</c:v>
                </c:pt>
                <c:pt idx="12069">
                  <c:v>20.000000173846864</c:v>
                </c:pt>
                <c:pt idx="12070">
                  <c:v>20.000000173846864</c:v>
                </c:pt>
                <c:pt idx="12071">
                  <c:v>20.000000173846864</c:v>
                </c:pt>
                <c:pt idx="12072">
                  <c:v>20.000000173846864</c:v>
                </c:pt>
                <c:pt idx="12073">
                  <c:v>20.000000173846864</c:v>
                </c:pt>
                <c:pt idx="12074">
                  <c:v>20.000000173846864</c:v>
                </c:pt>
                <c:pt idx="12075">
                  <c:v>20.000000173846864</c:v>
                </c:pt>
                <c:pt idx="12076">
                  <c:v>20.000000173846864</c:v>
                </c:pt>
                <c:pt idx="12077">
                  <c:v>20.000000173846864</c:v>
                </c:pt>
                <c:pt idx="12078">
                  <c:v>20.000000173846864</c:v>
                </c:pt>
                <c:pt idx="12079">
                  <c:v>20.000000173846864</c:v>
                </c:pt>
                <c:pt idx="12080">
                  <c:v>20.000000173846864</c:v>
                </c:pt>
                <c:pt idx="12081">
                  <c:v>20.000000173846864</c:v>
                </c:pt>
                <c:pt idx="12082">
                  <c:v>20.000000173846864</c:v>
                </c:pt>
                <c:pt idx="12083">
                  <c:v>20.000000173846864</c:v>
                </c:pt>
                <c:pt idx="12084">
                  <c:v>20.000000173846864</c:v>
                </c:pt>
                <c:pt idx="12085">
                  <c:v>20.000000173846864</c:v>
                </c:pt>
                <c:pt idx="12086">
                  <c:v>20.000000173846864</c:v>
                </c:pt>
                <c:pt idx="12087">
                  <c:v>20.000000173846864</c:v>
                </c:pt>
                <c:pt idx="12088">
                  <c:v>20.000000173846864</c:v>
                </c:pt>
                <c:pt idx="12089">
                  <c:v>20.000000173846864</c:v>
                </c:pt>
                <c:pt idx="12090">
                  <c:v>20.000000173846864</c:v>
                </c:pt>
                <c:pt idx="12091">
                  <c:v>20.000000173846864</c:v>
                </c:pt>
                <c:pt idx="12092">
                  <c:v>20.000000173846864</c:v>
                </c:pt>
                <c:pt idx="12093">
                  <c:v>20.000000173846864</c:v>
                </c:pt>
                <c:pt idx="12094">
                  <c:v>20.000000173846864</c:v>
                </c:pt>
                <c:pt idx="12095">
                  <c:v>20.000000173846864</c:v>
                </c:pt>
                <c:pt idx="12096">
                  <c:v>20.000000173846864</c:v>
                </c:pt>
                <c:pt idx="12097">
                  <c:v>20.000000173846864</c:v>
                </c:pt>
                <c:pt idx="12098">
                  <c:v>20.000000173846864</c:v>
                </c:pt>
                <c:pt idx="12099">
                  <c:v>20.000000173846864</c:v>
                </c:pt>
                <c:pt idx="12100">
                  <c:v>20.000000173846864</c:v>
                </c:pt>
                <c:pt idx="12101">
                  <c:v>20.000000173846864</c:v>
                </c:pt>
                <c:pt idx="12102">
                  <c:v>20.000000173846864</c:v>
                </c:pt>
                <c:pt idx="12103">
                  <c:v>20.000000173846864</c:v>
                </c:pt>
                <c:pt idx="12104">
                  <c:v>20.000000173846864</c:v>
                </c:pt>
                <c:pt idx="12105">
                  <c:v>20.000000173846864</c:v>
                </c:pt>
                <c:pt idx="12106">
                  <c:v>20.000000173846864</c:v>
                </c:pt>
                <c:pt idx="12107">
                  <c:v>20.000000173846864</c:v>
                </c:pt>
                <c:pt idx="12108">
                  <c:v>20.000000173846864</c:v>
                </c:pt>
                <c:pt idx="12109">
                  <c:v>20.000000173846864</c:v>
                </c:pt>
                <c:pt idx="12110">
                  <c:v>20.000000173846864</c:v>
                </c:pt>
                <c:pt idx="12111">
                  <c:v>20.000000173846864</c:v>
                </c:pt>
                <c:pt idx="12112">
                  <c:v>20.000000173846864</c:v>
                </c:pt>
                <c:pt idx="12113">
                  <c:v>20.000000173846864</c:v>
                </c:pt>
                <c:pt idx="12114">
                  <c:v>20.000000173846864</c:v>
                </c:pt>
                <c:pt idx="12115">
                  <c:v>20.000000173846864</c:v>
                </c:pt>
                <c:pt idx="12116">
                  <c:v>20.000000173846864</c:v>
                </c:pt>
                <c:pt idx="12117">
                  <c:v>20.000000173846864</c:v>
                </c:pt>
                <c:pt idx="12118">
                  <c:v>20.000000173846864</c:v>
                </c:pt>
                <c:pt idx="12119">
                  <c:v>20.000000173846864</c:v>
                </c:pt>
                <c:pt idx="12120">
                  <c:v>20.000000173846864</c:v>
                </c:pt>
                <c:pt idx="12121">
                  <c:v>20.000000173846864</c:v>
                </c:pt>
                <c:pt idx="12122">
                  <c:v>13.333333966632667</c:v>
                </c:pt>
                <c:pt idx="12123">
                  <c:v>20.000000173846864</c:v>
                </c:pt>
                <c:pt idx="12124">
                  <c:v>20.000000173846864</c:v>
                </c:pt>
                <c:pt idx="12125">
                  <c:v>20.000000173846864</c:v>
                </c:pt>
                <c:pt idx="12126">
                  <c:v>20.000000173846864</c:v>
                </c:pt>
                <c:pt idx="12127">
                  <c:v>13.333333966632667</c:v>
                </c:pt>
                <c:pt idx="12128">
                  <c:v>20.000000173846864</c:v>
                </c:pt>
                <c:pt idx="12129">
                  <c:v>20.000000173846864</c:v>
                </c:pt>
                <c:pt idx="12130">
                  <c:v>13.333333966632667</c:v>
                </c:pt>
                <c:pt idx="12131">
                  <c:v>20.000000173846864</c:v>
                </c:pt>
                <c:pt idx="12132">
                  <c:v>20.000000173846864</c:v>
                </c:pt>
                <c:pt idx="12133">
                  <c:v>13.333333966632667</c:v>
                </c:pt>
                <c:pt idx="12134">
                  <c:v>20.000000173846864</c:v>
                </c:pt>
                <c:pt idx="12135">
                  <c:v>20.000000173846864</c:v>
                </c:pt>
                <c:pt idx="12136">
                  <c:v>13.333333966632667</c:v>
                </c:pt>
                <c:pt idx="12137">
                  <c:v>20.000000173846864</c:v>
                </c:pt>
                <c:pt idx="12138">
                  <c:v>13.333333966632667</c:v>
                </c:pt>
                <c:pt idx="12139">
                  <c:v>20.000000173846864</c:v>
                </c:pt>
                <c:pt idx="12140">
                  <c:v>20.000000173846864</c:v>
                </c:pt>
                <c:pt idx="12141">
                  <c:v>13.333333966632667</c:v>
                </c:pt>
                <c:pt idx="12142">
                  <c:v>20.000000173846864</c:v>
                </c:pt>
                <c:pt idx="12143">
                  <c:v>13.333333966632667</c:v>
                </c:pt>
                <c:pt idx="12144">
                  <c:v>20.000000173846864</c:v>
                </c:pt>
                <c:pt idx="12145">
                  <c:v>13.333333966632667</c:v>
                </c:pt>
                <c:pt idx="12146">
                  <c:v>20.000000173846864</c:v>
                </c:pt>
                <c:pt idx="12147">
                  <c:v>13.333333966632667</c:v>
                </c:pt>
                <c:pt idx="12148">
                  <c:v>20.000000173846864</c:v>
                </c:pt>
                <c:pt idx="12149">
                  <c:v>13.333333966632667</c:v>
                </c:pt>
                <c:pt idx="12150">
                  <c:v>20.000000173846864</c:v>
                </c:pt>
                <c:pt idx="12151">
                  <c:v>13.333333966632667</c:v>
                </c:pt>
                <c:pt idx="12152">
                  <c:v>20.000000173846864</c:v>
                </c:pt>
                <c:pt idx="12153">
                  <c:v>13.333333966632667</c:v>
                </c:pt>
                <c:pt idx="12154">
                  <c:v>13.333333966632667</c:v>
                </c:pt>
                <c:pt idx="12155">
                  <c:v>20.000000173846864</c:v>
                </c:pt>
                <c:pt idx="12156">
                  <c:v>13.333333966632667</c:v>
                </c:pt>
                <c:pt idx="12157">
                  <c:v>20.000000173846864</c:v>
                </c:pt>
                <c:pt idx="12158">
                  <c:v>13.333333966632667</c:v>
                </c:pt>
                <c:pt idx="12159">
                  <c:v>13.333333966632667</c:v>
                </c:pt>
                <c:pt idx="12160">
                  <c:v>20.000000173846864</c:v>
                </c:pt>
                <c:pt idx="12161">
                  <c:v>13.333333966632667</c:v>
                </c:pt>
                <c:pt idx="12162">
                  <c:v>13.333333966632667</c:v>
                </c:pt>
                <c:pt idx="12163">
                  <c:v>20.000000173846864</c:v>
                </c:pt>
                <c:pt idx="12164">
                  <c:v>13.333333966632667</c:v>
                </c:pt>
                <c:pt idx="12165">
                  <c:v>13.333333966632667</c:v>
                </c:pt>
                <c:pt idx="12166">
                  <c:v>20.000000173846864</c:v>
                </c:pt>
                <c:pt idx="12167">
                  <c:v>13.333333966632667</c:v>
                </c:pt>
                <c:pt idx="12168">
                  <c:v>13.333333966632667</c:v>
                </c:pt>
                <c:pt idx="12169">
                  <c:v>13.333333966632667</c:v>
                </c:pt>
                <c:pt idx="12170">
                  <c:v>20.000000173846864</c:v>
                </c:pt>
                <c:pt idx="12171">
                  <c:v>13.333333966632667</c:v>
                </c:pt>
                <c:pt idx="12172">
                  <c:v>13.333333966632667</c:v>
                </c:pt>
                <c:pt idx="12173">
                  <c:v>13.333333966632667</c:v>
                </c:pt>
                <c:pt idx="12174">
                  <c:v>20.000000173846864</c:v>
                </c:pt>
                <c:pt idx="12175">
                  <c:v>13.333333966632667</c:v>
                </c:pt>
                <c:pt idx="12176">
                  <c:v>13.333333966632667</c:v>
                </c:pt>
                <c:pt idx="12177">
                  <c:v>20.000000173846864</c:v>
                </c:pt>
                <c:pt idx="12178">
                  <c:v>13.333333966632667</c:v>
                </c:pt>
                <c:pt idx="12179">
                  <c:v>13.333333966632667</c:v>
                </c:pt>
                <c:pt idx="12180">
                  <c:v>13.333333966632667</c:v>
                </c:pt>
                <c:pt idx="12181">
                  <c:v>20.000000173846864</c:v>
                </c:pt>
                <c:pt idx="12182">
                  <c:v>13.333333966632667</c:v>
                </c:pt>
                <c:pt idx="12183">
                  <c:v>13.333333966632667</c:v>
                </c:pt>
                <c:pt idx="12184">
                  <c:v>13.333333966632667</c:v>
                </c:pt>
                <c:pt idx="12185">
                  <c:v>20.000000173846864</c:v>
                </c:pt>
                <c:pt idx="12186">
                  <c:v>13.333333966632667</c:v>
                </c:pt>
                <c:pt idx="12187">
                  <c:v>13.333333966632667</c:v>
                </c:pt>
                <c:pt idx="12188">
                  <c:v>20.000000173846864</c:v>
                </c:pt>
                <c:pt idx="12189">
                  <c:v>13.333333966632667</c:v>
                </c:pt>
                <c:pt idx="12190">
                  <c:v>13.333333966632667</c:v>
                </c:pt>
                <c:pt idx="12191">
                  <c:v>20.000000173846864</c:v>
                </c:pt>
                <c:pt idx="12192">
                  <c:v>13.333333966632667</c:v>
                </c:pt>
                <c:pt idx="12193">
                  <c:v>13.333333966632667</c:v>
                </c:pt>
                <c:pt idx="12194">
                  <c:v>13.333333966632667</c:v>
                </c:pt>
                <c:pt idx="12195">
                  <c:v>20.000000173846864</c:v>
                </c:pt>
                <c:pt idx="12196">
                  <c:v>13.333333966632667</c:v>
                </c:pt>
                <c:pt idx="12197">
                  <c:v>13.333333966632667</c:v>
                </c:pt>
                <c:pt idx="12198">
                  <c:v>20.000000173846864</c:v>
                </c:pt>
                <c:pt idx="12199">
                  <c:v>13.333333966632667</c:v>
                </c:pt>
                <c:pt idx="12200">
                  <c:v>13.333333966632667</c:v>
                </c:pt>
                <c:pt idx="12201">
                  <c:v>13.333333966632667</c:v>
                </c:pt>
                <c:pt idx="12202">
                  <c:v>20.000000173846864</c:v>
                </c:pt>
                <c:pt idx="12203">
                  <c:v>13.333333966632667</c:v>
                </c:pt>
                <c:pt idx="12204">
                  <c:v>13.333333966632667</c:v>
                </c:pt>
                <c:pt idx="12205">
                  <c:v>13.333333966632667</c:v>
                </c:pt>
                <c:pt idx="12206">
                  <c:v>20.000000173846864</c:v>
                </c:pt>
                <c:pt idx="12207">
                  <c:v>13.333333966632667</c:v>
                </c:pt>
                <c:pt idx="12208">
                  <c:v>13.333333966632667</c:v>
                </c:pt>
                <c:pt idx="12209">
                  <c:v>13.333333966632667</c:v>
                </c:pt>
                <c:pt idx="12210">
                  <c:v>13.333333966632667</c:v>
                </c:pt>
                <c:pt idx="12211">
                  <c:v>20.000000173846864</c:v>
                </c:pt>
                <c:pt idx="12212">
                  <c:v>13.333333966632667</c:v>
                </c:pt>
                <c:pt idx="12213">
                  <c:v>13.333333966632667</c:v>
                </c:pt>
                <c:pt idx="12214">
                  <c:v>13.333333966632667</c:v>
                </c:pt>
                <c:pt idx="12215">
                  <c:v>13.333333966632667</c:v>
                </c:pt>
                <c:pt idx="12216">
                  <c:v>13.333333966632667</c:v>
                </c:pt>
                <c:pt idx="12217">
                  <c:v>13.333333966632667</c:v>
                </c:pt>
                <c:pt idx="12218">
                  <c:v>20.000000173846864</c:v>
                </c:pt>
                <c:pt idx="12219">
                  <c:v>13.333333966632667</c:v>
                </c:pt>
                <c:pt idx="12220">
                  <c:v>13.333333966632667</c:v>
                </c:pt>
                <c:pt idx="12221">
                  <c:v>13.333333966632667</c:v>
                </c:pt>
                <c:pt idx="12222">
                  <c:v>13.333333966632667</c:v>
                </c:pt>
                <c:pt idx="12223">
                  <c:v>13.333333966632667</c:v>
                </c:pt>
                <c:pt idx="12224">
                  <c:v>13.333333966632667</c:v>
                </c:pt>
                <c:pt idx="12225">
                  <c:v>13.333333966632667</c:v>
                </c:pt>
                <c:pt idx="12226">
                  <c:v>13.333333966632667</c:v>
                </c:pt>
                <c:pt idx="12227">
                  <c:v>13.333333966632667</c:v>
                </c:pt>
                <c:pt idx="12228">
                  <c:v>13.333333966632667</c:v>
                </c:pt>
                <c:pt idx="12229">
                  <c:v>13.333333966632667</c:v>
                </c:pt>
                <c:pt idx="12230">
                  <c:v>13.333333966632667</c:v>
                </c:pt>
                <c:pt idx="12231">
                  <c:v>13.333333966632667</c:v>
                </c:pt>
                <c:pt idx="12232">
                  <c:v>20.000000173846864</c:v>
                </c:pt>
                <c:pt idx="12233">
                  <c:v>13.333333966632667</c:v>
                </c:pt>
                <c:pt idx="12234">
                  <c:v>13.333333966632667</c:v>
                </c:pt>
                <c:pt idx="12235">
                  <c:v>13.333333966632667</c:v>
                </c:pt>
                <c:pt idx="12236">
                  <c:v>13.333333966632667</c:v>
                </c:pt>
                <c:pt idx="12237">
                  <c:v>13.333333966632667</c:v>
                </c:pt>
                <c:pt idx="12238">
                  <c:v>13.333333966632667</c:v>
                </c:pt>
                <c:pt idx="12239">
                  <c:v>13.333333966632667</c:v>
                </c:pt>
                <c:pt idx="12240">
                  <c:v>13.333333966632667</c:v>
                </c:pt>
                <c:pt idx="12241">
                  <c:v>13.333333966632667</c:v>
                </c:pt>
                <c:pt idx="12242">
                  <c:v>13.333333966632667</c:v>
                </c:pt>
                <c:pt idx="12243">
                  <c:v>13.333333966632667</c:v>
                </c:pt>
                <c:pt idx="12244">
                  <c:v>13.333333966632667</c:v>
                </c:pt>
                <c:pt idx="12245">
                  <c:v>13.333333966632667</c:v>
                </c:pt>
                <c:pt idx="12246">
                  <c:v>13.333333966632667</c:v>
                </c:pt>
                <c:pt idx="12247">
                  <c:v>13.333333966632667</c:v>
                </c:pt>
                <c:pt idx="12248">
                  <c:v>13.333333966632667</c:v>
                </c:pt>
                <c:pt idx="12249">
                  <c:v>13.333333966632667</c:v>
                </c:pt>
                <c:pt idx="12250">
                  <c:v>13.333333966632667</c:v>
                </c:pt>
                <c:pt idx="12251">
                  <c:v>13.333333966632667</c:v>
                </c:pt>
                <c:pt idx="12252">
                  <c:v>13.333333966632667</c:v>
                </c:pt>
                <c:pt idx="12253">
                  <c:v>13.333333966632667</c:v>
                </c:pt>
                <c:pt idx="12254">
                  <c:v>13.333333966632667</c:v>
                </c:pt>
                <c:pt idx="12255">
                  <c:v>13.333333966632667</c:v>
                </c:pt>
                <c:pt idx="12256">
                  <c:v>13.333333966632667</c:v>
                </c:pt>
                <c:pt idx="12257">
                  <c:v>13.333333966632667</c:v>
                </c:pt>
                <c:pt idx="12258">
                  <c:v>13.333333966632667</c:v>
                </c:pt>
                <c:pt idx="12259">
                  <c:v>13.333333966632667</c:v>
                </c:pt>
                <c:pt idx="12260">
                  <c:v>13.333333966632667</c:v>
                </c:pt>
                <c:pt idx="12261">
                  <c:v>6.6666669833163335</c:v>
                </c:pt>
                <c:pt idx="12262">
                  <c:v>13.333333966632667</c:v>
                </c:pt>
                <c:pt idx="12263">
                  <c:v>13.333333966632667</c:v>
                </c:pt>
                <c:pt idx="12264">
                  <c:v>13.333333966632667</c:v>
                </c:pt>
                <c:pt idx="12265">
                  <c:v>13.333333966632667</c:v>
                </c:pt>
                <c:pt idx="12266">
                  <c:v>13.333333966632667</c:v>
                </c:pt>
                <c:pt idx="12267">
                  <c:v>13.333333966632667</c:v>
                </c:pt>
                <c:pt idx="12268">
                  <c:v>13.333333966632667</c:v>
                </c:pt>
                <c:pt idx="12269">
                  <c:v>13.333333966632667</c:v>
                </c:pt>
                <c:pt idx="12270">
                  <c:v>6.6666669833163335</c:v>
                </c:pt>
                <c:pt idx="12271">
                  <c:v>13.333333966632667</c:v>
                </c:pt>
                <c:pt idx="12272">
                  <c:v>13.333333966632667</c:v>
                </c:pt>
                <c:pt idx="12273">
                  <c:v>13.333333966632667</c:v>
                </c:pt>
                <c:pt idx="12274">
                  <c:v>13.333333966632667</c:v>
                </c:pt>
                <c:pt idx="12275">
                  <c:v>13.333333966632667</c:v>
                </c:pt>
                <c:pt idx="12276">
                  <c:v>6.6666669833163335</c:v>
                </c:pt>
                <c:pt idx="12277">
                  <c:v>13.333333966632667</c:v>
                </c:pt>
                <c:pt idx="12278">
                  <c:v>13.333333966632667</c:v>
                </c:pt>
                <c:pt idx="12279">
                  <c:v>13.333333966632667</c:v>
                </c:pt>
                <c:pt idx="12280">
                  <c:v>13.333333966632667</c:v>
                </c:pt>
                <c:pt idx="12281">
                  <c:v>13.333333966632667</c:v>
                </c:pt>
                <c:pt idx="12282">
                  <c:v>13.333333966632667</c:v>
                </c:pt>
                <c:pt idx="12283">
                  <c:v>6.6666669833163335</c:v>
                </c:pt>
                <c:pt idx="12284">
                  <c:v>13.333333966632667</c:v>
                </c:pt>
                <c:pt idx="12285">
                  <c:v>13.333333966632667</c:v>
                </c:pt>
                <c:pt idx="12286">
                  <c:v>13.333333966632667</c:v>
                </c:pt>
                <c:pt idx="12287">
                  <c:v>13.333333966632667</c:v>
                </c:pt>
                <c:pt idx="12288">
                  <c:v>13.333333966632667</c:v>
                </c:pt>
                <c:pt idx="12289">
                  <c:v>13.333333966632667</c:v>
                </c:pt>
                <c:pt idx="12290">
                  <c:v>13.333333966632667</c:v>
                </c:pt>
                <c:pt idx="12291">
                  <c:v>13.333333966632667</c:v>
                </c:pt>
                <c:pt idx="12292">
                  <c:v>6.6666669833163335</c:v>
                </c:pt>
                <c:pt idx="12293">
                  <c:v>13.333333966632667</c:v>
                </c:pt>
                <c:pt idx="12294">
                  <c:v>13.333333966632667</c:v>
                </c:pt>
                <c:pt idx="12295">
                  <c:v>13.333333966632667</c:v>
                </c:pt>
                <c:pt idx="12296">
                  <c:v>13.333333966632667</c:v>
                </c:pt>
                <c:pt idx="12297">
                  <c:v>13.333333966632667</c:v>
                </c:pt>
                <c:pt idx="12298">
                  <c:v>13.333333966632667</c:v>
                </c:pt>
                <c:pt idx="12299">
                  <c:v>6.6666669833163335</c:v>
                </c:pt>
                <c:pt idx="12300">
                  <c:v>13.333333966632667</c:v>
                </c:pt>
                <c:pt idx="12301">
                  <c:v>13.333333966632667</c:v>
                </c:pt>
                <c:pt idx="12302">
                  <c:v>13.333333966632667</c:v>
                </c:pt>
                <c:pt idx="12303">
                  <c:v>13.333333966632667</c:v>
                </c:pt>
                <c:pt idx="12304">
                  <c:v>6.6666669833163335</c:v>
                </c:pt>
                <c:pt idx="12305">
                  <c:v>13.333333966632667</c:v>
                </c:pt>
                <c:pt idx="12306">
                  <c:v>13.333333966632667</c:v>
                </c:pt>
                <c:pt idx="12307">
                  <c:v>13.333333966632667</c:v>
                </c:pt>
                <c:pt idx="12308">
                  <c:v>6.6666669833163335</c:v>
                </c:pt>
                <c:pt idx="12309">
                  <c:v>13.333333966632667</c:v>
                </c:pt>
                <c:pt idx="12310">
                  <c:v>13.333333966632667</c:v>
                </c:pt>
                <c:pt idx="12311">
                  <c:v>13.333333966632667</c:v>
                </c:pt>
                <c:pt idx="12312">
                  <c:v>6.6666669833163335</c:v>
                </c:pt>
                <c:pt idx="12313">
                  <c:v>13.333333966632667</c:v>
                </c:pt>
                <c:pt idx="12314">
                  <c:v>13.333333966632667</c:v>
                </c:pt>
                <c:pt idx="12315">
                  <c:v>6.6666669833163335</c:v>
                </c:pt>
                <c:pt idx="12316">
                  <c:v>13.333333966632667</c:v>
                </c:pt>
                <c:pt idx="12317">
                  <c:v>13.333333966632667</c:v>
                </c:pt>
                <c:pt idx="12318">
                  <c:v>6.6666669833163335</c:v>
                </c:pt>
                <c:pt idx="12319">
                  <c:v>13.333333966632667</c:v>
                </c:pt>
                <c:pt idx="12320">
                  <c:v>13.333333966632667</c:v>
                </c:pt>
                <c:pt idx="12321">
                  <c:v>6.6666669833163335</c:v>
                </c:pt>
                <c:pt idx="12322">
                  <c:v>13.333333966632667</c:v>
                </c:pt>
                <c:pt idx="12323">
                  <c:v>13.333333966632667</c:v>
                </c:pt>
                <c:pt idx="12324">
                  <c:v>6.6666669833163335</c:v>
                </c:pt>
                <c:pt idx="12325">
                  <c:v>13.333333966632667</c:v>
                </c:pt>
                <c:pt idx="12326">
                  <c:v>13.333333966632667</c:v>
                </c:pt>
                <c:pt idx="12327">
                  <c:v>6.6666669833163335</c:v>
                </c:pt>
                <c:pt idx="12328">
                  <c:v>13.333333966632667</c:v>
                </c:pt>
                <c:pt idx="12329">
                  <c:v>13.333333966632667</c:v>
                </c:pt>
                <c:pt idx="12330">
                  <c:v>6.6666669833163335</c:v>
                </c:pt>
                <c:pt idx="12331">
                  <c:v>13.333333966632667</c:v>
                </c:pt>
                <c:pt idx="12332">
                  <c:v>13.333333966632667</c:v>
                </c:pt>
                <c:pt idx="12333">
                  <c:v>6.6666669833163335</c:v>
                </c:pt>
                <c:pt idx="12334">
                  <c:v>13.333333966632667</c:v>
                </c:pt>
                <c:pt idx="12335">
                  <c:v>6.6666669833163335</c:v>
                </c:pt>
                <c:pt idx="12336">
                  <c:v>13.333333966632667</c:v>
                </c:pt>
                <c:pt idx="12337">
                  <c:v>13.333333966632667</c:v>
                </c:pt>
                <c:pt idx="12338">
                  <c:v>6.6666669833163335</c:v>
                </c:pt>
                <c:pt idx="12339">
                  <c:v>13.333333966632667</c:v>
                </c:pt>
                <c:pt idx="12340">
                  <c:v>13.333333966632667</c:v>
                </c:pt>
                <c:pt idx="12341">
                  <c:v>6.6666669833163335</c:v>
                </c:pt>
                <c:pt idx="12342">
                  <c:v>13.333333966632667</c:v>
                </c:pt>
                <c:pt idx="12343">
                  <c:v>6.6666669833163335</c:v>
                </c:pt>
                <c:pt idx="12344">
                  <c:v>13.333333966632667</c:v>
                </c:pt>
                <c:pt idx="12345">
                  <c:v>13.333333966632667</c:v>
                </c:pt>
                <c:pt idx="12346">
                  <c:v>6.6666669833163335</c:v>
                </c:pt>
                <c:pt idx="12347">
                  <c:v>13.333333966632667</c:v>
                </c:pt>
                <c:pt idx="12348">
                  <c:v>6.6666669833163335</c:v>
                </c:pt>
                <c:pt idx="12349">
                  <c:v>13.333333966632667</c:v>
                </c:pt>
                <c:pt idx="12350">
                  <c:v>6.6666669833163335</c:v>
                </c:pt>
                <c:pt idx="12351">
                  <c:v>13.333333966632667</c:v>
                </c:pt>
                <c:pt idx="12352">
                  <c:v>13.333333966632667</c:v>
                </c:pt>
                <c:pt idx="12353">
                  <c:v>6.6666669833163335</c:v>
                </c:pt>
                <c:pt idx="12354">
                  <c:v>13.333333966632667</c:v>
                </c:pt>
                <c:pt idx="12355">
                  <c:v>6.6666669833163335</c:v>
                </c:pt>
                <c:pt idx="12356">
                  <c:v>13.333333966632667</c:v>
                </c:pt>
                <c:pt idx="12357">
                  <c:v>6.6666669833163335</c:v>
                </c:pt>
                <c:pt idx="12358">
                  <c:v>13.333333966632667</c:v>
                </c:pt>
                <c:pt idx="12359">
                  <c:v>6.6666669833163335</c:v>
                </c:pt>
                <c:pt idx="12360">
                  <c:v>13.333333966632667</c:v>
                </c:pt>
                <c:pt idx="12361">
                  <c:v>6.6666669833163335</c:v>
                </c:pt>
                <c:pt idx="12362">
                  <c:v>13.333333966632667</c:v>
                </c:pt>
                <c:pt idx="12363">
                  <c:v>6.6666669833163335</c:v>
                </c:pt>
                <c:pt idx="12364">
                  <c:v>6.6666669833163335</c:v>
                </c:pt>
                <c:pt idx="12365">
                  <c:v>13.333333966632667</c:v>
                </c:pt>
                <c:pt idx="12366">
                  <c:v>6.6666669833163335</c:v>
                </c:pt>
                <c:pt idx="12367">
                  <c:v>13.333333966632667</c:v>
                </c:pt>
                <c:pt idx="12368">
                  <c:v>6.6666669833163335</c:v>
                </c:pt>
                <c:pt idx="12369">
                  <c:v>13.333333966632667</c:v>
                </c:pt>
                <c:pt idx="12370">
                  <c:v>6.6666669833163335</c:v>
                </c:pt>
                <c:pt idx="12371">
                  <c:v>13.333333966632667</c:v>
                </c:pt>
                <c:pt idx="12372">
                  <c:v>6.6666669833163335</c:v>
                </c:pt>
                <c:pt idx="12373">
                  <c:v>6.6666669833163335</c:v>
                </c:pt>
                <c:pt idx="12374">
                  <c:v>13.333333966632667</c:v>
                </c:pt>
                <c:pt idx="12375">
                  <c:v>6.6666669833163335</c:v>
                </c:pt>
                <c:pt idx="12376">
                  <c:v>13.333333966632667</c:v>
                </c:pt>
                <c:pt idx="12377">
                  <c:v>6.6666669833163335</c:v>
                </c:pt>
                <c:pt idx="12378">
                  <c:v>13.333333966632667</c:v>
                </c:pt>
                <c:pt idx="12379">
                  <c:v>6.6666669833163335</c:v>
                </c:pt>
                <c:pt idx="12380">
                  <c:v>13.333333966632667</c:v>
                </c:pt>
                <c:pt idx="12381">
                  <c:v>6.6666669833163335</c:v>
                </c:pt>
                <c:pt idx="12382">
                  <c:v>13.333333966632667</c:v>
                </c:pt>
                <c:pt idx="12383">
                  <c:v>6.6666669833163335</c:v>
                </c:pt>
                <c:pt idx="12384">
                  <c:v>6.6666669833163335</c:v>
                </c:pt>
                <c:pt idx="12385">
                  <c:v>13.333333966632667</c:v>
                </c:pt>
                <c:pt idx="12386">
                  <c:v>6.6666669833163335</c:v>
                </c:pt>
                <c:pt idx="12387">
                  <c:v>13.333333966632667</c:v>
                </c:pt>
                <c:pt idx="12388">
                  <c:v>6.6666669833163335</c:v>
                </c:pt>
                <c:pt idx="12389">
                  <c:v>13.333333966632667</c:v>
                </c:pt>
                <c:pt idx="12390">
                  <c:v>6.6666669833163335</c:v>
                </c:pt>
                <c:pt idx="12391">
                  <c:v>13.333333966632667</c:v>
                </c:pt>
                <c:pt idx="12392">
                  <c:v>6.6666669833163335</c:v>
                </c:pt>
                <c:pt idx="12393">
                  <c:v>6.6666669833163335</c:v>
                </c:pt>
                <c:pt idx="12394">
                  <c:v>13.333333966632667</c:v>
                </c:pt>
                <c:pt idx="12395">
                  <c:v>6.6666669833163335</c:v>
                </c:pt>
                <c:pt idx="12396">
                  <c:v>13.333333966632667</c:v>
                </c:pt>
                <c:pt idx="12397">
                  <c:v>6.6666669833163335</c:v>
                </c:pt>
                <c:pt idx="12398">
                  <c:v>13.333333966632667</c:v>
                </c:pt>
                <c:pt idx="12399">
                  <c:v>6.6666669833163335</c:v>
                </c:pt>
                <c:pt idx="12400">
                  <c:v>13.333333966632667</c:v>
                </c:pt>
                <c:pt idx="12401">
                  <c:v>6.6666669833163335</c:v>
                </c:pt>
                <c:pt idx="12402">
                  <c:v>13.333333966632667</c:v>
                </c:pt>
                <c:pt idx="12403">
                  <c:v>6.6666669833163335</c:v>
                </c:pt>
                <c:pt idx="12404">
                  <c:v>6.6666669833163335</c:v>
                </c:pt>
                <c:pt idx="12405">
                  <c:v>13.333333966632667</c:v>
                </c:pt>
                <c:pt idx="12406">
                  <c:v>6.6666669833163335</c:v>
                </c:pt>
                <c:pt idx="12407">
                  <c:v>13.333333966632667</c:v>
                </c:pt>
                <c:pt idx="12408">
                  <c:v>6.6666669833163335</c:v>
                </c:pt>
                <c:pt idx="12409">
                  <c:v>6.6666669833163335</c:v>
                </c:pt>
                <c:pt idx="12410">
                  <c:v>13.333333966632667</c:v>
                </c:pt>
                <c:pt idx="12411">
                  <c:v>6.6666669833163335</c:v>
                </c:pt>
                <c:pt idx="12412">
                  <c:v>6.6666669833163335</c:v>
                </c:pt>
                <c:pt idx="12413">
                  <c:v>13.333333966632667</c:v>
                </c:pt>
                <c:pt idx="12414">
                  <c:v>6.6666669833163335</c:v>
                </c:pt>
                <c:pt idx="12415">
                  <c:v>13.333333966632667</c:v>
                </c:pt>
                <c:pt idx="12416">
                  <c:v>6.6666669833163335</c:v>
                </c:pt>
                <c:pt idx="12417">
                  <c:v>6.6666669833163335</c:v>
                </c:pt>
                <c:pt idx="12418">
                  <c:v>13.333333966632667</c:v>
                </c:pt>
                <c:pt idx="12419">
                  <c:v>6.6666669833163335</c:v>
                </c:pt>
                <c:pt idx="12420">
                  <c:v>6.6666669833163335</c:v>
                </c:pt>
                <c:pt idx="12421">
                  <c:v>13.333333966632667</c:v>
                </c:pt>
                <c:pt idx="12422">
                  <c:v>6.6666669833163335</c:v>
                </c:pt>
                <c:pt idx="12423">
                  <c:v>6.6666669833163335</c:v>
                </c:pt>
                <c:pt idx="12424">
                  <c:v>13.333333966632667</c:v>
                </c:pt>
                <c:pt idx="12425">
                  <c:v>6.6666669833163335</c:v>
                </c:pt>
                <c:pt idx="12426">
                  <c:v>6.6666669833163335</c:v>
                </c:pt>
                <c:pt idx="12427">
                  <c:v>6.6666669833163335</c:v>
                </c:pt>
                <c:pt idx="12428">
                  <c:v>13.333333966632667</c:v>
                </c:pt>
                <c:pt idx="12429">
                  <c:v>6.6666669833163335</c:v>
                </c:pt>
                <c:pt idx="12430">
                  <c:v>6.6666669833163335</c:v>
                </c:pt>
                <c:pt idx="12431">
                  <c:v>13.333333966632667</c:v>
                </c:pt>
                <c:pt idx="12432">
                  <c:v>6.6666669833163335</c:v>
                </c:pt>
                <c:pt idx="12433">
                  <c:v>6.6666669833163335</c:v>
                </c:pt>
                <c:pt idx="12434">
                  <c:v>13.333333966632667</c:v>
                </c:pt>
                <c:pt idx="12435">
                  <c:v>6.6666669833163335</c:v>
                </c:pt>
                <c:pt idx="12436">
                  <c:v>6.6666669833163335</c:v>
                </c:pt>
                <c:pt idx="12437">
                  <c:v>13.333333966632667</c:v>
                </c:pt>
                <c:pt idx="12438">
                  <c:v>6.6666669833163335</c:v>
                </c:pt>
                <c:pt idx="12439">
                  <c:v>6.6666669833163335</c:v>
                </c:pt>
                <c:pt idx="12440">
                  <c:v>13.333333966632667</c:v>
                </c:pt>
                <c:pt idx="12441">
                  <c:v>6.6666669833163335</c:v>
                </c:pt>
                <c:pt idx="12442">
                  <c:v>6.6666669833163335</c:v>
                </c:pt>
                <c:pt idx="12443">
                  <c:v>13.333333966632667</c:v>
                </c:pt>
                <c:pt idx="12444">
                  <c:v>6.6666669833163335</c:v>
                </c:pt>
                <c:pt idx="12445">
                  <c:v>6.6666669833163335</c:v>
                </c:pt>
                <c:pt idx="12446">
                  <c:v>13.333333966632667</c:v>
                </c:pt>
                <c:pt idx="12447">
                  <c:v>6.6666669833163335</c:v>
                </c:pt>
                <c:pt idx="12448">
                  <c:v>6.6666669833163335</c:v>
                </c:pt>
                <c:pt idx="12449">
                  <c:v>6.6666669833163335</c:v>
                </c:pt>
                <c:pt idx="12450">
                  <c:v>13.333333966632667</c:v>
                </c:pt>
                <c:pt idx="12451">
                  <c:v>6.6666669833163335</c:v>
                </c:pt>
                <c:pt idx="12452">
                  <c:v>6.6666669833163335</c:v>
                </c:pt>
                <c:pt idx="12453">
                  <c:v>6.6666669833163335</c:v>
                </c:pt>
                <c:pt idx="12454">
                  <c:v>13.333333966632667</c:v>
                </c:pt>
                <c:pt idx="12455">
                  <c:v>6.6666669833163335</c:v>
                </c:pt>
                <c:pt idx="12456">
                  <c:v>6.6666669833163335</c:v>
                </c:pt>
                <c:pt idx="12457">
                  <c:v>6.6666669833163335</c:v>
                </c:pt>
                <c:pt idx="12458">
                  <c:v>13.333333966632667</c:v>
                </c:pt>
                <c:pt idx="12459">
                  <c:v>6.6666669833163335</c:v>
                </c:pt>
                <c:pt idx="12460">
                  <c:v>6.6666669833163335</c:v>
                </c:pt>
                <c:pt idx="12461">
                  <c:v>6.6666669833163335</c:v>
                </c:pt>
                <c:pt idx="12462">
                  <c:v>13.333333966632667</c:v>
                </c:pt>
                <c:pt idx="12463">
                  <c:v>6.6666669833163335</c:v>
                </c:pt>
                <c:pt idx="12464">
                  <c:v>6.6666669833163335</c:v>
                </c:pt>
                <c:pt idx="12465">
                  <c:v>6.6666669833163335</c:v>
                </c:pt>
                <c:pt idx="12466">
                  <c:v>13.333333966632667</c:v>
                </c:pt>
                <c:pt idx="12467">
                  <c:v>6.6666669833163335</c:v>
                </c:pt>
                <c:pt idx="12468">
                  <c:v>6.6666669833163335</c:v>
                </c:pt>
                <c:pt idx="12469">
                  <c:v>6.6666669833163335</c:v>
                </c:pt>
                <c:pt idx="12470">
                  <c:v>6.6666669833163335</c:v>
                </c:pt>
                <c:pt idx="12471">
                  <c:v>13.333333966632667</c:v>
                </c:pt>
                <c:pt idx="12472">
                  <c:v>6.6666669833163335</c:v>
                </c:pt>
                <c:pt idx="12473">
                  <c:v>6.6666669833163335</c:v>
                </c:pt>
                <c:pt idx="12474">
                  <c:v>6.6666669833163335</c:v>
                </c:pt>
                <c:pt idx="12475">
                  <c:v>13.333333966632667</c:v>
                </c:pt>
                <c:pt idx="12476">
                  <c:v>6.6666669833163335</c:v>
                </c:pt>
                <c:pt idx="12477">
                  <c:v>6.6666669833163335</c:v>
                </c:pt>
                <c:pt idx="12478">
                  <c:v>6.6666669833163335</c:v>
                </c:pt>
                <c:pt idx="12479">
                  <c:v>13.333333966632667</c:v>
                </c:pt>
                <c:pt idx="12480">
                  <c:v>6.6666669833163335</c:v>
                </c:pt>
                <c:pt idx="12481">
                  <c:v>6.6666669833163335</c:v>
                </c:pt>
                <c:pt idx="12482">
                  <c:v>6.6666669833163335</c:v>
                </c:pt>
                <c:pt idx="12483">
                  <c:v>13.333333966632667</c:v>
                </c:pt>
                <c:pt idx="12484">
                  <c:v>6.6666669833163335</c:v>
                </c:pt>
                <c:pt idx="12485">
                  <c:v>6.6666669833163335</c:v>
                </c:pt>
                <c:pt idx="12486">
                  <c:v>6.6666669833163335</c:v>
                </c:pt>
                <c:pt idx="12487">
                  <c:v>13.333333966632667</c:v>
                </c:pt>
                <c:pt idx="12488">
                  <c:v>6.6666669833163335</c:v>
                </c:pt>
                <c:pt idx="12489">
                  <c:v>6.6666669833163335</c:v>
                </c:pt>
                <c:pt idx="12490">
                  <c:v>6.6666669833163335</c:v>
                </c:pt>
                <c:pt idx="12491">
                  <c:v>13.333333966632667</c:v>
                </c:pt>
                <c:pt idx="12492">
                  <c:v>6.6666669833163335</c:v>
                </c:pt>
                <c:pt idx="12493">
                  <c:v>6.6666669833163335</c:v>
                </c:pt>
                <c:pt idx="12494">
                  <c:v>6.6666669833163335</c:v>
                </c:pt>
                <c:pt idx="12495">
                  <c:v>6.6666669833163335</c:v>
                </c:pt>
                <c:pt idx="12496">
                  <c:v>13.333333966632667</c:v>
                </c:pt>
                <c:pt idx="12497">
                  <c:v>6.6666669833163335</c:v>
                </c:pt>
                <c:pt idx="12498">
                  <c:v>6.6666669833163335</c:v>
                </c:pt>
                <c:pt idx="12499">
                  <c:v>6.6666669833163335</c:v>
                </c:pt>
                <c:pt idx="12500">
                  <c:v>6.6666669833163335</c:v>
                </c:pt>
                <c:pt idx="12501">
                  <c:v>6.6666669833163335</c:v>
                </c:pt>
                <c:pt idx="12502">
                  <c:v>13.333333966632667</c:v>
                </c:pt>
                <c:pt idx="12503">
                  <c:v>6.6666669833163335</c:v>
                </c:pt>
                <c:pt idx="12504">
                  <c:v>6.6666669833163335</c:v>
                </c:pt>
                <c:pt idx="12505">
                  <c:v>6.6666669833163335</c:v>
                </c:pt>
                <c:pt idx="12506">
                  <c:v>6.6666669833163335</c:v>
                </c:pt>
                <c:pt idx="12507">
                  <c:v>6.6666669833163335</c:v>
                </c:pt>
                <c:pt idx="12508">
                  <c:v>6.6666669833163335</c:v>
                </c:pt>
                <c:pt idx="12509">
                  <c:v>6.6666669833163335</c:v>
                </c:pt>
                <c:pt idx="12510">
                  <c:v>6.6666669833163335</c:v>
                </c:pt>
                <c:pt idx="12511">
                  <c:v>13.333333966632667</c:v>
                </c:pt>
                <c:pt idx="12512">
                  <c:v>6.6666669833163335</c:v>
                </c:pt>
                <c:pt idx="12513">
                  <c:v>6.6666669833163335</c:v>
                </c:pt>
                <c:pt idx="12514">
                  <c:v>6.6666669833163335</c:v>
                </c:pt>
                <c:pt idx="12515">
                  <c:v>6.6666669833163335</c:v>
                </c:pt>
                <c:pt idx="12516">
                  <c:v>6.6666669833163335</c:v>
                </c:pt>
                <c:pt idx="12517">
                  <c:v>6.6666669833163335</c:v>
                </c:pt>
                <c:pt idx="12518">
                  <c:v>6.6666669833163335</c:v>
                </c:pt>
                <c:pt idx="12519">
                  <c:v>6.6666669833163335</c:v>
                </c:pt>
                <c:pt idx="12520">
                  <c:v>6.6666669833163335</c:v>
                </c:pt>
                <c:pt idx="12521">
                  <c:v>6.6666669833163335</c:v>
                </c:pt>
                <c:pt idx="12522">
                  <c:v>6.6666669833163335</c:v>
                </c:pt>
                <c:pt idx="12523">
                  <c:v>6.6666669833163335</c:v>
                </c:pt>
                <c:pt idx="12524">
                  <c:v>6.6666669833163335</c:v>
                </c:pt>
                <c:pt idx="12525">
                  <c:v>6.6666669833163335</c:v>
                </c:pt>
                <c:pt idx="12526">
                  <c:v>13.333333966632667</c:v>
                </c:pt>
                <c:pt idx="12527">
                  <c:v>6.6666669833163335</c:v>
                </c:pt>
                <c:pt idx="12528">
                  <c:v>6.6666669833163335</c:v>
                </c:pt>
                <c:pt idx="12529">
                  <c:v>6.6666669833163335</c:v>
                </c:pt>
                <c:pt idx="12530">
                  <c:v>6.6666669833163335</c:v>
                </c:pt>
                <c:pt idx="12531">
                  <c:v>6.6666669833163335</c:v>
                </c:pt>
                <c:pt idx="12532">
                  <c:v>6.6666669833163335</c:v>
                </c:pt>
                <c:pt idx="12533">
                  <c:v>6.6666669833163335</c:v>
                </c:pt>
                <c:pt idx="12534">
                  <c:v>6.6666669833163335</c:v>
                </c:pt>
                <c:pt idx="12535">
                  <c:v>6.6666669833163335</c:v>
                </c:pt>
                <c:pt idx="12536">
                  <c:v>6.6666669833163335</c:v>
                </c:pt>
                <c:pt idx="12537">
                  <c:v>6.6666669833163335</c:v>
                </c:pt>
                <c:pt idx="12538">
                  <c:v>6.6666669833163335</c:v>
                </c:pt>
                <c:pt idx="12539">
                  <c:v>6.6666669833163335</c:v>
                </c:pt>
                <c:pt idx="12540">
                  <c:v>6.6666669833163335</c:v>
                </c:pt>
                <c:pt idx="12541">
                  <c:v>6.6666669833163335</c:v>
                </c:pt>
                <c:pt idx="12542">
                  <c:v>6.6666669833163335</c:v>
                </c:pt>
                <c:pt idx="12543">
                  <c:v>6.6666669833163335</c:v>
                </c:pt>
                <c:pt idx="12544">
                  <c:v>6.6666669833163335</c:v>
                </c:pt>
                <c:pt idx="12545">
                  <c:v>6.6666669833163335</c:v>
                </c:pt>
                <c:pt idx="12546">
                  <c:v>6.6666669833163335</c:v>
                </c:pt>
                <c:pt idx="12547">
                  <c:v>6.6666669833163335</c:v>
                </c:pt>
                <c:pt idx="12548">
                  <c:v>6.6666669833163335</c:v>
                </c:pt>
                <c:pt idx="12549">
                  <c:v>6.6666669833163335</c:v>
                </c:pt>
                <c:pt idx="12550">
                  <c:v>6.6666669833163335</c:v>
                </c:pt>
                <c:pt idx="12551">
                  <c:v>6.6666669833163335</c:v>
                </c:pt>
                <c:pt idx="12552">
                  <c:v>6.6666669833163335</c:v>
                </c:pt>
                <c:pt idx="12553">
                  <c:v>6.6666669833163335</c:v>
                </c:pt>
                <c:pt idx="12554">
                  <c:v>6.6666669833163335</c:v>
                </c:pt>
                <c:pt idx="12555">
                  <c:v>6.6666669833163335</c:v>
                </c:pt>
                <c:pt idx="12556">
                  <c:v>6.6666669833163335</c:v>
                </c:pt>
                <c:pt idx="12557">
                  <c:v>6.6666669833163335</c:v>
                </c:pt>
                <c:pt idx="12558">
                  <c:v>6.6666669833163335</c:v>
                </c:pt>
                <c:pt idx="12559">
                  <c:v>6.6666669833163335</c:v>
                </c:pt>
                <c:pt idx="12560">
                  <c:v>6.6666669833163335</c:v>
                </c:pt>
                <c:pt idx="12561">
                  <c:v>6.6666669833163335</c:v>
                </c:pt>
                <c:pt idx="12562">
                  <c:v>6.6666669833163335</c:v>
                </c:pt>
                <c:pt idx="12563">
                  <c:v>6.6666669833163335</c:v>
                </c:pt>
                <c:pt idx="12564">
                  <c:v>6.6666669833163335</c:v>
                </c:pt>
                <c:pt idx="12565">
                  <c:v>6.6666669833163335</c:v>
                </c:pt>
                <c:pt idx="12566">
                  <c:v>6.6666669833163335</c:v>
                </c:pt>
                <c:pt idx="12567">
                  <c:v>0</c:v>
                </c:pt>
                <c:pt idx="12568">
                  <c:v>6.6666669833163335</c:v>
                </c:pt>
                <c:pt idx="12569">
                  <c:v>6.6666669833163335</c:v>
                </c:pt>
                <c:pt idx="12570">
                  <c:v>6.6666669833163335</c:v>
                </c:pt>
                <c:pt idx="12571">
                  <c:v>6.6666669833163335</c:v>
                </c:pt>
                <c:pt idx="12572">
                  <c:v>6.6666669833163335</c:v>
                </c:pt>
                <c:pt idx="12573">
                  <c:v>6.6666669833163335</c:v>
                </c:pt>
                <c:pt idx="12574">
                  <c:v>6.6666669833163335</c:v>
                </c:pt>
                <c:pt idx="12575">
                  <c:v>6.6666669833163335</c:v>
                </c:pt>
                <c:pt idx="12576">
                  <c:v>6.6666669833163335</c:v>
                </c:pt>
                <c:pt idx="12577">
                  <c:v>6.6666669833163335</c:v>
                </c:pt>
                <c:pt idx="12578">
                  <c:v>6.6666669833163335</c:v>
                </c:pt>
                <c:pt idx="12579">
                  <c:v>6.6666669833163335</c:v>
                </c:pt>
                <c:pt idx="12580">
                  <c:v>6.6666669833163335</c:v>
                </c:pt>
                <c:pt idx="12581">
                  <c:v>6.6666669833163335</c:v>
                </c:pt>
                <c:pt idx="12582">
                  <c:v>6.6666669833163335</c:v>
                </c:pt>
                <c:pt idx="12583">
                  <c:v>6.6666669833163335</c:v>
                </c:pt>
                <c:pt idx="12584">
                  <c:v>6.6666669833163335</c:v>
                </c:pt>
                <c:pt idx="12585">
                  <c:v>6.6666669833163335</c:v>
                </c:pt>
                <c:pt idx="12586">
                  <c:v>6.6666669833163335</c:v>
                </c:pt>
                <c:pt idx="12587">
                  <c:v>0</c:v>
                </c:pt>
                <c:pt idx="12588">
                  <c:v>6.6666669833163335</c:v>
                </c:pt>
                <c:pt idx="12589">
                  <c:v>6.6666669833163335</c:v>
                </c:pt>
                <c:pt idx="12590">
                  <c:v>6.6666669833163335</c:v>
                </c:pt>
                <c:pt idx="12591">
                  <c:v>6.6666669833163335</c:v>
                </c:pt>
                <c:pt idx="12592">
                  <c:v>6.6666669833163335</c:v>
                </c:pt>
                <c:pt idx="12593">
                  <c:v>6.6666669833163335</c:v>
                </c:pt>
                <c:pt idx="12594">
                  <c:v>6.6666669833163335</c:v>
                </c:pt>
                <c:pt idx="12595">
                  <c:v>6.6666669833163335</c:v>
                </c:pt>
                <c:pt idx="12596">
                  <c:v>6.6666669833163335</c:v>
                </c:pt>
                <c:pt idx="12597">
                  <c:v>6.6666669833163335</c:v>
                </c:pt>
                <c:pt idx="12598">
                  <c:v>6.6666669833163335</c:v>
                </c:pt>
                <c:pt idx="12599">
                  <c:v>6.6666669833163335</c:v>
                </c:pt>
                <c:pt idx="12600">
                  <c:v>6.6666669833163335</c:v>
                </c:pt>
                <c:pt idx="12601">
                  <c:v>6.6666669833163335</c:v>
                </c:pt>
                <c:pt idx="12602">
                  <c:v>6.6666669833163335</c:v>
                </c:pt>
                <c:pt idx="12603">
                  <c:v>6.6666669833163335</c:v>
                </c:pt>
                <c:pt idx="12604">
                  <c:v>6.6666669833163335</c:v>
                </c:pt>
                <c:pt idx="12605">
                  <c:v>0</c:v>
                </c:pt>
                <c:pt idx="12606">
                  <c:v>6.6666669833163335</c:v>
                </c:pt>
                <c:pt idx="12607">
                  <c:v>6.6666669833163335</c:v>
                </c:pt>
                <c:pt idx="12608">
                  <c:v>6.6666669833163335</c:v>
                </c:pt>
                <c:pt idx="12609">
                  <c:v>6.6666669833163335</c:v>
                </c:pt>
                <c:pt idx="12610">
                  <c:v>6.6666669833163335</c:v>
                </c:pt>
                <c:pt idx="12611">
                  <c:v>6.6666669833163335</c:v>
                </c:pt>
                <c:pt idx="12612">
                  <c:v>6.6666669833163335</c:v>
                </c:pt>
                <c:pt idx="12613">
                  <c:v>0</c:v>
                </c:pt>
                <c:pt idx="12614">
                  <c:v>6.6666669833163335</c:v>
                </c:pt>
                <c:pt idx="12615">
                  <c:v>6.6666669833163335</c:v>
                </c:pt>
                <c:pt idx="12616">
                  <c:v>6.6666669833163335</c:v>
                </c:pt>
                <c:pt idx="12617">
                  <c:v>6.6666669833163335</c:v>
                </c:pt>
                <c:pt idx="12618">
                  <c:v>6.6666669833163335</c:v>
                </c:pt>
                <c:pt idx="12619">
                  <c:v>6.6666669833163335</c:v>
                </c:pt>
                <c:pt idx="12620">
                  <c:v>0</c:v>
                </c:pt>
                <c:pt idx="12621">
                  <c:v>6.6666669833163335</c:v>
                </c:pt>
                <c:pt idx="12622">
                  <c:v>6.6666669833163335</c:v>
                </c:pt>
                <c:pt idx="12623">
                  <c:v>6.6666669833163335</c:v>
                </c:pt>
                <c:pt idx="12624">
                  <c:v>6.6666669833163335</c:v>
                </c:pt>
                <c:pt idx="12625">
                  <c:v>6.6666669833163335</c:v>
                </c:pt>
                <c:pt idx="12626">
                  <c:v>6.6666669833163335</c:v>
                </c:pt>
                <c:pt idx="12627">
                  <c:v>0</c:v>
                </c:pt>
                <c:pt idx="12628">
                  <c:v>6.6666669833163335</c:v>
                </c:pt>
                <c:pt idx="12629">
                  <c:v>6.6666669833163335</c:v>
                </c:pt>
                <c:pt idx="12630">
                  <c:v>6.6666669833163335</c:v>
                </c:pt>
                <c:pt idx="12631">
                  <c:v>6.6666669833163335</c:v>
                </c:pt>
                <c:pt idx="12632">
                  <c:v>6.6666669833163335</c:v>
                </c:pt>
                <c:pt idx="12633">
                  <c:v>6.6666669833163335</c:v>
                </c:pt>
                <c:pt idx="12634">
                  <c:v>0</c:v>
                </c:pt>
                <c:pt idx="12635">
                  <c:v>6.6666669833163335</c:v>
                </c:pt>
                <c:pt idx="12636">
                  <c:v>6.6666669833163335</c:v>
                </c:pt>
                <c:pt idx="12637">
                  <c:v>6.6666669833163335</c:v>
                </c:pt>
                <c:pt idx="12638">
                  <c:v>6.6666669833163335</c:v>
                </c:pt>
                <c:pt idx="12639">
                  <c:v>6.6666669833163335</c:v>
                </c:pt>
                <c:pt idx="12640">
                  <c:v>6.6666669833163335</c:v>
                </c:pt>
                <c:pt idx="12641">
                  <c:v>0</c:v>
                </c:pt>
                <c:pt idx="12642">
                  <c:v>6.6666669833163335</c:v>
                </c:pt>
                <c:pt idx="12643">
                  <c:v>6.6666669833163335</c:v>
                </c:pt>
                <c:pt idx="12644">
                  <c:v>6.6666669833163335</c:v>
                </c:pt>
                <c:pt idx="12645">
                  <c:v>6.6666669833163335</c:v>
                </c:pt>
                <c:pt idx="12646">
                  <c:v>6.6666669833163335</c:v>
                </c:pt>
                <c:pt idx="12647">
                  <c:v>0</c:v>
                </c:pt>
                <c:pt idx="12648">
                  <c:v>6.6666669833163335</c:v>
                </c:pt>
                <c:pt idx="12649">
                  <c:v>6.6666669833163335</c:v>
                </c:pt>
                <c:pt idx="12650">
                  <c:v>6.6666669833163335</c:v>
                </c:pt>
                <c:pt idx="12651">
                  <c:v>6.6666669833163335</c:v>
                </c:pt>
                <c:pt idx="12652">
                  <c:v>0</c:v>
                </c:pt>
                <c:pt idx="12653">
                  <c:v>6.6666669833163335</c:v>
                </c:pt>
                <c:pt idx="12654">
                  <c:v>6.6666669833163335</c:v>
                </c:pt>
                <c:pt idx="12655">
                  <c:v>6.6666669833163335</c:v>
                </c:pt>
                <c:pt idx="12656">
                  <c:v>6.6666669833163335</c:v>
                </c:pt>
                <c:pt idx="12657">
                  <c:v>6.6666669833163335</c:v>
                </c:pt>
                <c:pt idx="12658">
                  <c:v>0</c:v>
                </c:pt>
                <c:pt idx="12659">
                  <c:v>6.6666669833163335</c:v>
                </c:pt>
                <c:pt idx="12660">
                  <c:v>6.6666669833163335</c:v>
                </c:pt>
                <c:pt idx="12661">
                  <c:v>6.6666669833163335</c:v>
                </c:pt>
                <c:pt idx="12662">
                  <c:v>6.6666669833163335</c:v>
                </c:pt>
                <c:pt idx="12663">
                  <c:v>0</c:v>
                </c:pt>
                <c:pt idx="12664">
                  <c:v>6.6666669833163335</c:v>
                </c:pt>
                <c:pt idx="12665">
                  <c:v>6.6666669833163335</c:v>
                </c:pt>
                <c:pt idx="12666">
                  <c:v>6.6666669833163335</c:v>
                </c:pt>
                <c:pt idx="12667">
                  <c:v>6.6666669833163335</c:v>
                </c:pt>
                <c:pt idx="12668">
                  <c:v>0</c:v>
                </c:pt>
                <c:pt idx="12669">
                  <c:v>6.6666669833163335</c:v>
                </c:pt>
                <c:pt idx="12670">
                  <c:v>6.6666669833163335</c:v>
                </c:pt>
                <c:pt idx="12671">
                  <c:v>6.6666669833163335</c:v>
                </c:pt>
                <c:pt idx="12672">
                  <c:v>6.6666669833163335</c:v>
                </c:pt>
                <c:pt idx="12673">
                  <c:v>6.6666669833163335</c:v>
                </c:pt>
                <c:pt idx="12674">
                  <c:v>0</c:v>
                </c:pt>
                <c:pt idx="12675">
                  <c:v>6.6666669833163335</c:v>
                </c:pt>
                <c:pt idx="12676">
                  <c:v>6.6666669833163335</c:v>
                </c:pt>
                <c:pt idx="12677">
                  <c:v>6.6666669833163335</c:v>
                </c:pt>
                <c:pt idx="12678">
                  <c:v>6.6666669833163335</c:v>
                </c:pt>
                <c:pt idx="12679">
                  <c:v>6.6666669833163335</c:v>
                </c:pt>
                <c:pt idx="12680">
                  <c:v>0</c:v>
                </c:pt>
                <c:pt idx="12681">
                  <c:v>6.6666669833163335</c:v>
                </c:pt>
                <c:pt idx="12682">
                  <c:v>6.6666669833163335</c:v>
                </c:pt>
                <c:pt idx="12683">
                  <c:v>6.6666669833163335</c:v>
                </c:pt>
                <c:pt idx="12684">
                  <c:v>6.6666669833163335</c:v>
                </c:pt>
                <c:pt idx="12685">
                  <c:v>6.6666669833163335</c:v>
                </c:pt>
                <c:pt idx="12686">
                  <c:v>6.6666669833163335</c:v>
                </c:pt>
                <c:pt idx="12687">
                  <c:v>0</c:v>
                </c:pt>
                <c:pt idx="12688">
                  <c:v>6.6666669833163335</c:v>
                </c:pt>
                <c:pt idx="12689">
                  <c:v>6.6666669833163335</c:v>
                </c:pt>
                <c:pt idx="12690">
                  <c:v>6.6666669833163335</c:v>
                </c:pt>
                <c:pt idx="12691">
                  <c:v>6.6666669833163335</c:v>
                </c:pt>
                <c:pt idx="12692">
                  <c:v>0</c:v>
                </c:pt>
                <c:pt idx="12693">
                  <c:v>6.6666669833163335</c:v>
                </c:pt>
                <c:pt idx="12694">
                  <c:v>6.6666669833163335</c:v>
                </c:pt>
                <c:pt idx="12695">
                  <c:v>6.6666669833163335</c:v>
                </c:pt>
                <c:pt idx="12696">
                  <c:v>6.6666669833163335</c:v>
                </c:pt>
                <c:pt idx="12697">
                  <c:v>0</c:v>
                </c:pt>
                <c:pt idx="12698">
                  <c:v>6.6666669833163335</c:v>
                </c:pt>
                <c:pt idx="12699">
                  <c:v>6.6666669833163335</c:v>
                </c:pt>
                <c:pt idx="12700">
                  <c:v>6.6666669833163335</c:v>
                </c:pt>
                <c:pt idx="12701">
                  <c:v>0</c:v>
                </c:pt>
                <c:pt idx="12702">
                  <c:v>6.6666669833163335</c:v>
                </c:pt>
                <c:pt idx="12703">
                  <c:v>6.6666669833163335</c:v>
                </c:pt>
                <c:pt idx="12704">
                  <c:v>0</c:v>
                </c:pt>
                <c:pt idx="12705">
                  <c:v>6.6666669833163335</c:v>
                </c:pt>
                <c:pt idx="12706">
                  <c:v>6.6666669833163335</c:v>
                </c:pt>
                <c:pt idx="12707">
                  <c:v>6.6666669833163335</c:v>
                </c:pt>
                <c:pt idx="12708">
                  <c:v>0</c:v>
                </c:pt>
                <c:pt idx="12709">
                  <c:v>6.6666669833163335</c:v>
                </c:pt>
                <c:pt idx="12710">
                  <c:v>6.6666669833163335</c:v>
                </c:pt>
                <c:pt idx="12711">
                  <c:v>0</c:v>
                </c:pt>
                <c:pt idx="12712">
                  <c:v>6.6666669833163335</c:v>
                </c:pt>
                <c:pt idx="12713">
                  <c:v>6.6666669833163335</c:v>
                </c:pt>
                <c:pt idx="12714">
                  <c:v>0</c:v>
                </c:pt>
                <c:pt idx="12715">
                  <c:v>6.6666669833163335</c:v>
                </c:pt>
                <c:pt idx="12716">
                  <c:v>6.6666669833163335</c:v>
                </c:pt>
                <c:pt idx="12717">
                  <c:v>6.6666669833163335</c:v>
                </c:pt>
                <c:pt idx="12718">
                  <c:v>0</c:v>
                </c:pt>
                <c:pt idx="12719">
                  <c:v>6.6666669833163335</c:v>
                </c:pt>
                <c:pt idx="12720">
                  <c:v>6.6666669833163335</c:v>
                </c:pt>
                <c:pt idx="12721">
                  <c:v>0</c:v>
                </c:pt>
                <c:pt idx="12722">
                  <c:v>6.6666669833163335</c:v>
                </c:pt>
                <c:pt idx="12723">
                  <c:v>6.6666669833163335</c:v>
                </c:pt>
                <c:pt idx="12724">
                  <c:v>0</c:v>
                </c:pt>
                <c:pt idx="12725">
                  <c:v>6.6666669833163335</c:v>
                </c:pt>
                <c:pt idx="12726">
                  <c:v>6.6666669833163335</c:v>
                </c:pt>
                <c:pt idx="12727">
                  <c:v>0</c:v>
                </c:pt>
                <c:pt idx="12728">
                  <c:v>6.6666669833163335</c:v>
                </c:pt>
                <c:pt idx="12729">
                  <c:v>6.6666669833163335</c:v>
                </c:pt>
                <c:pt idx="12730">
                  <c:v>0</c:v>
                </c:pt>
                <c:pt idx="12731">
                  <c:v>6.6666669833163335</c:v>
                </c:pt>
                <c:pt idx="12732">
                  <c:v>6.6666669833163335</c:v>
                </c:pt>
                <c:pt idx="12733">
                  <c:v>6.6666669833163335</c:v>
                </c:pt>
                <c:pt idx="12734">
                  <c:v>0</c:v>
                </c:pt>
                <c:pt idx="12735">
                  <c:v>6.6666669833163335</c:v>
                </c:pt>
                <c:pt idx="12736">
                  <c:v>6.6666669833163335</c:v>
                </c:pt>
                <c:pt idx="12737">
                  <c:v>0</c:v>
                </c:pt>
                <c:pt idx="12738">
                  <c:v>6.6666669833163335</c:v>
                </c:pt>
                <c:pt idx="12739">
                  <c:v>0</c:v>
                </c:pt>
                <c:pt idx="12740">
                  <c:v>6.6666669833163335</c:v>
                </c:pt>
                <c:pt idx="12741">
                  <c:v>6.6666669833163335</c:v>
                </c:pt>
                <c:pt idx="12742">
                  <c:v>0</c:v>
                </c:pt>
                <c:pt idx="12743">
                  <c:v>6.6666669833163335</c:v>
                </c:pt>
                <c:pt idx="12744">
                  <c:v>6.6666669833163335</c:v>
                </c:pt>
                <c:pt idx="12745">
                  <c:v>0</c:v>
                </c:pt>
                <c:pt idx="12746">
                  <c:v>6.6666669833163335</c:v>
                </c:pt>
                <c:pt idx="12747">
                  <c:v>6.6666669833163335</c:v>
                </c:pt>
                <c:pt idx="12748">
                  <c:v>0</c:v>
                </c:pt>
                <c:pt idx="12749">
                  <c:v>6.6666669833163335</c:v>
                </c:pt>
                <c:pt idx="12750">
                  <c:v>0</c:v>
                </c:pt>
                <c:pt idx="12751">
                  <c:v>6.6666669833163335</c:v>
                </c:pt>
                <c:pt idx="12752">
                  <c:v>6.6666669833163335</c:v>
                </c:pt>
                <c:pt idx="12753">
                  <c:v>0</c:v>
                </c:pt>
                <c:pt idx="12754">
                  <c:v>6.6666669833163335</c:v>
                </c:pt>
                <c:pt idx="12755">
                  <c:v>6.6666669833163335</c:v>
                </c:pt>
                <c:pt idx="12756">
                  <c:v>0</c:v>
                </c:pt>
                <c:pt idx="12757">
                  <c:v>6.6666669833163335</c:v>
                </c:pt>
                <c:pt idx="12758">
                  <c:v>0</c:v>
                </c:pt>
                <c:pt idx="12759">
                  <c:v>6.6666669833163335</c:v>
                </c:pt>
                <c:pt idx="12760">
                  <c:v>6.6666669833163335</c:v>
                </c:pt>
                <c:pt idx="12761">
                  <c:v>0</c:v>
                </c:pt>
                <c:pt idx="12762">
                  <c:v>6.6666669833163335</c:v>
                </c:pt>
                <c:pt idx="12763">
                  <c:v>0</c:v>
                </c:pt>
                <c:pt idx="12764">
                  <c:v>6.6666669833163335</c:v>
                </c:pt>
                <c:pt idx="12765">
                  <c:v>6.6666669833163335</c:v>
                </c:pt>
                <c:pt idx="12766">
                  <c:v>0</c:v>
                </c:pt>
                <c:pt idx="12767">
                  <c:v>6.6666669833163335</c:v>
                </c:pt>
                <c:pt idx="12768">
                  <c:v>6.6666669833163335</c:v>
                </c:pt>
                <c:pt idx="12769">
                  <c:v>0</c:v>
                </c:pt>
                <c:pt idx="12770">
                  <c:v>6.6666669833163335</c:v>
                </c:pt>
                <c:pt idx="12771">
                  <c:v>6.6666669833163335</c:v>
                </c:pt>
                <c:pt idx="12772">
                  <c:v>0</c:v>
                </c:pt>
                <c:pt idx="12773">
                  <c:v>6.6666669833163335</c:v>
                </c:pt>
                <c:pt idx="12774">
                  <c:v>0</c:v>
                </c:pt>
                <c:pt idx="12775">
                  <c:v>6.6666669833163335</c:v>
                </c:pt>
                <c:pt idx="12776">
                  <c:v>6.6666669833163335</c:v>
                </c:pt>
                <c:pt idx="12777">
                  <c:v>0</c:v>
                </c:pt>
                <c:pt idx="12778">
                  <c:v>6.6666669833163335</c:v>
                </c:pt>
                <c:pt idx="12779">
                  <c:v>6.6666669833163335</c:v>
                </c:pt>
                <c:pt idx="12780">
                  <c:v>0</c:v>
                </c:pt>
                <c:pt idx="12781">
                  <c:v>6.6666669833163335</c:v>
                </c:pt>
                <c:pt idx="12782">
                  <c:v>6.6666669833163335</c:v>
                </c:pt>
                <c:pt idx="12783">
                  <c:v>0</c:v>
                </c:pt>
                <c:pt idx="12784">
                  <c:v>6.6666669833163335</c:v>
                </c:pt>
                <c:pt idx="12785">
                  <c:v>0</c:v>
                </c:pt>
                <c:pt idx="12786">
                  <c:v>6.6666669833163335</c:v>
                </c:pt>
                <c:pt idx="12787">
                  <c:v>6.6666669833163335</c:v>
                </c:pt>
                <c:pt idx="12788">
                  <c:v>0</c:v>
                </c:pt>
                <c:pt idx="12789">
                  <c:v>6.6666669833163335</c:v>
                </c:pt>
                <c:pt idx="12790">
                  <c:v>6.6666669833163335</c:v>
                </c:pt>
                <c:pt idx="12791">
                  <c:v>0</c:v>
                </c:pt>
                <c:pt idx="12792">
                  <c:v>6.6666669833163335</c:v>
                </c:pt>
                <c:pt idx="12793">
                  <c:v>0</c:v>
                </c:pt>
                <c:pt idx="12794">
                  <c:v>6.6666669833163335</c:v>
                </c:pt>
                <c:pt idx="12795">
                  <c:v>6.6666669833163335</c:v>
                </c:pt>
                <c:pt idx="12796">
                  <c:v>0</c:v>
                </c:pt>
                <c:pt idx="12797">
                  <c:v>6.6666669833163335</c:v>
                </c:pt>
                <c:pt idx="12798">
                  <c:v>0</c:v>
                </c:pt>
                <c:pt idx="12799">
                  <c:v>6.6666669833163335</c:v>
                </c:pt>
                <c:pt idx="12800">
                  <c:v>6.6666669833163335</c:v>
                </c:pt>
                <c:pt idx="12801">
                  <c:v>0</c:v>
                </c:pt>
                <c:pt idx="12802">
                  <c:v>6.6666669833163335</c:v>
                </c:pt>
                <c:pt idx="12803">
                  <c:v>6.6666669833163335</c:v>
                </c:pt>
                <c:pt idx="12804">
                  <c:v>0</c:v>
                </c:pt>
                <c:pt idx="12805">
                  <c:v>6.6666669833163335</c:v>
                </c:pt>
                <c:pt idx="12806">
                  <c:v>0</c:v>
                </c:pt>
                <c:pt idx="12807">
                  <c:v>6.6666669833163335</c:v>
                </c:pt>
                <c:pt idx="12808">
                  <c:v>6.6666669833163335</c:v>
                </c:pt>
                <c:pt idx="12809">
                  <c:v>0</c:v>
                </c:pt>
                <c:pt idx="12810">
                  <c:v>6.6666669833163335</c:v>
                </c:pt>
                <c:pt idx="12811">
                  <c:v>0</c:v>
                </c:pt>
                <c:pt idx="12812">
                  <c:v>6.6666669833163335</c:v>
                </c:pt>
                <c:pt idx="12813">
                  <c:v>6.6666669833163335</c:v>
                </c:pt>
                <c:pt idx="12814">
                  <c:v>0</c:v>
                </c:pt>
                <c:pt idx="12815">
                  <c:v>6.6666669833163335</c:v>
                </c:pt>
                <c:pt idx="12816">
                  <c:v>6.6666669833163335</c:v>
                </c:pt>
                <c:pt idx="12817">
                  <c:v>0</c:v>
                </c:pt>
                <c:pt idx="12818">
                  <c:v>6.6666669833163335</c:v>
                </c:pt>
                <c:pt idx="12819">
                  <c:v>6.6666669833163335</c:v>
                </c:pt>
                <c:pt idx="12820">
                  <c:v>0</c:v>
                </c:pt>
                <c:pt idx="12821">
                  <c:v>6.6666669833163335</c:v>
                </c:pt>
                <c:pt idx="12822">
                  <c:v>6.6666669833163335</c:v>
                </c:pt>
                <c:pt idx="12823">
                  <c:v>0</c:v>
                </c:pt>
                <c:pt idx="12824">
                  <c:v>6.6666669833163335</c:v>
                </c:pt>
                <c:pt idx="12825">
                  <c:v>6.6666669833163335</c:v>
                </c:pt>
                <c:pt idx="12826">
                  <c:v>0</c:v>
                </c:pt>
                <c:pt idx="12827">
                  <c:v>6.6666669833163335</c:v>
                </c:pt>
                <c:pt idx="12828">
                  <c:v>0</c:v>
                </c:pt>
                <c:pt idx="12829">
                  <c:v>6.6666669833163335</c:v>
                </c:pt>
                <c:pt idx="12830">
                  <c:v>6.6666669833163335</c:v>
                </c:pt>
                <c:pt idx="12831">
                  <c:v>0</c:v>
                </c:pt>
                <c:pt idx="12832">
                  <c:v>6.6666669833163335</c:v>
                </c:pt>
                <c:pt idx="12833">
                  <c:v>6.6666669833163335</c:v>
                </c:pt>
                <c:pt idx="12834">
                  <c:v>0</c:v>
                </c:pt>
                <c:pt idx="12835">
                  <c:v>6.6666669833163335</c:v>
                </c:pt>
                <c:pt idx="12836">
                  <c:v>6.6666669833163335</c:v>
                </c:pt>
                <c:pt idx="12837">
                  <c:v>0</c:v>
                </c:pt>
                <c:pt idx="12838">
                  <c:v>6.6666669833163335</c:v>
                </c:pt>
                <c:pt idx="12839">
                  <c:v>6.6666669833163335</c:v>
                </c:pt>
                <c:pt idx="12840">
                  <c:v>0</c:v>
                </c:pt>
                <c:pt idx="12841">
                  <c:v>6.6666669833163335</c:v>
                </c:pt>
                <c:pt idx="12842">
                  <c:v>6.6666669833163335</c:v>
                </c:pt>
                <c:pt idx="12843">
                  <c:v>0</c:v>
                </c:pt>
                <c:pt idx="12844">
                  <c:v>6.6666669833163335</c:v>
                </c:pt>
                <c:pt idx="12845">
                  <c:v>6.6666669833163335</c:v>
                </c:pt>
                <c:pt idx="12846">
                  <c:v>0</c:v>
                </c:pt>
                <c:pt idx="12847">
                  <c:v>6.6666669833163335</c:v>
                </c:pt>
                <c:pt idx="12848">
                  <c:v>6.6666669833163335</c:v>
                </c:pt>
                <c:pt idx="12849">
                  <c:v>6.6666669833163335</c:v>
                </c:pt>
                <c:pt idx="12850">
                  <c:v>0</c:v>
                </c:pt>
                <c:pt idx="12851">
                  <c:v>6.6666669833163335</c:v>
                </c:pt>
                <c:pt idx="12852">
                  <c:v>6.6666669833163335</c:v>
                </c:pt>
                <c:pt idx="12853">
                  <c:v>0</c:v>
                </c:pt>
                <c:pt idx="12854">
                  <c:v>6.6666669833163335</c:v>
                </c:pt>
                <c:pt idx="12855">
                  <c:v>6.6666669833163335</c:v>
                </c:pt>
                <c:pt idx="12856">
                  <c:v>0</c:v>
                </c:pt>
                <c:pt idx="12857">
                  <c:v>6.6666669833163335</c:v>
                </c:pt>
                <c:pt idx="12858">
                  <c:v>6.6666669833163335</c:v>
                </c:pt>
                <c:pt idx="12859">
                  <c:v>6.6666669833163335</c:v>
                </c:pt>
                <c:pt idx="12860">
                  <c:v>0</c:v>
                </c:pt>
                <c:pt idx="12861">
                  <c:v>6.6666669833163335</c:v>
                </c:pt>
                <c:pt idx="12862">
                  <c:v>6.6666669833163335</c:v>
                </c:pt>
                <c:pt idx="12863">
                  <c:v>0</c:v>
                </c:pt>
                <c:pt idx="12864">
                  <c:v>6.6666669833163335</c:v>
                </c:pt>
                <c:pt idx="12865">
                  <c:v>6.6666669833163335</c:v>
                </c:pt>
                <c:pt idx="12866">
                  <c:v>0</c:v>
                </c:pt>
                <c:pt idx="12867">
                  <c:v>6.6666669833163335</c:v>
                </c:pt>
                <c:pt idx="12868">
                  <c:v>6.6666669833163335</c:v>
                </c:pt>
                <c:pt idx="12869">
                  <c:v>6.6666669833163335</c:v>
                </c:pt>
                <c:pt idx="12870">
                  <c:v>0</c:v>
                </c:pt>
                <c:pt idx="12871">
                  <c:v>6.6666669833163335</c:v>
                </c:pt>
                <c:pt idx="12872">
                  <c:v>6.6666669833163335</c:v>
                </c:pt>
                <c:pt idx="12873">
                  <c:v>6.6666669833163335</c:v>
                </c:pt>
                <c:pt idx="12874">
                  <c:v>0</c:v>
                </c:pt>
                <c:pt idx="12875">
                  <c:v>6.6666669833163335</c:v>
                </c:pt>
                <c:pt idx="12876">
                  <c:v>6.6666669833163335</c:v>
                </c:pt>
                <c:pt idx="12877">
                  <c:v>6.6666669833163335</c:v>
                </c:pt>
                <c:pt idx="12878">
                  <c:v>0</c:v>
                </c:pt>
                <c:pt idx="12879">
                  <c:v>6.6666669833163335</c:v>
                </c:pt>
                <c:pt idx="12880">
                  <c:v>6.6666669833163335</c:v>
                </c:pt>
                <c:pt idx="12881">
                  <c:v>6.6666669833163335</c:v>
                </c:pt>
                <c:pt idx="12882">
                  <c:v>0</c:v>
                </c:pt>
                <c:pt idx="12883">
                  <c:v>6.6666669833163335</c:v>
                </c:pt>
                <c:pt idx="12884">
                  <c:v>6.6666669833163335</c:v>
                </c:pt>
                <c:pt idx="12885">
                  <c:v>0</c:v>
                </c:pt>
                <c:pt idx="12886">
                  <c:v>6.6666669833163335</c:v>
                </c:pt>
                <c:pt idx="12887">
                  <c:v>6.6666669833163335</c:v>
                </c:pt>
                <c:pt idx="12888">
                  <c:v>6.6666669833163335</c:v>
                </c:pt>
                <c:pt idx="12889">
                  <c:v>0</c:v>
                </c:pt>
                <c:pt idx="12890">
                  <c:v>6.6666669833163335</c:v>
                </c:pt>
                <c:pt idx="12891">
                  <c:v>6.6666669833163335</c:v>
                </c:pt>
                <c:pt idx="12892">
                  <c:v>0</c:v>
                </c:pt>
                <c:pt idx="12893">
                  <c:v>6.6666669833163335</c:v>
                </c:pt>
                <c:pt idx="12894">
                  <c:v>0</c:v>
                </c:pt>
                <c:pt idx="12895">
                  <c:v>6.6666669833163335</c:v>
                </c:pt>
                <c:pt idx="12896">
                  <c:v>6.6666669833163335</c:v>
                </c:pt>
                <c:pt idx="12897">
                  <c:v>0</c:v>
                </c:pt>
                <c:pt idx="12898">
                  <c:v>6.6666669833163335</c:v>
                </c:pt>
                <c:pt idx="12899">
                  <c:v>6.6666669833163335</c:v>
                </c:pt>
                <c:pt idx="12900">
                  <c:v>0</c:v>
                </c:pt>
                <c:pt idx="12901">
                  <c:v>6.6666669833163335</c:v>
                </c:pt>
                <c:pt idx="12902">
                  <c:v>6.6666669833163335</c:v>
                </c:pt>
                <c:pt idx="12903">
                  <c:v>0</c:v>
                </c:pt>
                <c:pt idx="12904">
                  <c:v>6.6666669833163335</c:v>
                </c:pt>
                <c:pt idx="12905">
                  <c:v>0</c:v>
                </c:pt>
                <c:pt idx="12906">
                  <c:v>6.6666669833163335</c:v>
                </c:pt>
                <c:pt idx="12907">
                  <c:v>6.6666669833163335</c:v>
                </c:pt>
                <c:pt idx="12908">
                  <c:v>0</c:v>
                </c:pt>
                <c:pt idx="12909">
                  <c:v>6.6666669833163335</c:v>
                </c:pt>
                <c:pt idx="12910">
                  <c:v>6.6666669833163335</c:v>
                </c:pt>
                <c:pt idx="12911">
                  <c:v>0</c:v>
                </c:pt>
                <c:pt idx="12912">
                  <c:v>6.6666669833163335</c:v>
                </c:pt>
                <c:pt idx="12913">
                  <c:v>6.6666669833163335</c:v>
                </c:pt>
                <c:pt idx="12914">
                  <c:v>0</c:v>
                </c:pt>
                <c:pt idx="12915">
                  <c:v>6.6666669833163335</c:v>
                </c:pt>
                <c:pt idx="12916">
                  <c:v>0</c:v>
                </c:pt>
                <c:pt idx="12917">
                  <c:v>6.6666669833163335</c:v>
                </c:pt>
                <c:pt idx="12918">
                  <c:v>6.6666669833163335</c:v>
                </c:pt>
                <c:pt idx="12919">
                  <c:v>0</c:v>
                </c:pt>
                <c:pt idx="12920">
                  <c:v>6.6666669833163335</c:v>
                </c:pt>
                <c:pt idx="12921">
                  <c:v>6.6666669833163335</c:v>
                </c:pt>
                <c:pt idx="12922">
                  <c:v>0</c:v>
                </c:pt>
                <c:pt idx="12923">
                  <c:v>6.6666669833163335</c:v>
                </c:pt>
                <c:pt idx="12924">
                  <c:v>6.6666669833163335</c:v>
                </c:pt>
                <c:pt idx="12925">
                  <c:v>0</c:v>
                </c:pt>
                <c:pt idx="12926">
                  <c:v>6.6666669833163335</c:v>
                </c:pt>
                <c:pt idx="12927">
                  <c:v>0</c:v>
                </c:pt>
                <c:pt idx="12928">
                  <c:v>6.6666669833163335</c:v>
                </c:pt>
                <c:pt idx="12929">
                  <c:v>6.6666669833163335</c:v>
                </c:pt>
                <c:pt idx="12930">
                  <c:v>0</c:v>
                </c:pt>
                <c:pt idx="12931">
                  <c:v>6.6666669833163335</c:v>
                </c:pt>
                <c:pt idx="12932">
                  <c:v>6.6666669833163335</c:v>
                </c:pt>
                <c:pt idx="12933">
                  <c:v>0</c:v>
                </c:pt>
                <c:pt idx="12934">
                  <c:v>6.6666669833163335</c:v>
                </c:pt>
                <c:pt idx="12935">
                  <c:v>6.6666669833163335</c:v>
                </c:pt>
                <c:pt idx="12936">
                  <c:v>0</c:v>
                </c:pt>
                <c:pt idx="12937">
                  <c:v>6.6666669833163335</c:v>
                </c:pt>
                <c:pt idx="12938">
                  <c:v>0</c:v>
                </c:pt>
                <c:pt idx="12939">
                  <c:v>6.6666669833163335</c:v>
                </c:pt>
                <c:pt idx="12940">
                  <c:v>6.6666669833163335</c:v>
                </c:pt>
                <c:pt idx="12941">
                  <c:v>0</c:v>
                </c:pt>
                <c:pt idx="12942">
                  <c:v>6.6666669833163335</c:v>
                </c:pt>
                <c:pt idx="12943">
                  <c:v>6.6666669833163335</c:v>
                </c:pt>
                <c:pt idx="12944">
                  <c:v>0</c:v>
                </c:pt>
                <c:pt idx="12945">
                  <c:v>6.6666669833163335</c:v>
                </c:pt>
                <c:pt idx="12946">
                  <c:v>0</c:v>
                </c:pt>
                <c:pt idx="12947">
                  <c:v>6.6666669833163335</c:v>
                </c:pt>
                <c:pt idx="12948">
                  <c:v>6.6666669833163335</c:v>
                </c:pt>
                <c:pt idx="12949">
                  <c:v>0</c:v>
                </c:pt>
                <c:pt idx="12950">
                  <c:v>6.6666669833163335</c:v>
                </c:pt>
                <c:pt idx="12951">
                  <c:v>0</c:v>
                </c:pt>
                <c:pt idx="12952">
                  <c:v>6.6666669833163335</c:v>
                </c:pt>
                <c:pt idx="12953">
                  <c:v>6.6666669833163335</c:v>
                </c:pt>
                <c:pt idx="12954">
                  <c:v>0</c:v>
                </c:pt>
                <c:pt idx="12955">
                  <c:v>6.6666669833163335</c:v>
                </c:pt>
                <c:pt idx="12956">
                  <c:v>0</c:v>
                </c:pt>
                <c:pt idx="12957">
                  <c:v>6.6666669833163335</c:v>
                </c:pt>
                <c:pt idx="12958">
                  <c:v>6.6666669833163335</c:v>
                </c:pt>
                <c:pt idx="12959">
                  <c:v>0</c:v>
                </c:pt>
                <c:pt idx="12960">
                  <c:v>6.6666669833163335</c:v>
                </c:pt>
                <c:pt idx="12961">
                  <c:v>6.6666669833163335</c:v>
                </c:pt>
                <c:pt idx="12962">
                  <c:v>0</c:v>
                </c:pt>
                <c:pt idx="12963">
                  <c:v>6.6666669833163335</c:v>
                </c:pt>
                <c:pt idx="12964">
                  <c:v>6.6666669833163335</c:v>
                </c:pt>
                <c:pt idx="12965">
                  <c:v>0</c:v>
                </c:pt>
                <c:pt idx="12966">
                  <c:v>6.6666669833163335</c:v>
                </c:pt>
                <c:pt idx="12967">
                  <c:v>6.6666669833163335</c:v>
                </c:pt>
                <c:pt idx="12968">
                  <c:v>0</c:v>
                </c:pt>
                <c:pt idx="12969">
                  <c:v>6.6666669833163335</c:v>
                </c:pt>
                <c:pt idx="12970">
                  <c:v>6.6666669833163335</c:v>
                </c:pt>
                <c:pt idx="12971">
                  <c:v>0</c:v>
                </c:pt>
                <c:pt idx="12972">
                  <c:v>6.6666669833163335</c:v>
                </c:pt>
                <c:pt idx="12973">
                  <c:v>6.6666669833163335</c:v>
                </c:pt>
                <c:pt idx="12974">
                  <c:v>6.6666669833163335</c:v>
                </c:pt>
                <c:pt idx="12975">
                  <c:v>0</c:v>
                </c:pt>
                <c:pt idx="12976">
                  <c:v>6.6666669833163335</c:v>
                </c:pt>
                <c:pt idx="12977">
                  <c:v>6.6666669833163335</c:v>
                </c:pt>
                <c:pt idx="12978">
                  <c:v>0</c:v>
                </c:pt>
                <c:pt idx="12979">
                  <c:v>6.6666669833163335</c:v>
                </c:pt>
                <c:pt idx="12980">
                  <c:v>6.6666669833163335</c:v>
                </c:pt>
                <c:pt idx="12981">
                  <c:v>0</c:v>
                </c:pt>
                <c:pt idx="12982">
                  <c:v>6.6666669833163335</c:v>
                </c:pt>
                <c:pt idx="12983">
                  <c:v>6.6666669833163335</c:v>
                </c:pt>
                <c:pt idx="12984">
                  <c:v>0</c:v>
                </c:pt>
                <c:pt idx="12985">
                  <c:v>6.6666669833163335</c:v>
                </c:pt>
                <c:pt idx="12986">
                  <c:v>0</c:v>
                </c:pt>
                <c:pt idx="12987">
                  <c:v>6.6666669833163335</c:v>
                </c:pt>
                <c:pt idx="12988">
                  <c:v>6.6666669833163335</c:v>
                </c:pt>
                <c:pt idx="12989">
                  <c:v>0</c:v>
                </c:pt>
                <c:pt idx="12990">
                  <c:v>6.6666669833163335</c:v>
                </c:pt>
                <c:pt idx="12991">
                  <c:v>0</c:v>
                </c:pt>
                <c:pt idx="12992">
                  <c:v>6.6666669833163335</c:v>
                </c:pt>
                <c:pt idx="12993">
                  <c:v>0</c:v>
                </c:pt>
                <c:pt idx="12994">
                  <c:v>6.6666669833163335</c:v>
                </c:pt>
                <c:pt idx="12995">
                  <c:v>6.6666669833163335</c:v>
                </c:pt>
                <c:pt idx="12996">
                  <c:v>0</c:v>
                </c:pt>
                <c:pt idx="12997">
                  <c:v>6.6666669833163335</c:v>
                </c:pt>
                <c:pt idx="12998">
                  <c:v>0</c:v>
                </c:pt>
                <c:pt idx="12999">
                  <c:v>6.6666669833163335</c:v>
                </c:pt>
                <c:pt idx="13000">
                  <c:v>0</c:v>
                </c:pt>
                <c:pt idx="13001">
                  <c:v>6.6666669833163335</c:v>
                </c:pt>
                <c:pt idx="13002">
                  <c:v>0</c:v>
                </c:pt>
                <c:pt idx="13003">
                  <c:v>6.6666669833163335</c:v>
                </c:pt>
                <c:pt idx="13004">
                  <c:v>0</c:v>
                </c:pt>
                <c:pt idx="13005">
                  <c:v>6.6666669833163335</c:v>
                </c:pt>
                <c:pt idx="13006">
                  <c:v>6.6666669833163335</c:v>
                </c:pt>
                <c:pt idx="13007">
                  <c:v>0</c:v>
                </c:pt>
                <c:pt idx="13008">
                  <c:v>6.6666669833163335</c:v>
                </c:pt>
                <c:pt idx="13009">
                  <c:v>0</c:v>
                </c:pt>
                <c:pt idx="13010">
                  <c:v>6.6666669833163335</c:v>
                </c:pt>
                <c:pt idx="13011">
                  <c:v>0</c:v>
                </c:pt>
                <c:pt idx="13012">
                  <c:v>6.6666669833163335</c:v>
                </c:pt>
                <c:pt idx="13013">
                  <c:v>0</c:v>
                </c:pt>
                <c:pt idx="13014">
                  <c:v>6.6666669833163335</c:v>
                </c:pt>
                <c:pt idx="13015">
                  <c:v>0</c:v>
                </c:pt>
                <c:pt idx="13016">
                  <c:v>6.6666669833163335</c:v>
                </c:pt>
                <c:pt idx="13017">
                  <c:v>6.6666669833163335</c:v>
                </c:pt>
                <c:pt idx="13018">
                  <c:v>0</c:v>
                </c:pt>
                <c:pt idx="13019">
                  <c:v>6.6666669833163335</c:v>
                </c:pt>
                <c:pt idx="13020">
                  <c:v>0</c:v>
                </c:pt>
                <c:pt idx="13021">
                  <c:v>6.6666669833163335</c:v>
                </c:pt>
                <c:pt idx="13022">
                  <c:v>0</c:v>
                </c:pt>
                <c:pt idx="13023">
                  <c:v>6.6666669833163335</c:v>
                </c:pt>
                <c:pt idx="13024">
                  <c:v>0</c:v>
                </c:pt>
                <c:pt idx="13025">
                  <c:v>6.6666669833163335</c:v>
                </c:pt>
                <c:pt idx="13026">
                  <c:v>0</c:v>
                </c:pt>
                <c:pt idx="13027">
                  <c:v>0</c:v>
                </c:pt>
                <c:pt idx="13028">
                  <c:v>6.6666669833163335</c:v>
                </c:pt>
                <c:pt idx="13029">
                  <c:v>0</c:v>
                </c:pt>
                <c:pt idx="13030">
                  <c:v>6.6666669833163335</c:v>
                </c:pt>
                <c:pt idx="13031">
                  <c:v>0</c:v>
                </c:pt>
                <c:pt idx="13032">
                  <c:v>6.6666669833163335</c:v>
                </c:pt>
                <c:pt idx="13033">
                  <c:v>0</c:v>
                </c:pt>
                <c:pt idx="13034">
                  <c:v>6.6666669833163335</c:v>
                </c:pt>
                <c:pt idx="13035">
                  <c:v>0</c:v>
                </c:pt>
                <c:pt idx="13036">
                  <c:v>0</c:v>
                </c:pt>
                <c:pt idx="13037">
                  <c:v>6.6666669833163335</c:v>
                </c:pt>
                <c:pt idx="13038">
                  <c:v>0</c:v>
                </c:pt>
                <c:pt idx="13039">
                  <c:v>6.6666669833163335</c:v>
                </c:pt>
                <c:pt idx="13040">
                  <c:v>0</c:v>
                </c:pt>
                <c:pt idx="13041">
                  <c:v>6.6666669833163335</c:v>
                </c:pt>
                <c:pt idx="13042">
                  <c:v>0</c:v>
                </c:pt>
                <c:pt idx="13043">
                  <c:v>0</c:v>
                </c:pt>
                <c:pt idx="13044">
                  <c:v>6.6666669833163335</c:v>
                </c:pt>
                <c:pt idx="13045">
                  <c:v>0</c:v>
                </c:pt>
                <c:pt idx="13046">
                  <c:v>6.6666669833163335</c:v>
                </c:pt>
                <c:pt idx="13047">
                  <c:v>0</c:v>
                </c:pt>
                <c:pt idx="13048">
                  <c:v>6.6666669833163335</c:v>
                </c:pt>
                <c:pt idx="13049">
                  <c:v>0</c:v>
                </c:pt>
                <c:pt idx="13050">
                  <c:v>0</c:v>
                </c:pt>
                <c:pt idx="13051">
                  <c:v>6.6666669833163335</c:v>
                </c:pt>
                <c:pt idx="13052">
                  <c:v>0</c:v>
                </c:pt>
                <c:pt idx="13053">
                  <c:v>6.6666669833163335</c:v>
                </c:pt>
                <c:pt idx="13054">
                  <c:v>0</c:v>
                </c:pt>
                <c:pt idx="13055">
                  <c:v>0</c:v>
                </c:pt>
                <c:pt idx="13056">
                  <c:v>6.6666669833163335</c:v>
                </c:pt>
                <c:pt idx="13057">
                  <c:v>0</c:v>
                </c:pt>
                <c:pt idx="13058">
                  <c:v>6.6666669833163335</c:v>
                </c:pt>
                <c:pt idx="13059">
                  <c:v>0</c:v>
                </c:pt>
                <c:pt idx="13060">
                  <c:v>6.6666669833163335</c:v>
                </c:pt>
                <c:pt idx="13061">
                  <c:v>0</c:v>
                </c:pt>
                <c:pt idx="13062">
                  <c:v>0</c:v>
                </c:pt>
                <c:pt idx="13063">
                  <c:v>6.6666669833163335</c:v>
                </c:pt>
                <c:pt idx="13064">
                  <c:v>0</c:v>
                </c:pt>
                <c:pt idx="13065">
                  <c:v>6.6666669833163335</c:v>
                </c:pt>
                <c:pt idx="13066">
                  <c:v>0</c:v>
                </c:pt>
                <c:pt idx="13067">
                  <c:v>0</c:v>
                </c:pt>
                <c:pt idx="13068">
                  <c:v>6.6666669833163335</c:v>
                </c:pt>
                <c:pt idx="13069">
                  <c:v>0</c:v>
                </c:pt>
                <c:pt idx="13070">
                  <c:v>0</c:v>
                </c:pt>
                <c:pt idx="13071">
                  <c:v>6.6666669833163335</c:v>
                </c:pt>
                <c:pt idx="13072">
                  <c:v>0</c:v>
                </c:pt>
                <c:pt idx="13073">
                  <c:v>6.6666669833163335</c:v>
                </c:pt>
                <c:pt idx="13074">
                  <c:v>0</c:v>
                </c:pt>
                <c:pt idx="13075">
                  <c:v>0</c:v>
                </c:pt>
                <c:pt idx="13076">
                  <c:v>6.6666669833163335</c:v>
                </c:pt>
                <c:pt idx="13077">
                  <c:v>0</c:v>
                </c:pt>
                <c:pt idx="13078">
                  <c:v>6.6666669833163335</c:v>
                </c:pt>
                <c:pt idx="13079">
                  <c:v>0</c:v>
                </c:pt>
                <c:pt idx="13080">
                  <c:v>0</c:v>
                </c:pt>
                <c:pt idx="13081">
                  <c:v>6.6666669833163335</c:v>
                </c:pt>
                <c:pt idx="13082">
                  <c:v>0</c:v>
                </c:pt>
                <c:pt idx="13083">
                  <c:v>6.6666669833163335</c:v>
                </c:pt>
                <c:pt idx="13084">
                  <c:v>0</c:v>
                </c:pt>
                <c:pt idx="13085">
                  <c:v>0</c:v>
                </c:pt>
                <c:pt idx="13086">
                  <c:v>6.6666669833163335</c:v>
                </c:pt>
                <c:pt idx="13087">
                  <c:v>0</c:v>
                </c:pt>
                <c:pt idx="13088">
                  <c:v>0</c:v>
                </c:pt>
                <c:pt idx="13089">
                  <c:v>6.6666669833163335</c:v>
                </c:pt>
                <c:pt idx="13090">
                  <c:v>0</c:v>
                </c:pt>
                <c:pt idx="13091">
                  <c:v>0</c:v>
                </c:pt>
                <c:pt idx="13092">
                  <c:v>6.6666669833163335</c:v>
                </c:pt>
                <c:pt idx="13093">
                  <c:v>0</c:v>
                </c:pt>
                <c:pt idx="13094">
                  <c:v>6.6666669833163335</c:v>
                </c:pt>
                <c:pt idx="13095">
                  <c:v>0</c:v>
                </c:pt>
                <c:pt idx="13096">
                  <c:v>0</c:v>
                </c:pt>
                <c:pt idx="13097">
                  <c:v>6.6666669833163335</c:v>
                </c:pt>
                <c:pt idx="13098">
                  <c:v>0</c:v>
                </c:pt>
                <c:pt idx="13099">
                  <c:v>0</c:v>
                </c:pt>
                <c:pt idx="13100">
                  <c:v>6.6666669833163335</c:v>
                </c:pt>
                <c:pt idx="13101">
                  <c:v>0</c:v>
                </c:pt>
                <c:pt idx="13102">
                  <c:v>0</c:v>
                </c:pt>
                <c:pt idx="13103">
                  <c:v>6.6666669833163335</c:v>
                </c:pt>
                <c:pt idx="13104">
                  <c:v>0</c:v>
                </c:pt>
                <c:pt idx="13105">
                  <c:v>6.6666669833163335</c:v>
                </c:pt>
                <c:pt idx="13106">
                  <c:v>0</c:v>
                </c:pt>
                <c:pt idx="13107">
                  <c:v>0</c:v>
                </c:pt>
                <c:pt idx="13108">
                  <c:v>6.6666669833163335</c:v>
                </c:pt>
                <c:pt idx="13109">
                  <c:v>0</c:v>
                </c:pt>
                <c:pt idx="13110">
                  <c:v>0</c:v>
                </c:pt>
                <c:pt idx="13111">
                  <c:v>6.6666669833163335</c:v>
                </c:pt>
                <c:pt idx="13112">
                  <c:v>0</c:v>
                </c:pt>
                <c:pt idx="13113">
                  <c:v>0</c:v>
                </c:pt>
                <c:pt idx="13114">
                  <c:v>6.6666669833163335</c:v>
                </c:pt>
                <c:pt idx="13115">
                  <c:v>0</c:v>
                </c:pt>
                <c:pt idx="13116">
                  <c:v>0</c:v>
                </c:pt>
                <c:pt idx="13117">
                  <c:v>6.6666669833163335</c:v>
                </c:pt>
                <c:pt idx="13118">
                  <c:v>0</c:v>
                </c:pt>
                <c:pt idx="13119">
                  <c:v>0</c:v>
                </c:pt>
                <c:pt idx="13120">
                  <c:v>6.6666669833163335</c:v>
                </c:pt>
                <c:pt idx="13121">
                  <c:v>0</c:v>
                </c:pt>
                <c:pt idx="13122">
                  <c:v>0</c:v>
                </c:pt>
                <c:pt idx="13123">
                  <c:v>6.6666669833163335</c:v>
                </c:pt>
                <c:pt idx="13124">
                  <c:v>0</c:v>
                </c:pt>
                <c:pt idx="13125">
                  <c:v>0</c:v>
                </c:pt>
                <c:pt idx="13126">
                  <c:v>6.6666669833163335</c:v>
                </c:pt>
                <c:pt idx="13127">
                  <c:v>0</c:v>
                </c:pt>
                <c:pt idx="13128">
                  <c:v>0</c:v>
                </c:pt>
                <c:pt idx="13129">
                  <c:v>6.6666669833163335</c:v>
                </c:pt>
                <c:pt idx="13130">
                  <c:v>0</c:v>
                </c:pt>
                <c:pt idx="13131">
                  <c:v>0</c:v>
                </c:pt>
                <c:pt idx="13132">
                  <c:v>6.6666669833163335</c:v>
                </c:pt>
                <c:pt idx="13133">
                  <c:v>0</c:v>
                </c:pt>
                <c:pt idx="13134">
                  <c:v>0</c:v>
                </c:pt>
                <c:pt idx="13135">
                  <c:v>6.6666669833163335</c:v>
                </c:pt>
                <c:pt idx="13136">
                  <c:v>0</c:v>
                </c:pt>
                <c:pt idx="13137">
                  <c:v>0</c:v>
                </c:pt>
                <c:pt idx="13138">
                  <c:v>6.6666669833163335</c:v>
                </c:pt>
                <c:pt idx="13139">
                  <c:v>0</c:v>
                </c:pt>
                <c:pt idx="13140">
                  <c:v>0</c:v>
                </c:pt>
                <c:pt idx="13141">
                  <c:v>6.6666669833163335</c:v>
                </c:pt>
                <c:pt idx="13142">
                  <c:v>0</c:v>
                </c:pt>
                <c:pt idx="13143">
                  <c:v>0</c:v>
                </c:pt>
                <c:pt idx="13144">
                  <c:v>6.6666669833163335</c:v>
                </c:pt>
                <c:pt idx="13145">
                  <c:v>0</c:v>
                </c:pt>
                <c:pt idx="13146">
                  <c:v>6.6666669833163335</c:v>
                </c:pt>
                <c:pt idx="13147">
                  <c:v>0</c:v>
                </c:pt>
                <c:pt idx="13148">
                  <c:v>0</c:v>
                </c:pt>
                <c:pt idx="13149">
                  <c:v>6.6666669833163335</c:v>
                </c:pt>
                <c:pt idx="13150">
                  <c:v>0</c:v>
                </c:pt>
                <c:pt idx="13151">
                  <c:v>0</c:v>
                </c:pt>
                <c:pt idx="13152">
                  <c:v>6.6666669833163335</c:v>
                </c:pt>
                <c:pt idx="13153">
                  <c:v>0</c:v>
                </c:pt>
                <c:pt idx="13154">
                  <c:v>0</c:v>
                </c:pt>
                <c:pt idx="13155">
                  <c:v>6.6666669833163335</c:v>
                </c:pt>
                <c:pt idx="13156">
                  <c:v>0</c:v>
                </c:pt>
                <c:pt idx="13157">
                  <c:v>0</c:v>
                </c:pt>
                <c:pt idx="13158">
                  <c:v>6.6666669833163335</c:v>
                </c:pt>
                <c:pt idx="13159">
                  <c:v>0</c:v>
                </c:pt>
                <c:pt idx="13160">
                  <c:v>0</c:v>
                </c:pt>
                <c:pt idx="13161">
                  <c:v>6.6666669833163335</c:v>
                </c:pt>
                <c:pt idx="13162">
                  <c:v>0</c:v>
                </c:pt>
                <c:pt idx="13163">
                  <c:v>0</c:v>
                </c:pt>
                <c:pt idx="13164">
                  <c:v>6.6666669833163335</c:v>
                </c:pt>
                <c:pt idx="13165">
                  <c:v>0</c:v>
                </c:pt>
                <c:pt idx="13166">
                  <c:v>0</c:v>
                </c:pt>
                <c:pt idx="13167">
                  <c:v>6.6666669833163335</c:v>
                </c:pt>
                <c:pt idx="13168">
                  <c:v>0</c:v>
                </c:pt>
                <c:pt idx="13169">
                  <c:v>0</c:v>
                </c:pt>
                <c:pt idx="13170">
                  <c:v>6.6666669833163335</c:v>
                </c:pt>
                <c:pt idx="13171">
                  <c:v>0</c:v>
                </c:pt>
                <c:pt idx="13172">
                  <c:v>6.6666669833163335</c:v>
                </c:pt>
                <c:pt idx="13173">
                  <c:v>0</c:v>
                </c:pt>
                <c:pt idx="13174">
                  <c:v>0</c:v>
                </c:pt>
                <c:pt idx="13175">
                  <c:v>6.6666669833163335</c:v>
                </c:pt>
                <c:pt idx="13176">
                  <c:v>0</c:v>
                </c:pt>
                <c:pt idx="13177">
                  <c:v>0</c:v>
                </c:pt>
                <c:pt idx="13178">
                  <c:v>6.6666669833163335</c:v>
                </c:pt>
                <c:pt idx="13179">
                  <c:v>0</c:v>
                </c:pt>
                <c:pt idx="13180">
                  <c:v>0</c:v>
                </c:pt>
                <c:pt idx="13181">
                  <c:v>6.6666669833163335</c:v>
                </c:pt>
                <c:pt idx="13182">
                  <c:v>0</c:v>
                </c:pt>
                <c:pt idx="13183">
                  <c:v>0</c:v>
                </c:pt>
                <c:pt idx="13184">
                  <c:v>6.6666669833163335</c:v>
                </c:pt>
                <c:pt idx="13185">
                  <c:v>0</c:v>
                </c:pt>
                <c:pt idx="13186">
                  <c:v>0</c:v>
                </c:pt>
                <c:pt idx="13187">
                  <c:v>6.6666669833163335</c:v>
                </c:pt>
                <c:pt idx="13188">
                  <c:v>0</c:v>
                </c:pt>
                <c:pt idx="13189">
                  <c:v>6.6666669833163335</c:v>
                </c:pt>
                <c:pt idx="13190">
                  <c:v>0</c:v>
                </c:pt>
                <c:pt idx="13191">
                  <c:v>0</c:v>
                </c:pt>
                <c:pt idx="13192">
                  <c:v>6.6666669833163335</c:v>
                </c:pt>
                <c:pt idx="13193">
                  <c:v>0</c:v>
                </c:pt>
                <c:pt idx="13194">
                  <c:v>0</c:v>
                </c:pt>
                <c:pt idx="13195">
                  <c:v>6.6666669833163335</c:v>
                </c:pt>
                <c:pt idx="13196">
                  <c:v>0</c:v>
                </c:pt>
                <c:pt idx="13197">
                  <c:v>0</c:v>
                </c:pt>
                <c:pt idx="13198">
                  <c:v>6.6666669833163335</c:v>
                </c:pt>
                <c:pt idx="13199">
                  <c:v>0</c:v>
                </c:pt>
                <c:pt idx="13200">
                  <c:v>0</c:v>
                </c:pt>
                <c:pt idx="13201">
                  <c:v>6.6666669833163335</c:v>
                </c:pt>
                <c:pt idx="13202">
                  <c:v>0</c:v>
                </c:pt>
                <c:pt idx="13203">
                  <c:v>6.6666669833163335</c:v>
                </c:pt>
                <c:pt idx="13204">
                  <c:v>0</c:v>
                </c:pt>
                <c:pt idx="13205">
                  <c:v>0</c:v>
                </c:pt>
                <c:pt idx="13206">
                  <c:v>6.6666669833163335</c:v>
                </c:pt>
                <c:pt idx="13207">
                  <c:v>0</c:v>
                </c:pt>
                <c:pt idx="13208">
                  <c:v>0</c:v>
                </c:pt>
                <c:pt idx="13209">
                  <c:v>6.6666669833163335</c:v>
                </c:pt>
                <c:pt idx="13210">
                  <c:v>0</c:v>
                </c:pt>
                <c:pt idx="13211">
                  <c:v>6.6666669833163335</c:v>
                </c:pt>
                <c:pt idx="13212">
                  <c:v>0</c:v>
                </c:pt>
                <c:pt idx="13213">
                  <c:v>0</c:v>
                </c:pt>
                <c:pt idx="13214">
                  <c:v>6.6666669833163335</c:v>
                </c:pt>
                <c:pt idx="13215">
                  <c:v>0</c:v>
                </c:pt>
                <c:pt idx="13216">
                  <c:v>0</c:v>
                </c:pt>
                <c:pt idx="13217">
                  <c:v>6.6666669833163335</c:v>
                </c:pt>
                <c:pt idx="13218">
                  <c:v>0</c:v>
                </c:pt>
                <c:pt idx="13219">
                  <c:v>0</c:v>
                </c:pt>
                <c:pt idx="13220">
                  <c:v>6.6666669833163335</c:v>
                </c:pt>
                <c:pt idx="13221">
                  <c:v>0</c:v>
                </c:pt>
                <c:pt idx="13222">
                  <c:v>6.6666669833163335</c:v>
                </c:pt>
                <c:pt idx="13223">
                  <c:v>0</c:v>
                </c:pt>
                <c:pt idx="13224">
                  <c:v>0</c:v>
                </c:pt>
                <c:pt idx="13225">
                  <c:v>6.6666669833163335</c:v>
                </c:pt>
                <c:pt idx="13226">
                  <c:v>0</c:v>
                </c:pt>
                <c:pt idx="13227">
                  <c:v>0</c:v>
                </c:pt>
                <c:pt idx="13228">
                  <c:v>6.6666669833163335</c:v>
                </c:pt>
                <c:pt idx="13229">
                  <c:v>0</c:v>
                </c:pt>
                <c:pt idx="13230">
                  <c:v>0</c:v>
                </c:pt>
                <c:pt idx="13231">
                  <c:v>6.6666669833163335</c:v>
                </c:pt>
                <c:pt idx="13232">
                  <c:v>0</c:v>
                </c:pt>
                <c:pt idx="13233">
                  <c:v>0</c:v>
                </c:pt>
                <c:pt idx="13234">
                  <c:v>6.6666669833163335</c:v>
                </c:pt>
                <c:pt idx="13235">
                  <c:v>0</c:v>
                </c:pt>
                <c:pt idx="13236">
                  <c:v>0</c:v>
                </c:pt>
                <c:pt idx="13237">
                  <c:v>6.6666669833163335</c:v>
                </c:pt>
                <c:pt idx="13238">
                  <c:v>0</c:v>
                </c:pt>
                <c:pt idx="13239">
                  <c:v>0</c:v>
                </c:pt>
                <c:pt idx="13240">
                  <c:v>6.6666669833163335</c:v>
                </c:pt>
                <c:pt idx="13241">
                  <c:v>0</c:v>
                </c:pt>
                <c:pt idx="13242">
                  <c:v>0</c:v>
                </c:pt>
                <c:pt idx="13243">
                  <c:v>6.6666669833163335</c:v>
                </c:pt>
                <c:pt idx="13244">
                  <c:v>0</c:v>
                </c:pt>
                <c:pt idx="13245">
                  <c:v>0</c:v>
                </c:pt>
                <c:pt idx="13246">
                  <c:v>6.6666669833163335</c:v>
                </c:pt>
                <c:pt idx="13247">
                  <c:v>0</c:v>
                </c:pt>
                <c:pt idx="13248">
                  <c:v>0</c:v>
                </c:pt>
                <c:pt idx="13249">
                  <c:v>0</c:v>
                </c:pt>
                <c:pt idx="13250">
                  <c:v>6.6666669833163335</c:v>
                </c:pt>
                <c:pt idx="13251">
                  <c:v>0</c:v>
                </c:pt>
                <c:pt idx="13252">
                  <c:v>0</c:v>
                </c:pt>
                <c:pt idx="13253">
                  <c:v>6.6666669833163335</c:v>
                </c:pt>
                <c:pt idx="13254">
                  <c:v>0</c:v>
                </c:pt>
                <c:pt idx="13255">
                  <c:v>0</c:v>
                </c:pt>
                <c:pt idx="13256">
                  <c:v>6.6666669833163335</c:v>
                </c:pt>
                <c:pt idx="13257">
                  <c:v>0</c:v>
                </c:pt>
                <c:pt idx="13258">
                  <c:v>0</c:v>
                </c:pt>
                <c:pt idx="13259">
                  <c:v>6.6666669833163335</c:v>
                </c:pt>
                <c:pt idx="13260">
                  <c:v>0</c:v>
                </c:pt>
                <c:pt idx="13261">
                  <c:v>0</c:v>
                </c:pt>
                <c:pt idx="13262">
                  <c:v>0</c:v>
                </c:pt>
                <c:pt idx="13263">
                  <c:v>6.6666669833163335</c:v>
                </c:pt>
                <c:pt idx="13264">
                  <c:v>0</c:v>
                </c:pt>
                <c:pt idx="13265">
                  <c:v>0</c:v>
                </c:pt>
                <c:pt idx="13266">
                  <c:v>6.6666669833163335</c:v>
                </c:pt>
                <c:pt idx="13267">
                  <c:v>0</c:v>
                </c:pt>
                <c:pt idx="13268">
                  <c:v>0</c:v>
                </c:pt>
                <c:pt idx="13269">
                  <c:v>6.6666669833163335</c:v>
                </c:pt>
                <c:pt idx="13270">
                  <c:v>0</c:v>
                </c:pt>
                <c:pt idx="13271">
                  <c:v>0</c:v>
                </c:pt>
                <c:pt idx="13272">
                  <c:v>0</c:v>
                </c:pt>
                <c:pt idx="13273">
                  <c:v>6.6666669833163335</c:v>
                </c:pt>
                <c:pt idx="13274">
                  <c:v>0</c:v>
                </c:pt>
                <c:pt idx="13275">
                  <c:v>0</c:v>
                </c:pt>
                <c:pt idx="13276">
                  <c:v>6.6666669833163335</c:v>
                </c:pt>
                <c:pt idx="13277">
                  <c:v>0</c:v>
                </c:pt>
                <c:pt idx="13278">
                  <c:v>0</c:v>
                </c:pt>
                <c:pt idx="13279">
                  <c:v>0</c:v>
                </c:pt>
                <c:pt idx="13280">
                  <c:v>6.6666669833163335</c:v>
                </c:pt>
                <c:pt idx="13281">
                  <c:v>0</c:v>
                </c:pt>
                <c:pt idx="13282">
                  <c:v>0</c:v>
                </c:pt>
                <c:pt idx="13283">
                  <c:v>0</c:v>
                </c:pt>
                <c:pt idx="13284">
                  <c:v>6.6666669833163335</c:v>
                </c:pt>
                <c:pt idx="13285">
                  <c:v>0</c:v>
                </c:pt>
                <c:pt idx="13286">
                  <c:v>0</c:v>
                </c:pt>
                <c:pt idx="13287">
                  <c:v>0</c:v>
                </c:pt>
                <c:pt idx="13288">
                  <c:v>6.6666669833163335</c:v>
                </c:pt>
                <c:pt idx="13289">
                  <c:v>0</c:v>
                </c:pt>
                <c:pt idx="13290">
                  <c:v>0</c:v>
                </c:pt>
                <c:pt idx="13291">
                  <c:v>0</c:v>
                </c:pt>
                <c:pt idx="13292">
                  <c:v>6.6666669833163335</c:v>
                </c:pt>
                <c:pt idx="13293">
                  <c:v>0</c:v>
                </c:pt>
                <c:pt idx="13294">
                  <c:v>0</c:v>
                </c:pt>
                <c:pt idx="13295">
                  <c:v>0</c:v>
                </c:pt>
                <c:pt idx="13296">
                  <c:v>6.6666669833163335</c:v>
                </c:pt>
                <c:pt idx="13297">
                  <c:v>0</c:v>
                </c:pt>
                <c:pt idx="13298">
                  <c:v>0</c:v>
                </c:pt>
                <c:pt idx="13299">
                  <c:v>0</c:v>
                </c:pt>
                <c:pt idx="13300">
                  <c:v>6.6666669833163335</c:v>
                </c:pt>
                <c:pt idx="13301">
                  <c:v>0</c:v>
                </c:pt>
                <c:pt idx="13302">
                  <c:v>0</c:v>
                </c:pt>
                <c:pt idx="13303">
                  <c:v>0</c:v>
                </c:pt>
                <c:pt idx="13304">
                  <c:v>6.6666669833163335</c:v>
                </c:pt>
                <c:pt idx="13305">
                  <c:v>0</c:v>
                </c:pt>
                <c:pt idx="13306">
                  <c:v>0</c:v>
                </c:pt>
                <c:pt idx="13307">
                  <c:v>0</c:v>
                </c:pt>
                <c:pt idx="13308">
                  <c:v>6.6666669833163335</c:v>
                </c:pt>
                <c:pt idx="13309">
                  <c:v>0</c:v>
                </c:pt>
                <c:pt idx="13310">
                  <c:v>0</c:v>
                </c:pt>
                <c:pt idx="13311">
                  <c:v>0</c:v>
                </c:pt>
                <c:pt idx="13312">
                  <c:v>6.6666669833163335</c:v>
                </c:pt>
                <c:pt idx="13313">
                  <c:v>0</c:v>
                </c:pt>
                <c:pt idx="13314">
                  <c:v>0</c:v>
                </c:pt>
                <c:pt idx="13315">
                  <c:v>0</c:v>
                </c:pt>
                <c:pt idx="13316">
                  <c:v>6.6666669833163335</c:v>
                </c:pt>
                <c:pt idx="13317">
                  <c:v>0</c:v>
                </c:pt>
                <c:pt idx="13318">
                  <c:v>0</c:v>
                </c:pt>
                <c:pt idx="13319">
                  <c:v>0</c:v>
                </c:pt>
                <c:pt idx="13320">
                  <c:v>6.6666669833163335</c:v>
                </c:pt>
                <c:pt idx="13321">
                  <c:v>0</c:v>
                </c:pt>
                <c:pt idx="13322">
                  <c:v>0</c:v>
                </c:pt>
                <c:pt idx="13323">
                  <c:v>0</c:v>
                </c:pt>
                <c:pt idx="13324">
                  <c:v>0</c:v>
                </c:pt>
                <c:pt idx="13325">
                  <c:v>6.6666669833163335</c:v>
                </c:pt>
                <c:pt idx="13326">
                  <c:v>0</c:v>
                </c:pt>
                <c:pt idx="13327">
                  <c:v>0</c:v>
                </c:pt>
                <c:pt idx="13328">
                  <c:v>0</c:v>
                </c:pt>
                <c:pt idx="13329">
                  <c:v>6.6666669833163335</c:v>
                </c:pt>
                <c:pt idx="13330">
                  <c:v>0</c:v>
                </c:pt>
                <c:pt idx="13331">
                  <c:v>0</c:v>
                </c:pt>
                <c:pt idx="13332">
                  <c:v>0</c:v>
                </c:pt>
                <c:pt idx="13333">
                  <c:v>0</c:v>
                </c:pt>
                <c:pt idx="13334">
                  <c:v>6.6666669833163335</c:v>
                </c:pt>
                <c:pt idx="13335">
                  <c:v>0</c:v>
                </c:pt>
                <c:pt idx="13336">
                  <c:v>0</c:v>
                </c:pt>
                <c:pt idx="13337">
                  <c:v>0</c:v>
                </c:pt>
                <c:pt idx="13338">
                  <c:v>0</c:v>
                </c:pt>
                <c:pt idx="13339">
                  <c:v>6.6666669833163335</c:v>
                </c:pt>
                <c:pt idx="13340">
                  <c:v>0</c:v>
                </c:pt>
                <c:pt idx="13341">
                  <c:v>0</c:v>
                </c:pt>
                <c:pt idx="13342">
                  <c:v>0</c:v>
                </c:pt>
                <c:pt idx="13343">
                  <c:v>6.6666669833163335</c:v>
                </c:pt>
                <c:pt idx="13344">
                  <c:v>0</c:v>
                </c:pt>
                <c:pt idx="13345">
                  <c:v>0</c:v>
                </c:pt>
                <c:pt idx="13346">
                  <c:v>0</c:v>
                </c:pt>
                <c:pt idx="13347">
                  <c:v>0</c:v>
                </c:pt>
                <c:pt idx="13348">
                  <c:v>6.6666669833163335</c:v>
                </c:pt>
                <c:pt idx="13349">
                  <c:v>0</c:v>
                </c:pt>
                <c:pt idx="13350">
                  <c:v>0</c:v>
                </c:pt>
                <c:pt idx="13351">
                  <c:v>0</c:v>
                </c:pt>
                <c:pt idx="13352">
                  <c:v>6.6666669833163335</c:v>
                </c:pt>
                <c:pt idx="13353">
                  <c:v>0</c:v>
                </c:pt>
                <c:pt idx="13354">
                  <c:v>0</c:v>
                </c:pt>
                <c:pt idx="13355">
                  <c:v>0</c:v>
                </c:pt>
                <c:pt idx="13356">
                  <c:v>0</c:v>
                </c:pt>
                <c:pt idx="13357">
                  <c:v>0</c:v>
                </c:pt>
                <c:pt idx="13358">
                  <c:v>6.6666669833163335</c:v>
                </c:pt>
                <c:pt idx="13359">
                  <c:v>0</c:v>
                </c:pt>
                <c:pt idx="13360">
                  <c:v>0</c:v>
                </c:pt>
                <c:pt idx="13361">
                  <c:v>0</c:v>
                </c:pt>
                <c:pt idx="13362">
                  <c:v>0</c:v>
                </c:pt>
                <c:pt idx="13363">
                  <c:v>6.6666669833163335</c:v>
                </c:pt>
                <c:pt idx="13364">
                  <c:v>0</c:v>
                </c:pt>
                <c:pt idx="13365">
                  <c:v>0</c:v>
                </c:pt>
                <c:pt idx="13366">
                  <c:v>0</c:v>
                </c:pt>
                <c:pt idx="13367">
                  <c:v>0</c:v>
                </c:pt>
                <c:pt idx="13368">
                  <c:v>0</c:v>
                </c:pt>
                <c:pt idx="13369">
                  <c:v>6.6666669833163335</c:v>
                </c:pt>
                <c:pt idx="13370">
                  <c:v>0</c:v>
                </c:pt>
                <c:pt idx="13371">
                  <c:v>0</c:v>
                </c:pt>
                <c:pt idx="13372">
                  <c:v>0</c:v>
                </c:pt>
                <c:pt idx="13373">
                  <c:v>0</c:v>
                </c:pt>
                <c:pt idx="13374">
                  <c:v>0</c:v>
                </c:pt>
                <c:pt idx="13375">
                  <c:v>6.6666669833163335</c:v>
                </c:pt>
                <c:pt idx="13376">
                  <c:v>0</c:v>
                </c:pt>
                <c:pt idx="13377">
                  <c:v>0</c:v>
                </c:pt>
                <c:pt idx="13378">
                  <c:v>0</c:v>
                </c:pt>
                <c:pt idx="13379">
                  <c:v>0</c:v>
                </c:pt>
                <c:pt idx="13380">
                  <c:v>0</c:v>
                </c:pt>
                <c:pt idx="13381">
                  <c:v>6.6666669833163335</c:v>
                </c:pt>
                <c:pt idx="13382">
                  <c:v>0</c:v>
                </c:pt>
                <c:pt idx="13383">
                  <c:v>0</c:v>
                </c:pt>
                <c:pt idx="13384">
                  <c:v>0</c:v>
                </c:pt>
                <c:pt idx="13385">
                  <c:v>0</c:v>
                </c:pt>
                <c:pt idx="13386">
                  <c:v>0</c:v>
                </c:pt>
                <c:pt idx="13387">
                  <c:v>6.6666669833163335</c:v>
                </c:pt>
                <c:pt idx="13388">
                  <c:v>0</c:v>
                </c:pt>
                <c:pt idx="13389">
                  <c:v>0</c:v>
                </c:pt>
                <c:pt idx="13390">
                  <c:v>0</c:v>
                </c:pt>
                <c:pt idx="13391">
                  <c:v>0</c:v>
                </c:pt>
                <c:pt idx="13392">
                  <c:v>0</c:v>
                </c:pt>
                <c:pt idx="13393">
                  <c:v>0</c:v>
                </c:pt>
                <c:pt idx="13394">
                  <c:v>6.6666669833163335</c:v>
                </c:pt>
                <c:pt idx="13395">
                  <c:v>0</c:v>
                </c:pt>
                <c:pt idx="13396">
                  <c:v>0</c:v>
                </c:pt>
                <c:pt idx="13397">
                  <c:v>0</c:v>
                </c:pt>
                <c:pt idx="13398">
                  <c:v>0</c:v>
                </c:pt>
                <c:pt idx="13399">
                  <c:v>0</c:v>
                </c:pt>
                <c:pt idx="13400">
                  <c:v>6.6666669833163335</c:v>
                </c:pt>
                <c:pt idx="13401">
                  <c:v>0</c:v>
                </c:pt>
                <c:pt idx="13402">
                  <c:v>0</c:v>
                </c:pt>
                <c:pt idx="13403">
                  <c:v>0</c:v>
                </c:pt>
                <c:pt idx="13404">
                  <c:v>0</c:v>
                </c:pt>
                <c:pt idx="13405">
                  <c:v>0</c:v>
                </c:pt>
                <c:pt idx="13406">
                  <c:v>6.6666669833163335</c:v>
                </c:pt>
                <c:pt idx="13407">
                  <c:v>0</c:v>
                </c:pt>
                <c:pt idx="13408">
                  <c:v>0</c:v>
                </c:pt>
                <c:pt idx="13409">
                  <c:v>0</c:v>
                </c:pt>
                <c:pt idx="13410">
                  <c:v>0</c:v>
                </c:pt>
                <c:pt idx="13411">
                  <c:v>0</c:v>
                </c:pt>
                <c:pt idx="13412">
                  <c:v>0</c:v>
                </c:pt>
                <c:pt idx="13413">
                  <c:v>6.6666669833163335</c:v>
                </c:pt>
                <c:pt idx="13414">
                  <c:v>0</c:v>
                </c:pt>
                <c:pt idx="13415">
                  <c:v>0</c:v>
                </c:pt>
                <c:pt idx="13416">
                  <c:v>0</c:v>
                </c:pt>
                <c:pt idx="13417">
                  <c:v>0</c:v>
                </c:pt>
                <c:pt idx="13418">
                  <c:v>0</c:v>
                </c:pt>
                <c:pt idx="13419">
                  <c:v>6.6666669833163335</c:v>
                </c:pt>
                <c:pt idx="13420">
                  <c:v>0</c:v>
                </c:pt>
                <c:pt idx="13421">
                  <c:v>0</c:v>
                </c:pt>
                <c:pt idx="13422">
                  <c:v>0</c:v>
                </c:pt>
                <c:pt idx="13423">
                  <c:v>0</c:v>
                </c:pt>
                <c:pt idx="13424">
                  <c:v>0</c:v>
                </c:pt>
                <c:pt idx="13425">
                  <c:v>6.6666669833163335</c:v>
                </c:pt>
                <c:pt idx="13426">
                  <c:v>0</c:v>
                </c:pt>
                <c:pt idx="13427">
                  <c:v>0</c:v>
                </c:pt>
                <c:pt idx="13428">
                  <c:v>0</c:v>
                </c:pt>
                <c:pt idx="13429">
                  <c:v>0</c:v>
                </c:pt>
                <c:pt idx="13430">
                  <c:v>0</c:v>
                </c:pt>
                <c:pt idx="13431">
                  <c:v>0</c:v>
                </c:pt>
                <c:pt idx="13432">
                  <c:v>6.6666669833163335</c:v>
                </c:pt>
                <c:pt idx="13433">
                  <c:v>0</c:v>
                </c:pt>
                <c:pt idx="13434">
                  <c:v>0</c:v>
                </c:pt>
                <c:pt idx="13435">
                  <c:v>0</c:v>
                </c:pt>
                <c:pt idx="13436">
                  <c:v>0</c:v>
                </c:pt>
                <c:pt idx="13437">
                  <c:v>0</c:v>
                </c:pt>
                <c:pt idx="13438">
                  <c:v>6.6666669833163335</c:v>
                </c:pt>
                <c:pt idx="13439">
                  <c:v>0</c:v>
                </c:pt>
                <c:pt idx="13440">
                  <c:v>0</c:v>
                </c:pt>
                <c:pt idx="13441">
                  <c:v>0</c:v>
                </c:pt>
                <c:pt idx="13442">
                  <c:v>0</c:v>
                </c:pt>
                <c:pt idx="13443">
                  <c:v>0</c:v>
                </c:pt>
                <c:pt idx="13444">
                  <c:v>0</c:v>
                </c:pt>
                <c:pt idx="13445">
                  <c:v>6.6666669833163335</c:v>
                </c:pt>
                <c:pt idx="13446">
                  <c:v>0</c:v>
                </c:pt>
                <c:pt idx="13447">
                  <c:v>0</c:v>
                </c:pt>
                <c:pt idx="13448">
                  <c:v>0</c:v>
                </c:pt>
                <c:pt idx="13449">
                  <c:v>0</c:v>
                </c:pt>
                <c:pt idx="13450">
                  <c:v>0</c:v>
                </c:pt>
                <c:pt idx="13451">
                  <c:v>6.6666669833163335</c:v>
                </c:pt>
                <c:pt idx="13452">
                  <c:v>0</c:v>
                </c:pt>
                <c:pt idx="13453">
                  <c:v>0</c:v>
                </c:pt>
                <c:pt idx="13454">
                  <c:v>0</c:v>
                </c:pt>
                <c:pt idx="13455">
                  <c:v>0</c:v>
                </c:pt>
                <c:pt idx="13456">
                  <c:v>0</c:v>
                </c:pt>
                <c:pt idx="13457">
                  <c:v>0</c:v>
                </c:pt>
                <c:pt idx="13458">
                  <c:v>6.6666669833163335</c:v>
                </c:pt>
                <c:pt idx="13459">
                  <c:v>0</c:v>
                </c:pt>
                <c:pt idx="13460">
                  <c:v>0</c:v>
                </c:pt>
                <c:pt idx="13461">
                  <c:v>0</c:v>
                </c:pt>
                <c:pt idx="13462">
                  <c:v>0</c:v>
                </c:pt>
                <c:pt idx="13463">
                  <c:v>0</c:v>
                </c:pt>
                <c:pt idx="13464">
                  <c:v>0</c:v>
                </c:pt>
                <c:pt idx="13465">
                  <c:v>6.6666669833163335</c:v>
                </c:pt>
                <c:pt idx="13466">
                  <c:v>0</c:v>
                </c:pt>
                <c:pt idx="13467">
                  <c:v>0</c:v>
                </c:pt>
                <c:pt idx="13468">
                  <c:v>0</c:v>
                </c:pt>
                <c:pt idx="13469">
                  <c:v>0</c:v>
                </c:pt>
                <c:pt idx="13470">
                  <c:v>0</c:v>
                </c:pt>
                <c:pt idx="13471">
                  <c:v>0</c:v>
                </c:pt>
                <c:pt idx="13472">
                  <c:v>6.6666669833163335</c:v>
                </c:pt>
                <c:pt idx="13473">
                  <c:v>0</c:v>
                </c:pt>
                <c:pt idx="13474">
                  <c:v>0</c:v>
                </c:pt>
                <c:pt idx="13475">
                  <c:v>0</c:v>
                </c:pt>
                <c:pt idx="13476">
                  <c:v>0</c:v>
                </c:pt>
                <c:pt idx="13477">
                  <c:v>0</c:v>
                </c:pt>
                <c:pt idx="13478">
                  <c:v>0</c:v>
                </c:pt>
                <c:pt idx="13479">
                  <c:v>6.6666669833163335</c:v>
                </c:pt>
                <c:pt idx="13480">
                  <c:v>0</c:v>
                </c:pt>
                <c:pt idx="13481">
                  <c:v>0</c:v>
                </c:pt>
                <c:pt idx="13482">
                  <c:v>0</c:v>
                </c:pt>
                <c:pt idx="13483">
                  <c:v>0</c:v>
                </c:pt>
                <c:pt idx="13484">
                  <c:v>0</c:v>
                </c:pt>
                <c:pt idx="13485">
                  <c:v>0</c:v>
                </c:pt>
                <c:pt idx="13486">
                  <c:v>6.6666669833163335</c:v>
                </c:pt>
                <c:pt idx="13487">
                  <c:v>0</c:v>
                </c:pt>
                <c:pt idx="13488">
                  <c:v>0</c:v>
                </c:pt>
                <c:pt idx="13489">
                  <c:v>0</c:v>
                </c:pt>
                <c:pt idx="13490">
                  <c:v>0</c:v>
                </c:pt>
                <c:pt idx="13491">
                  <c:v>0</c:v>
                </c:pt>
                <c:pt idx="13492">
                  <c:v>0</c:v>
                </c:pt>
                <c:pt idx="13493">
                  <c:v>6.6666669833163335</c:v>
                </c:pt>
                <c:pt idx="13494">
                  <c:v>0</c:v>
                </c:pt>
                <c:pt idx="13495">
                  <c:v>0</c:v>
                </c:pt>
                <c:pt idx="13496">
                  <c:v>0</c:v>
                </c:pt>
                <c:pt idx="13497">
                  <c:v>0</c:v>
                </c:pt>
                <c:pt idx="13498">
                  <c:v>0</c:v>
                </c:pt>
                <c:pt idx="13499">
                  <c:v>0</c:v>
                </c:pt>
                <c:pt idx="13500">
                  <c:v>6.6666669833163335</c:v>
                </c:pt>
                <c:pt idx="13501">
                  <c:v>0</c:v>
                </c:pt>
                <c:pt idx="13502">
                  <c:v>0</c:v>
                </c:pt>
                <c:pt idx="13503">
                  <c:v>0</c:v>
                </c:pt>
                <c:pt idx="13504">
                  <c:v>0</c:v>
                </c:pt>
                <c:pt idx="13505">
                  <c:v>0</c:v>
                </c:pt>
                <c:pt idx="13506">
                  <c:v>6.6666669833163335</c:v>
                </c:pt>
                <c:pt idx="13507">
                  <c:v>0</c:v>
                </c:pt>
                <c:pt idx="13508">
                  <c:v>0</c:v>
                </c:pt>
                <c:pt idx="13509">
                  <c:v>0</c:v>
                </c:pt>
                <c:pt idx="13510">
                  <c:v>0</c:v>
                </c:pt>
                <c:pt idx="13511">
                  <c:v>0</c:v>
                </c:pt>
                <c:pt idx="13512">
                  <c:v>0</c:v>
                </c:pt>
                <c:pt idx="13513">
                  <c:v>6.6666669833163335</c:v>
                </c:pt>
                <c:pt idx="13514">
                  <c:v>0</c:v>
                </c:pt>
                <c:pt idx="13515">
                  <c:v>0</c:v>
                </c:pt>
                <c:pt idx="13516">
                  <c:v>0</c:v>
                </c:pt>
                <c:pt idx="13517">
                  <c:v>0</c:v>
                </c:pt>
                <c:pt idx="13518">
                  <c:v>0</c:v>
                </c:pt>
                <c:pt idx="13519">
                  <c:v>0</c:v>
                </c:pt>
                <c:pt idx="13520">
                  <c:v>6.6666669833163335</c:v>
                </c:pt>
                <c:pt idx="13521">
                  <c:v>0</c:v>
                </c:pt>
                <c:pt idx="13522">
                  <c:v>0</c:v>
                </c:pt>
                <c:pt idx="13523">
                  <c:v>0</c:v>
                </c:pt>
                <c:pt idx="13524">
                  <c:v>0</c:v>
                </c:pt>
                <c:pt idx="13525">
                  <c:v>0</c:v>
                </c:pt>
                <c:pt idx="13526">
                  <c:v>0</c:v>
                </c:pt>
                <c:pt idx="13527">
                  <c:v>6.6666669833163335</c:v>
                </c:pt>
                <c:pt idx="13528">
                  <c:v>0</c:v>
                </c:pt>
                <c:pt idx="13529">
                  <c:v>0</c:v>
                </c:pt>
                <c:pt idx="13530">
                  <c:v>0</c:v>
                </c:pt>
                <c:pt idx="13531">
                  <c:v>0</c:v>
                </c:pt>
                <c:pt idx="13532">
                  <c:v>0</c:v>
                </c:pt>
                <c:pt idx="13533">
                  <c:v>6.6666669833163335</c:v>
                </c:pt>
                <c:pt idx="13534">
                  <c:v>0</c:v>
                </c:pt>
                <c:pt idx="13535">
                  <c:v>0</c:v>
                </c:pt>
                <c:pt idx="13536">
                  <c:v>0</c:v>
                </c:pt>
                <c:pt idx="13537">
                  <c:v>0</c:v>
                </c:pt>
                <c:pt idx="13538">
                  <c:v>0</c:v>
                </c:pt>
                <c:pt idx="13539">
                  <c:v>6.6666669833163335</c:v>
                </c:pt>
                <c:pt idx="13540">
                  <c:v>0</c:v>
                </c:pt>
                <c:pt idx="13541">
                  <c:v>0</c:v>
                </c:pt>
                <c:pt idx="13542">
                  <c:v>0</c:v>
                </c:pt>
                <c:pt idx="13543">
                  <c:v>0</c:v>
                </c:pt>
                <c:pt idx="13544">
                  <c:v>0</c:v>
                </c:pt>
                <c:pt idx="13545">
                  <c:v>6.6666669833163335</c:v>
                </c:pt>
                <c:pt idx="13546">
                  <c:v>0</c:v>
                </c:pt>
                <c:pt idx="13547">
                  <c:v>0</c:v>
                </c:pt>
                <c:pt idx="13548">
                  <c:v>0</c:v>
                </c:pt>
                <c:pt idx="13549">
                  <c:v>0</c:v>
                </c:pt>
                <c:pt idx="13550">
                  <c:v>0</c:v>
                </c:pt>
                <c:pt idx="13551">
                  <c:v>6.6666669833163335</c:v>
                </c:pt>
                <c:pt idx="13552">
                  <c:v>0</c:v>
                </c:pt>
                <c:pt idx="13553">
                  <c:v>0</c:v>
                </c:pt>
                <c:pt idx="13554">
                  <c:v>0</c:v>
                </c:pt>
                <c:pt idx="13555">
                  <c:v>0</c:v>
                </c:pt>
                <c:pt idx="13556">
                  <c:v>0</c:v>
                </c:pt>
                <c:pt idx="13557">
                  <c:v>0</c:v>
                </c:pt>
                <c:pt idx="13558">
                  <c:v>6.6666669833163335</c:v>
                </c:pt>
                <c:pt idx="13559">
                  <c:v>0</c:v>
                </c:pt>
                <c:pt idx="13560">
                  <c:v>0</c:v>
                </c:pt>
                <c:pt idx="13561">
                  <c:v>0</c:v>
                </c:pt>
                <c:pt idx="13562">
                  <c:v>0</c:v>
                </c:pt>
                <c:pt idx="13563">
                  <c:v>0</c:v>
                </c:pt>
                <c:pt idx="13564">
                  <c:v>0</c:v>
                </c:pt>
                <c:pt idx="13565">
                  <c:v>6.6666669833163335</c:v>
                </c:pt>
                <c:pt idx="13566">
                  <c:v>0</c:v>
                </c:pt>
                <c:pt idx="13567">
                  <c:v>0</c:v>
                </c:pt>
                <c:pt idx="13568">
                  <c:v>0</c:v>
                </c:pt>
                <c:pt idx="13569">
                  <c:v>0</c:v>
                </c:pt>
                <c:pt idx="13570">
                  <c:v>0</c:v>
                </c:pt>
                <c:pt idx="13571">
                  <c:v>0</c:v>
                </c:pt>
                <c:pt idx="13572">
                  <c:v>6.6666669833163335</c:v>
                </c:pt>
                <c:pt idx="13573">
                  <c:v>0</c:v>
                </c:pt>
                <c:pt idx="13574">
                  <c:v>0</c:v>
                </c:pt>
                <c:pt idx="13575">
                  <c:v>0</c:v>
                </c:pt>
                <c:pt idx="13576">
                  <c:v>0</c:v>
                </c:pt>
                <c:pt idx="13577">
                  <c:v>0</c:v>
                </c:pt>
                <c:pt idx="13578">
                  <c:v>0</c:v>
                </c:pt>
                <c:pt idx="13579">
                  <c:v>6.6666669833163335</c:v>
                </c:pt>
                <c:pt idx="13580">
                  <c:v>0</c:v>
                </c:pt>
                <c:pt idx="13581">
                  <c:v>0</c:v>
                </c:pt>
                <c:pt idx="13582">
                  <c:v>0</c:v>
                </c:pt>
                <c:pt idx="13583">
                  <c:v>0</c:v>
                </c:pt>
                <c:pt idx="13584">
                  <c:v>0</c:v>
                </c:pt>
                <c:pt idx="13585">
                  <c:v>0</c:v>
                </c:pt>
                <c:pt idx="13586">
                  <c:v>6.6666669833163335</c:v>
                </c:pt>
                <c:pt idx="13587">
                  <c:v>0</c:v>
                </c:pt>
                <c:pt idx="13588">
                  <c:v>0</c:v>
                </c:pt>
                <c:pt idx="13589">
                  <c:v>0</c:v>
                </c:pt>
                <c:pt idx="13590">
                  <c:v>0</c:v>
                </c:pt>
                <c:pt idx="13591">
                  <c:v>0</c:v>
                </c:pt>
                <c:pt idx="13592">
                  <c:v>6.6666669833163335</c:v>
                </c:pt>
                <c:pt idx="13593">
                  <c:v>0</c:v>
                </c:pt>
                <c:pt idx="13594">
                  <c:v>0</c:v>
                </c:pt>
                <c:pt idx="13595">
                  <c:v>0</c:v>
                </c:pt>
                <c:pt idx="13596">
                  <c:v>0</c:v>
                </c:pt>
                <c:pt idx="13597">
                  <c:v>0</c:v>
                </c:pt>
                <c:pt idx="13598">
                  <c:v>6.6666669833163335</c:v>
                </c:pt>
                <c:pt idx="13599">
                  <c:v>0</c:v>
                </c:pt>
                <c:pt idx="13600">
                  <c:v>0</c:v>
                </c:pt>
                <c:pt idx="13601">
                  <c:v>0</c:v>
                </c:pt>
                <c:pt idx="13602">
                  <c:v>0</c:v>
                </c:pt>
                <c:pt idx="13603">
                  <c:v>6.6666669833163335</c:v>
                </c:pt>
                <c:pt idx="13604">
                  <c:v>0</c:v>
                </c:pt>
                <c:pt idx="13605">
                  <c:v>0</c:v>
                </c:pt>
                <c:pt idx="13606">
                  <c:v>0</c:v>
                </c:pt>
                <c:pt idx="13607">
                  <c:v>0</c:v>
                </c:pt>
                <c:pt idx="13608">
                  <c:v>0</c:v>
                </c:pt>
                <c:pt idx="13609">
                  <c:v>6.6666669833163335</c:v>
                </c:pt>
                <c:pt idx="13610">
                  <c:v>0</c:v>
                </c:pt>
                <c:pt idx="13611">
                  <c:v>0</c:v>
                </c:pt>
                <c:pt idx="13612">
                  <c:v>0</c:v>
                </c:pt>
                <c:pt idx="13613">
                  <c:v>0</c:v>
                </c:pt>
                <c:pt idx="13614">
                  <c:v>0</c:v>
                </c:pt>
                <c:pt idx="13615">
                  <c:v>6.6666669833163335</c:v>
                </c:pt>
                <c:pt idx="13616">
                  <c:v>0</c:v>
                </c:pt>
                <c:pt idx="13617">
                  <c:v>0</c:v>
                </c:pt>
                <c:pt idx="13618">
                  <c:v>0</c:v>
                </c:pt>
                <c:pt idx="13619">
                  <c:v>0</c:v>
                </c:pt>
                <c:pt idx="13620">
                  <c:v>0</c:v>
                </c:pt>
                <c:pt idx="13621">
                  <c:v>6.6666669833163335</c:v>
                </c:pt>
                <c:pt idx="13622">
                  <c:v>0</c:v>
                </c:pt>
                <c:pt idx="13623">
                  <c:v>0</c:v>
                </c:pt>
                <c:pt idx="13624">
                  <c:v>0</c:v>
                </c:pt>
                <c:pt idx="13625">
                  <c:v>0</c:v>
                </c:pt>
                <c:pt idx="13626">
                  <c:v>6.6666669833163335</c:v>
                </c:pt>
                <c:pt idx="13627">
                  <c:v>0</c:v>
                </c:pt>
                <c:pt idx="13628">
                  <c:v>0</c:v>
                </c:pt>
                <c:pt idx="13629">
                  <c:v>0</c:v>
                </c:pt>
                <c:pt idx="13630">
                  <c:v>0</c:v>
                </c:pt>
                <c:pt idx="13631">
                  <c:v>6.6666669833163335</c:v>
                </c:pt>
                <c:pt idx="13632">
                  <c:v>0</c:v>
                </c:pt>
                <c:pt idx="13633">
                  <c:v>0</c:v>
                </c:pt>
                <c:pt idx="13634">
                  <c:v>0</c:v>
                </c:pt>
                <c:pt idx="13635">
                  <c:v>0</c:v>
                </c:pt>
                <c:pt idx="13636">
                  <c:v>6.6666669833163335</c:v>
                </c:pt>
                <c:pt idx="13637">
                  <c:v>0</c:v>
                </c:pt>
                <c:pt idx="13638">
                  <c:v>0</c:v>
                </c:pt>
                <c:pt idx="13639">
                  <c:v>0</c:v>
                </c:pt>
                <c:pt idx="13640">
                  <c:v>0</c:v>
                </c:pt>
                <c:pt idx="13641">
                  <c:v>0</c:v>
                </c:pt>
                <c:pt idx="13642">
                  <c:v>6.6666669833163335</c:v>
                </c:pt>
                <c:pt idx="13643">
                  <c:v>0</c:v>
                </c:pt>
                <c:pt idx="13644">
                  <c:v>0</c:v>
                </c:pt>
                <c:pt idx="13645">
                  <c:v>0</c:v>
                </c:pt>
                <c:pt idx="13646">
                  <c:v>0</c:v>
                </c:pt>
                <c:pt idx="13647">
                  <c:v>0</c:v>
                </c:pt>
                <c:pt idx="13648">
                  <c:v>6.6666669833163335</c:v>
                </c:pt>
                <c:pt idx="13649">
                  <c:v>0</c:v>
                </c:pt>
                <c:pt idx="13650">
                  <c:v>0</c:v>
                </c:pt>
                <c:pt idx="13651">
                  <c:v>0</c:v>
                </c:pt>
                <c:pt idx="13652">
                  <c:v>0</c:v>
                </c:pt>
                <c:pt idx="13653">
                  <c:v>0</c:v>
                </c:pt>
                <c:pt idx="13654">
                  <c:v>6.6666669833163335</c:v>
                </c:pt>
                <c:pt idx="13655">
                  <c:v>0</c:v>
                </c:pt>
                <c:pt idx="13656">
                  <c:v>0</c:v>
                </c:pt>
                <c:pt idx="13657">
                  <c:v>0</c:v>
                </c:pt>
                <c:pt idx="13658">
                  <c:v>0</c:v>
                </c:pt>
                <c:pt idx="13659">
                  <c:v>0</c:v>
                </c:pt>
                <c:pt idx="13660">
                  <c:v>6.6666669833163335</c:v>
                </c:pt>
                <c:pt idx="13661">
                  <c:v>0</c:v>
                </c:pt>
                <c:pt idx="13662">
                  <c:v>0</c:v>
                </c:pt>
                <c:pt idx="13663">
                  <c:v>0</c:v>
                </c:pt>
                <c:pt idx="13664">
                  <c:v>0</c:v>
                </c:pt>
                <c:pt idx="13665">
                  <c:v>0</c:v>
                </c:pt>
                <c:pt idx="13666">
                  <c:v>6.6666669833163335</c:v>
                </c:pt>
                <c:pt idx="13667">
                  <c:v>0</c:v>
                </c:pt>
                <c:pt idx="13668">
                  <c:v>0</c:v>
                </c:pt>
                <c:pt idx="13669">
                  <c:v>0</c:v>
                </c:pt>
                <c:pt idx="13670">
                  <c:v>0</c:v>
                </c:pt>
                <c:pt idx="13671">
                  <c:v>0</c:v>
                </c:pt>
                <c:pt idx="13672">
                  <c:v>0</c:v>
                </c:pt>
                <c:pt idx="13673">
                  <c:v>6.6666669833163335</c:v>
                </c:pt>
                <c:pt idx="13674">
                  <c:v>0</c:v>
                </c:pt>
                <c:pt idx="13675">
                  <c:v>0</c:v>
                </c:pt>
                <c:pt idx="13676">
                  <c:v>0</c:v>
                </c:pt>
                <c:pt idx="13677">
                  <c:v>0</c:v>
                </c:pt>
                <c:pt idx="13678">
                  <c:v>0</c:v>
                </c:pt>
                <c:pt idx="13679">
                  <c:v>0</c:v>
                </c:pt>
                <c:pt idx="13680">
                  <c:v>6.6666669833163335</c:v>
                </c:pt>
                <c:pt idx="13681">
                  <c:v>0</c:v>
                </c:pt>
                <c:pt idx="13682">
                  <c:v>0</c:v>
                </c:pt>
                <c:pt idx="13683">
                  <c:v>0</c:v>
                </c:pt>
                <c:pt idx="13684">
                  <c:v>0</c:v>
                </c:pt>
                <c:pt idx="13685">
                  <c:v>0</c:v>
                </c:pt>
                <c:pt idx="13686">
                  <c:v>0</c:v>
                </c:pt>
                <c:pt idx="13687">
                  <c:v>6.6666669833163335</c:v>
                </c:pt>
                <c:pt idx="13688">
                  <c:v>0</c:v>
                </c:pt>
                <c:pt idx="13689">
                  <c:v>0</c:v>
                </c:pt>
                <c:pt idx="13690">
                  <c:v>0</c:v>
                </c:pt>
                <c:pt idx="13691">
                  <c:v>0</c:v>
                </c:pt>
                <c:pt idx="13692">
                  <c:v>0</c:v>
                </c:pt>
                <c:pt idx="13693">
                  <c:v>0</c:v>
                </c:pt>
                <c:pt idx="13694">
                  <c:v>6.6666669833163335</c:v>
                </c:pt>
                <c:pt idx="13695">
                  <c:v>0</c:v>
                </c:pt>
                <c:pt idx="13696">
                  <c:v>0</c:v>
                </c:pt>
                <c:pt idx="13697">
                  <c:v>0</c:v>
                </c:pt>
                <c:pt idx="13698">
                  <c:v>0</c:v>
                </c:pt>
                <c:pt idx="13699">
                  <c:v>0</c:v>
                </c:pt>
                <c:pt idx="13700">
                  <c:v>0</c:v>
                </c:pt>
                <c:pt idx="13701">
                  <c:v>6.6666669833163335</c:v>
                </c:pt>
                <c:pt idx="13702">
                  <c:v>0</c:v>
                </c:pt>
                <c:pt idx="13703">
                  <c:v>0</c:v>
                </c:pt>
                <c:pt idx="13704">
                  <c:v>0</c:v>
                </c:pt>
                <c:pt idx="13705">
                  <c:v>0</c:v>
                </c:pt>
                <c:pt idx="13706">
                  <c:v>0</c:v>
                </c:pt>
                <c:pt idx="13707">
                  <c:v>6.6666669833163335</c:v>
                </c:pt>
                <c:pt idx="13708">
                  <c:v>0</c:v>
                </c:pt>
                <c:pt idx="13709">
                  <c:v>0</c:v>
                </c:pt>
                <c:pt idx="13710">
                  <c:v>0</c:v>
                </c:pt>
                <c:pt idx="13711">
                  <c:v>0</c:v>
                </c:pt>
                <c:pt idx="13712">
                  <c:v>0</c:v>
                </c:pt>
                <c:pt idx="13713">
                  <c:v>0</c:v>
                </c:pt>
                <c:pt idx="13714">
                  <c:v>0</c:v>
                </c:pt>
                <c:pt idx="13715">
                  <c:v>6.6666669833163335</c:v>
                </c:pt>
                <c:pt idx="13716">
                  <c:v>0</c:v>
                </c:pt>
                <c:pt idx="13717">
                  <c:v>0</c:v>
                </c:pt>
                <c:pt idx="13718">
                  <c:v>0</c:v>
                </c:pt>
                <c:pt idx="13719">
                  <c:v>0</c:v>
                </c:pt>
                <c:pt idx="13720">
                  <c:v>0</c:v>
                </c:pt>
                <c:pt idx="13721">
                  <c:v>0</c:v>
                </c:pt>
                <c:pt idx="13722">
                  <c:v>0</c:v>
                </c:pt>
                <c:pt idx="13723">
                  <c:v>0</c:v>
                </c:pt>
                <c:pt idx="13724">
                  <c:v>6.6666669833163335</c:v>
                </c:pt>
                <c:pt idx="13725">
                  <c:v>0</c:v>
                </c:pt>
                <c:pt idx="13726">
                  <c:v>0</c:v>
                </c:pt>
                <c:pt idx="13727">
                  <c:v>0</c:v>
                </c:pt>
                <c:pt idx="13728">
                  <c:v>0</c:v>
                </c:pt>
                <c:pt idx="13729">
                  <c:v>0</c:v>
                </c:pt>
                <c:pt idx="13730">
                  <c:v>0</c:v>
                </c:pt>
                <c:pt idx="13731">
                  <c:v>0</c:v>
                </c:pt>
                <c:pt idx="13732">
                  <c:v>0</c:v>
                </c:pt>
                <c:pt idx="13733">
                  <c:v>6.6666669833163335</c:v>
                </c:pt>
                <c:pt idx="13734">
                  <c:v>0</c:v>
                </c:pt>
                <c:pt idx="13735">
                  <c:v>0</c:v>
                </c:pt>
                <c:pt idx="13736">
                  <c:v>0</c:v>
                </c:pt>
                <c:pt idx="13737">
                  <c:v>0</c:v>
                </c:pt>
                <c:pt idx="13738">
                  <c:v>0</c:v>
                </c:pt>
                <c:pt idx="13739">
                  <c:v>0</c:v>
                </c:pt>
                <c:pt idx="13740">
                  <c:v>0</c:v>
                </c:pt>
                <c:pt idx="13741">
                  <c:v>0</c:v>
                </c:pt>
                <c:pt idx="13742">
                  <c:v>6.6666669833163335</c:v>
                </c:pt>
                <c:pt idx="13743">
                  <c:v>0</c:v>
                </c:pt>
                <c:pt idx="13744">
                  <c:v>0</c:v>
                </c:pt>
                <c:pt idx="13745">
                  <c:v>0</c:v>
                </c:pt>
                <c:pt idx="13746">
                  <c:v>0</c:v>
                </c:pt>
                <c:pt idx="13747">
                  <c:v>0</c:v>
                </c:pt>
                <c:pt idx="13748">
                  <c:v>0</c:v>
                </c:pt>
                <c:pt idx="13749">
                  <c:v>0</c:v>
                </c:pt>
                <c:pt idx="13750">
                  <c:v>0</c:v>
                </c:pt>
                <c:pt idx="13751">
                  <c:v>0</c:v>
                </c:pt>
                <c:pt idx="13752">
                  <c:v>0</c:v>
                </c:pt>
                <c:pt idx="13753">
                  <c:v>6.6666669833163335</c:v>
                </c:pt>
                <c:pt idx="13754">
                  <c:v>0</c:v>
                </c:pt>
                <c:pt idx="13755">
                  <c:v>0</c:v>
                </c:pt>
                <c:pt idx="13756">
                  <c:v>0</c:v>
                </c:pt>
                <c:pt idx="13757">
                  <c:v>0</c:v>
                </c:pt>
                <c:pt idx="13758">
                  <c:v>0</c:v>
                </c:pt>
                <c:pt idx="13759">
                  <c:v>0</c:v>
                </c:pt>
                <c:pt idx="13760">
                  <c:v>0</c:v>
                </c:pt>
                <c:pt idx="13761">
                  <c:v>0</c:v>
                </c:pt>
                <c:pt idx="13762">
                  <c:v>0</c:v>
                </c:pt>
                <c:pt idx="13763">
                  <c:v>0</c:v>
                </c:pt>
                <c:pt idx="13764">
                  <c:v>6.6666669833163335</c:v>
                </c:pt>
                <c:pt idx="13765">
                  <c:v>0</c:v>
                </c:pt>
                <c:pt idx="13766">
                  <c:v>0</c:v>
                </c:pt>
                <c:pt idx="13767">
                  <c:v>0</c:v>
                </c:pt>
                <c:pt idx="13768">
                  <c:v>0</c:v>
                </c:pt>
                <c:pt idx="13769">
                  <c:v>0</c:v>
                </c:pt>
                <c:pt idx="13770">
                  <c:v>0</c:v>
                </c:pt>
                <c:pt idx="13771">
                  <c:v>0</c:v>
                </c:pt>
                <c:pt idx="13772">
                  <c:v>0</c:v>
                </c:pt>
                <c:pt idx="13773">
                  <c:v>0</c:v>
                </c:pt>
                <c:pt idx="13774">
                  <c:v>0</c:v>
                </c:pt>
                <c:pt idx="13775">
                  <c:v>6.6666669833163335</c:v>
                </c:pt>
                <c:pt idx="13776">
                  <c:v>0</c:v>
                </c:pt>
                <c:pt idx="13777">
                  <c:v>0</c:v>
                </c:pt>
                <c:pt idx="13778">
                  <c:v>0</c:v>
                </c:pt>
                <c:pt idx="13779">
                  <c:v>0</c:v>
                </c:pt>
                <c:pt idx="13780">
                  <c:v>0</c:v>
                </c:pt>
                <c:pt idx="13781">
                  <c:v>0</c:v>
                </c:pt>
                <c:pt idx="13782">
                  <c:v>0</c:v>
                </c:pt>
                <c:pt idx="13783">
                  <c:v>0</c:v>
                </c:pt>
                <c:pt idx="13784">
                  <c:v>0</c:v>
                </c:pt>
                <c:pt idx="13785">
                  <c:v>6.6666669833163335</c:v>
                </c:pt>
                <c:pt idx="13786">
                  <c:v>0</c:v>
                </c:pt>
                <c:pt idx="13787">
                  <c:v>0</c:v>
                </c:pt>
                <c:pt idx="13788">
                  <c:v>0</c:v>
                </c:pt>
                <c:pt idx="13789">
                  <c:v>0</c:v>
                </c:pt>
                <c:pt idx="13790">
                  <c:v>0</c:v>
                </c:pt>
                <c:pt idx="13791">
                  <c:v>0</c:v>
                </c:pt>
                <c:pt idx="13792">
                  <c:v>0</c:v>
                </c:pt>
                <c:pt idx="13793">
                  <c:v>0</c:v>
                </c:pt>
                <c:pt idx="13794">
                  <c:v>0</c:v>
                </c:pt>
                <c:pt idx="13795">
                  <c:v>0</c:v>
                </c:pt>
                <c:pt idx="13796">
                  <c:v>6.6666669833163335</c:v>
                </c:pt>
                <c:pt idx="13797">
                  <c:v>0</c:v>
                </c:pt>
                <c:pt idx="13798">
                  <c:v>0</c:v>
                </c:pt>
                <c:pt idx="13799">
                  <c:v>0</c:v>
                </c:pt>
                <c:pt idx="13800">
                  <c:v>0</c:v>
                </c:pt>
                <c:pt idx="13801">
                  <c:v>0</c:v>
                </c:pt>
                <c:pt idx="13802">
                  <c:v>0</c:v>
                </c:pt>
                <c:pt idx="13803">
                  <c:v>0</c:v>
                </c:pt>
                <c:pt idx="13804">
                  <c:v>0</c:v>
                </c:pt>
                <c:pt idx="13805">
                  <c:v>6.6666669833163335</c:v>
                </c:pt>
                <c:pt idx="13806">
                  <c:v>0</c:v>
                </c:pt>
                <c:pt idx="13807">
                  <c:v>0</c:v>
                </c:pt>
                <c:pt idx="13808">
                  <c:v>0</c:v>
                </c:pt>
                <c:pt idx="13809">
                  <c:v>0</c:v>
                </c:pt>
                <c:pt idx="13810">
                  <c:v>0</c:v>
                </c:pt>
                <c:pt idx="13811">
                  <c:v>0</c:v>
                </c:pt>
                <c:pt idx="13812">
                  <c:v>0</c:v>
                </c:pt>
                <c:pt idx="13813">
                  <c:v>0</c:v>
                </c:pt>
                <c:pt idx="13814">
                  <c:v>6.6666669833163335</c:v>
                </c:pt>
                <c:pt idx="13815">
                  <c:v>0</c:v>
                </c:pt>
                <c:pt idx="13816">
                  <c:v>0</c:v>
                </c:pt>
                <c:pt idx="13817">
                  <c:v>0</c:v>
                </c:pt>
                <c:pt idx="13818">
                  <c:v>0</c:v>
                </c:pt>
                <c:pt idx="13819">
                  <c:v>0</c:v>
                </c:pt>
                <c:pt idx="13820">
                  <c:v>0</c:v>
                </c:pt>
                <c:pt idx="13821">
                  <c:v>0</c:v>
                </c:pt>
                <c:pt idx="13822">
                  <c:v>0</c:v>
                </c:pt>
                <c:pt idx="13823">
                  <c:v>6.6666669833163335</c:v>
                </c:pt>
                <c:pt idx="13824">
                  <c:v>0</c:v>
                </c:pt>
                <c:pt idx="13825">
                  <c:v>0</c:v>
                </c:pt>
                <c:pt idx="13826">
                  <c:v>0</c:v>
                </c:pt>
                <c:pt idx="13827">
                  <c:v>0</c:v>
                </c:pt>
                <c:pt idx="13828">
                  <c:v>0</c:v>
                </c:pt>
                <c:pt idx="13829">
                  <c:v>0</c:v>
                </c:pt>
                <c:pt idx="13830">
                  <c:v>0</c:v>
                </c:pt>
                <c:pt idx="13831">
                  <c:v>0</c:v>
                </c:pt>
                <c:pt idx="13832">
                  <c:v>0</c:v>
                </c:pt>
                <c:pt idx="13833">
                  <c:v>6.6666669833163335</c:v>
                </c:pt>
                <c:pt idx="13834">
                  <c:v>0</c:v>
                </c:pt>
                <c:pt idx="13835">
                  <c:v>0</c:v>
                </c:pt>
                <c:pt idx="13836">
                  <c:v>0</c:v>
                </c:pt>
                <c:pt idx="13837">
                  <c:v>0</c:v>
                </c:pt>
                <c:pt idx="13838">
                  <c:v>0</c:v>
                </c:pt>
                <c:pt idx="13839">
                  <c:v>0</c:v>
                </c:pt>
                <c:pt idx="13840">
                  <c:v>0</c:v>
                </c:pt>
                <c:pt idx="13841">
                  <c:v>0</c:v>
                </c:pt>
                <c:pt idx="13842">
                  <c:v>0</c:v>
                </c:pt>
                <c:pt idx="13843">
                  <c:v>0</c:v>
                </c:pt>
                <c:pt idx="13844">
                  <c:v>6.6666669833163335</c:v>
                </c:pt>
                <c:pt idx="13845">
                  <c:v>0</c:v>
                </c:pt>
                <c:pt idx="13846">
                  <c:v>0</c:v>
                </c:pt>
                <c:pt idx="13847">
                  <c:v>0</c:v>
                </c:pt>
                <c:pt idx="13848">
                  <c:v>0</c:v>
                </c:pt>
                <c:pt idx="13849">
                  <c:v>0</c:v>
                </c:pt>
                <c:pt idx="13850">
                  <c:v>0</c:v>
                </c:pt>
                <c:pt idx="13851">
                  <c:v>0</c:v>
                </c:pt>
                <c:pt idx="13852">
                  <c:v>0</c:v>
                </c:pt>
                <c:pt idx="13853">
                  <c:v>0</c:v>
                </c:pt>
                <c:pt idx="13854">
                  <c:v>0</c:v>
                </c:pt>
                <c:pt idx="13855">
                  <c:v>0</c:v>
                </c:pt>
                <c:pt idx="13856">
                  <c:v>6.6666669833163335</c:v>
                </c:pt>
                <c:pt idx="13857">
                  <c:v>0</c:v>
                </c:pt>
                <c:pt idx="13858">
                  <c:v>0</c:v>
                </c:pt>
                <c:pt idx="13859">
                  <c:v>0</c:v>
                </c:pt>
                <c:pt idx="13860">
                  <c:v>0</c:v>
                </c:pt>
                <c:pt idx="13861">
                  <c:v>0</c:v>
                </c:pt>
                <c:pt idx="13862">
                  <c:v>0</c:v>
                </c:pt>
                <c:pt idx="13863">
                  <c:v>0</c:v>
                </c:pt>
                <c:pt idx="13864">
                  <c:v>0</c:v>
                </c:pt>
                <c:pt idx="13865">
                  <c:v>0</c:v>
                </c:pt>
                <c:pt idx="13866">
                  <c:v>0</c:v>
                </c:pt>
                <c:pt idx="13867">
                  <c:v>6.6666669833163335</c:v>
                </c:pt>
                <c:pt idx="13868">
                  <c:v>0</c:v>
                </c:pt>
                <c:pt idx="13869">
                  <c:v>0</c:v>
                </c:pt>
                <c:pt idx="13870">
                  <c:v>0</c:v>
                </c:pt>
                <c:pt idx="13871">
                  <c:v>0</c:v>
                </c:pt>
                <c:pt idx="13872">
                  <c:v>0</c:v>
                </c:pt>
                <c:pt idx="13873">
                  <c:v>0</c:v>
                </c:pt>
                <c:pt idx="13874">
                  <c:v>0</c:v>
                </c:pt>
                <c:pt idx="13875">
                  <c:v>0</c:v>
                </c:pt>
                <c:pt idx="13876">
                  <c:v>0</c:v>
                </c:pt>
                <c:pt idx="13877">
                  <c:v>0</c:v>
                </c:pt>
                <c:pt idx="13878">
                  <c:v>0</c:v>
                </c:pt>
                <c:pt idx="13879">
                  <c:v>6.6666669833163335</c:v>
                </c:pt>
                <c:pt idx="13880">
                  <c:v>0</c:v>
                </c:pt>
                <c:pt idx="13881">
                  <c:v>0</c:v>
                </c:pt>
                <c:pt idx="13882">
                  <c:v>0</c:v>
                </c:pt>
                <c:pt idx="13883">
                  <c:v>0</c:v>
                </c:pt>
                <c:pt idx="13884">
                  <c:v>0</c:v>
                </c:pt>
                <c:pt idx="13885">
                  <c:v>0</c:v>
                </c:pt>
                <c:pt idx="13886">
                  <c:v>0</c:v>
                </c:pt>
                <c:pt idx="13887">
                  <c:v>0</c:v>
                </c:pt>
                <c:pt idx="13888">
                  <c:v>0</c:v>
                </c:pt>
                <c:pt idx="13889">
                  <c:v>0</c:v>
                </c:pt>
                <c:pt idx="13890">
                  <c:v>0</c:v>
                </c:pt>
                <c:pt idx="13891">
                  <c:v>6.6666669833163335</c:v>
                </c:pt>
                <c:pt idx="13892">
                  <c:v>0</c:v>
                </c:pt>
                <c:pt idx="13893">
                  <c:v>0</c:v>
                </c:pt>
                <c:pt idx="13894">
                  <c:v>0</c:v>
                </c:pt>
                <c:pt idx="13895">
                  <c:v>0</c:v>
                </c:pt>
                <c:pt idx="13896">
                  <c:v>0</c:v>
                </c:pt>
                <c:pt idx="13897">
                  <c:v>0</c:v>
                </c:pt>
                <c:pt idx="13898">
                  <c:v>0</c:v>
                </c:pt>
                <c:pt idx="13899">
                  <c:v>0</c:v>
                </c:pt>
                <c:pt idx="13900">
                  <c:v>6.6666669833163335</c:v>
                </c:pt>
                <c:pt idx="13901">
                  <c:v>0</c:v>
                </c:pt>
                <c:pt idx="13902">
                  <c:v>0</c:v>
                </c:pt>
                <c:pt idx="13903">
                  <c:v>0</c:v>
                </c:pt>
                <c:pt idx="13904">
                  <c:v>0</c:v>
                </c:pt>
                <c:pt idx="13905">
                  <c:v>0</c:v>
                </c:pt>
                <c:pt idx="13906">
                  <c:v>0</c:v>
                </c:pt>
                <c:pt idx="13907">
                  <c:v>0</c:v>
                </c:pt>
                <c:pt idx="13908">
                  <c:v>0</c:v>
                </c:pt>
                <c:pt idx="13909">
                  <c:v>6.6666669833163335</c:v>
                </c:pt>
                <c:pt idx="13910">
                  <c:v>0</c:v>
                </c:pt>
                <c:pt idx="13911">
                  <c:v>0</c:v>
                </c:pt>
                <c:pt idx="13912">
                  <c:v>0</c:v>
                </c:pt>
                <c:pt idx="13913">
                  <c:v>0</c:v>
                </c:pt>
                <c:pt idx="13914">
                  <c:v>0</c:v>
                </c:pt>
                <c:pt idx="13915">
                  <c:v>0</c:v>
                </c:pt>
                <c:pt idx="13916">
                  <c:v>0</c:v>
                </c:pt>
                <c:pt idx="13917">
                  <c:v>0</c:v>
                </c:pt>
                <c:pt idx="13918">
                  <c:v>0</c:v>
                </c:pt>
                <c:pt idx="13919">
                  <c:v>0</c:v>
                </c:pt>
                <c:pt idx="13920">
                  <c:v>6.6666669833163335</c:v>
                </c:pt>
                <c:pt idx="13921">
                  <c:v>0</c:v>
                </c:pt>
                <c:pt idx="13922">
                  <c:v>0</c:v>
                </c:pt>
                <c:pt idx="13923">
                  <c:v>0</c:v>
                </c:pt>
                <c:pt idx="13924">
                  <c:v>0</c:v>
                </c:pt>
                <c:pt idx="13925">
                  <c:v>0</c:v>
                </c:pt>
                <c:pt idx="13926">
                  <c:v>0</c:v>
                </c:pt>
                <c:pt idx="13927">
                  <c:v>0</c:v>
                </c:pt>
                <c:pt idx="13928">
                  <c:v>0</c:v>
                </c:pt>
                <c:pt idx="13929">
                  <c:v>0</c:v>
                </c:pt>
                <c:pt idx="13930">
                  <c:v>0</c:v>
                </c:pt>
                <c:pt idx="13931">
                  <c:v>6.6666669833163335</c:v>
                </c:pt>
                <c:pt idx="13932">
                  <c:v>0</c:v>
                </c:pt>
                <c:pt idx="13933">
                  <c:v>0</c:v>
                </c:pt>
                <c:pt idx="13934">
                  <c:v>0</c:v>
                </c:pt>
                <c:pt idx="13935">
                  <c:v>0</c:v>
                </c:pt>
                <c:pt idx="13936">
                  <c:v>0</c:v>
                </c:pt>
                <c:pt idx="13937">
                  <c:v>0</c:v>
                </c:pt>
                <c:pt idx="13938">
                  <c:v>0</c:v>
                </c:pt>
                <c:pt idx="13939">
                  <c:v>0</c:v>
                </c:pt>
                <c:pt idx="13940">
                  <c:v>0</c:v>
                </c:pt>
                <c:pt idx="13941">
                  <c:v>0</c:v>
                </c:pt>
                <c:pt idx="13942">
                  <c:v>0</c:v>
                </c:pt>
                <c:pt idx="13943">
                  <c:v>6.6666669833163335</c:v>
                </c:pt>
                <c:pt idx="13944">
                  <c:v>0</c:v>
                </c:pt>
                <c:pt idx="13945">
                  <c:v>0</c:v>
                </c:pt>
                <c:pt idx="13946">
                  <c:v>0</c:v>
                </c:pt>
                <c:pt idx="13947">
                  <c:v>0</c:v>
                </c:pt>
                <c:pt idx="13948">
                  <c:v>0</c:v>
                </c:pt>
                <c:pt idx="13949">
                  <c:v>0</c:v>
                </c:pt>
                <c:pt idx="13950">
                  <c:v>0</c:v>
                </c:pt>
                <c:pt idx="13951">
                  <c:v>0</c:v>
                </c:pt>
                <c:pt idx="13952">
                  <c:v>0</c:v>
                </c:pt>
                <c:pt idx="13953">
                  <c:v>0</c:v>
                </c:pt>
                <c:pt idx="13954">
                  <c:v>0</c:v>
                </c:pt>
                <c:pt idx="13955">
                  <c:v>0</c:v>
                </c:pt>
                <c:pt idx="13956">
                  <c:v>6.6666669833163335</c:v>
                </c:pt>
                <c:pt idx="13957">
                  <c:v>0</c:v>
                </c:pt>
                <c:pt idx="13958">
                  <c:v>0</c:v>
                </c:pt>
                <c:pt idx="13959">
                  <c:v>0</c:v>
                </c:pt>
                <c:pt idx="13960">
                  <c:v>0</c:v>
                </c:pt>
                <c:pt idx="13961">
                  <c:v>0</c:v>
                </c:pt>
                <c:pt idx="13962">
                  <c:v>0</c:v>
                </c:pt>
                <c:pt idx="13963">
                  <c:v>0</c:v>
                </c:pt>
                <c:pt idx="13964">
                  <c:v>0</c:v>
                </c:pt>
                <c:pt idx="13965">
                  <c:v>0</c:v>
                </c:pt>
                <c:pt idx="13966">
                  <c:v>0</c:v>
                </c:pt>
                <c:pt idx="13967">
                  <c:v>0</c:v>
                </c:pt>
                <c:pt idx="13968">
                  <c:v>0</c:v>
                </c:pt>
                <c:pt idx="13969">
                  <c:v>6.6666669833163335</c:v>
                </c:pt>
                <c:pt idx="13970">
                  <c:v>0</c:v>
                </c:pt>
                <c:pt idx="13971">
                  <c:v>0</c:v>
                </c:pt>
                <c:pt idx="13972">
                  <c:v>0</c:v>
                </c:pt>
                <c:pt idx="13973">
                  <c:v>0</c:v>
                </c:pt>
                <c:pt idx="13974">
                  <c:v>0</c:v>
                </c:pt>
                <c:pt idx="13975">
                  <c:v>0</c:v>
                </c:pt>
                <c:pt idx="13976">
                  <c:v>0</c:v>
                </c:pt>
                <c:pt idx="13977">
                  <c:v>0</c:v>
                </c:pt>
                <c:pt idx="13978">
                  <c:v>0</c:v>
                </c:pt>
                <c:pt idx="13979">
                  <c:v>0</c:v>
                </c:pt>
                <c:pt idx="13980">
                  <c:v>6.6666669833163335</c:v>
                </c:pt>
                <c:pt idx="13981">
                  <c:v>0</c:v>
                </c:pt>
                <c:pt idx="13982">
                  <c:v>0</c:v>
                </c:pt>
                <c:pt idx="13983">
                  <c:v>0</c:v>
                </c:pt>
                <c:pt idx="13984">
                  <c:v>0</c:v>
                </c:pt>
                <c:pt idx="13985">
                  <c:v>0</c:v>
                </c:pt>
                <c:pt idx="13986">
                  <c:v>0</c:v>
                </c:pt>
                <c:pt idx="13987">
                  <c:v>0</c:v>
                </c:pt>
                <c:pt idx="13988">
                  <c:v>0</c:v>
                </c:pt>
                <c:pt idx="13989">
                  <c:v>0</c:v>
                </c:pt>
                <c:pt idx="13990">
                  <c:v>0</c:v>
                </c:pt>
                <c:pt idx="13991">
                  <c:v>6.6666669833163335</c:v>
                </c:pt>
                <c:pt idx="13992">
                  <c:v>0</c:v>
                </c:pt>
                <c:pt idx="13993">
                  <c:v>0</c:v>
                </c:pt>
                <c:pt idx="13994">
                  <c:v>0</c:v>
                </c:pt>
                <c:pt idx="13995">
                  <c:v>0</c:v>
                </c:pt>
                <c:pt idx="13996">
                  <c:v>0</c:v>
                </c:pt>
                <c:pt idx="13997">
                  <c:v>0</c:v>
                </c:pt>
                <c:pt idx="13998">
                  <c:v>0</c:v>
                </c:pt>
                <c:pt idx="13999">
                  <c:v>0</c:v>
                </c:pt>
                <c:pt idx="14000">
                  <c:v>0</c:v>
                </c:pt>
                <c:pt idx="14001">
                  <c:v>0</c:v>
                </c:pt>
                <c:pt idx="14002" formatCode="General">
                  <c:v>6.6666669829999998</c:v>
                </c:pt>
                <c:pt idx="14003" formatCode="General">
                  <c:v>0</c:v>
                </c:pt>
                <c:pt idx="14004" formatCode="General">
                  <c:v>0</c:v>
                </c:pt>
                <c:pt idx="14005" formatCode="General">
                  <c:v>0</c:v>
                </c:pt>
                <c:pt idx="14006" formatCode="General">
                  <c:v>0</c:v>
                </c:pt>
                <c:pt idx="14007" formatCode="General">
                  <c:v>0</c:v>
                </c:pt>
                <c:pt idx="14008" formatCode="General">
                  <c:v>0</c:v>
                </c:pt>
                <c:pt idx="14009" formatCode="General">
                  <c:v>0</c:v>
                </c:pt>
                <c:pt idx="14010" formatCode="General">
                  <c:v>0</c:v>
                </c:pt>
                <c:pt idx="14011" formatCode="General">
                  <c:v>0</c:v>
                </c:pt>
                <c:pt idx="14012" formatCode="General">
                  <c:v>0</c:v>
                </c:pt>
                <c:pt idx="14013" formatCode="General">
                  <c:v>0</c:v>
                </c:pt>
                <c:pt idx="14014" formatCode="General">
                  <c:v>6.6666669829999998</c:v>
                </c:pt>
                <c:pt idx="14015" formatCode="General">
                  <c:v>0</c:v>
                </c:pt>
                <c:pt idx="14016" formatCode="General">
                  <c:v>0</c:v>
                </c:pt>
                <c:pt idx="14017" formatCode="General">
                  <c:v>0</c:v>
                </c:pt>
                <c:pt idx="14018" formatCode="General">
                  <c:v>0</c:v>
                </c:pt>
                <c:pt idx="14019" formatCode="General">
                  <c:v>0</c:v>
                </c:pt>
                <c:pt idx="14020" formatCode="General">
                  <c:v>0</c:v>
                </c:pt>
                <c:pt idx="14021" formatCode="General">
                  <c:v>0</c:v>
                </c:pt>
                <c:pt idx="14022" formatCode="General">
                  <c:v>0</c:v>
                </c:pt>
                <c:pt idx="14023" formatCode="General">
                  <c:v>6.6666669829999998</c:v>
                </c:pt>
                <c:pt idx="14024" formatCode="General">
                  <c:v>0</c:v>
                </c:pt>
                <c:pt idx="14025" formatCode="General">
                  <c:v>0</c:v>
                </c:pt>
                <c:pt idx="14026" formatCode="General">
                  <c:v>0</c:v>
                </c:pt>
                <c:pt idx="14027" formatCode="General">
                  <c:v>0</c:v>
                </c:pt>
                <c:pt idx="14028" formatCode="General">
                  <c:v>0</c:v>
                </c:pt>
                <c:pt idx="14029" formatCode="General">
                  <c:v>0</c:v>
                </c:pt>
                <c:pt idx="14030" formatCode="General">
                  <c:v>0</c:v>
                </c:pt>
                <c:pt idx="14031" formatCode="General">
                  <c:v>0</c:v>
                </c:pt>
                <c:pt idx="14032" formatCode="General">
                  <c:v>0</c:v>
                </c:pt>
                <c:pt idx="14033" formatCode="General">
                  <c:v>0</c:v>
                </c:pt>
                <c:pt idx="14034" formatCode="General">
                  <c:v>6.6666669829999998</c:v>
                </c:pt>
                <c:pt idx="14035" formatCode="General">
                  <c:v>0</c:v>
                </c:pt>
                <c:pt idx="14036" formatCode="General">
                  <c:v>0</c:v>
                </c:pt>
                <c:pt idx="14037" formatCode="General">
                  <c:v>0</c:v>
                </c:pt>
                <c:pt idx="14038" formatCode="General">
                  <c:v>0</c:v>
                </c:pt>
                <c:pt idx="14039" formatCode="General">
                  <c:v>0</c:v>
                </c:pt>
                <c:pt idx="14040" formatCode="General">
                  <c:v>0</c:v>
                </c:pt>
                <c:pt idx="14041" formatCode="General">
                  <c:v>0</c:v>
                </c:pt>
                <c:pt idx="14042" formatCode="General">
                  <c:v>0</c:v>
                </c:pt>
                <c:pt idx="14043" formatCode="General">
                  <c:v>0</c:v>
                </c:pt>
                <c:pt idx="14044" formatCode="General">
                  <c:v>0</c:v>
                </c:pt>
                <c:pt idx="14045" formatCode="General">
                  <c:v>0</c:v>
                </c:pt>
                <c:pt idx="14046" formatCode="General">
                  <c:v>6.6666669829999998</c:v>
                </c:pt>
                <c:pt idx="14047" formatCode="General">
                  <c:v>0</c:v>
                </c:pt>
                <c:pt idx="14048" formatCode="General">
                  <c:v>0</c:v>
                </c:pt>
                <c:pt idx="14049" formatCode="General">
                  <c:v>0</c:v>
                </c:pt>
                <c:pt idx="14050" formatCode="General">
                  <c:v>0</c:v>
                </c:pt>
                <c:pt idx="14051" formatCode="General">
                  <c:v>0</c:v>
                </c:pt>
                <c:pt idx="14052" formatCode="General">
                  <c:v>0</c:v>
                </c:pt>
                <c:pt idx="14053" formatCode="General">
                  <c:v>0</c:v>
                </c:pt>
                <c:pt idx="14054" formatCode="General">
                  <c:v>0</c:v>
                </c:pt>
                <c:pt idx="14055" formatCode="General">
                  <c:v>0</c:v>
                </c:pt>
                <c:pt idx="14056" formatCode="General">
                  <c:v>0</c:v>
                </c:pt>
                <c:pt idx="14057" formatCode="General">
                  <c:v>0</c:v>
                </c:pt>
                <c:pt idx="14058" formatCode="General">
                  <c:v>0</c:v>
                </c:pt>
                <c:pt idx="14059" formatCode="General">
                  <c:v>0</c:v>
                </c:pt>
                <c:pt idx="14060" formatCode="General">
                  <c:v>6.6666669829999998</c:v>
                </c:pt>
                <c:pt idx="14061" formatCode="General">
                  <c:v>0</c:v>
                </c:pt>
                <c:pt idx="14062" formatCode="General">
                  <c:v>0</c:v>
                </c:pt>
                <c:pt idx="14063" formatCode="General">
                  <c:v>0</c:v>
                </c:pt>
                <c:pt idx="14064" formatCode="General">
                  <c:v>0</c:v>
                </c:pt>
                <c:pt idx="14065" formatCode="General">
                  <c:v>0</c:v>
                </c:pt>
                <c:pt idx="14066" formatCode="General">
                  <c:v>0</c:v>
                </c:pt>
                <c:pt idx="14067" formatCode="General">
                  <c:v>0</c:v>
                </c:pt>
                <c:pt idx="14068" formatCode="General">
                  <c:v>0</c:v>
                </c:pt>
                <c:pt idx="14069" formatCode="General">
                  <c:v>0</c:v>
                </c:pt>
                <c:pt idx="14070" formatCode="General">
                  <c:v>0</c:v>
                </c:pt>
                <c:pt idx="14071" formatCode="General">
                  <c:v>0</c:v>
                </c:pt>
                <c:pt idx="14072" formatCode="General">
                  <c:v>0</c:v>
                </c:pt>
                <c:pt idx="14073" formatCode="General">
                  <c:v>6.6666669829999998</c:v>
                </c:pt>
                <c:pt idx="14074" formatCode="General">
                  <c:v>0</c:v>
                </c:pt>
                <c:pt idx="14075" formatCode="General">
                  <c:v>0</c:v>
                </c:pt>
                <c:pt idx="14076" formatCode="General">
                  <c:v>0</c:v>
                </c:pt>
                <c:pt idx="14077" formatCode="General">
                  <c:v>0</c:v>
                </c:pt>
                <c:pt idx="14078" formatCode="General">
                  <c:v>0</c:v>
                </c:pt>
                <c:pt idx="14079" formatCode="General">
                  <c:v>0</c:v>
                </c:pt>
                <c:pt idx="14080" formatCode="General">
                  <c:v>0</c:v>
                </c:pt>
                <c:pt idx="14081" formatCode="General">
                  <c:v>0</c:v>
                </c:pt>
                <c:pt idx="14082" formatCode="General">
                  <c:v>0</c:v>
                </c:pt>
                <c:pt idx="14083" formatCode="General">
                  <c:v>0</c:v>
                </c:pt>
                <c:pt idx="14084" formatCode="General">
                  <c:v>0</c:v>
                </c:pt>
                <c:pt idx="14085" formatCode="General">
                  <c:v>6.6666669829999998</c:v>
                </c:pt>
                <c:pt idx="14086" formatCode="General">
                  <c:v>0</c:v>
                </c:pt>
                <c:pt idx="14087" formatCode="General">
                  <c:v>0</c:v>
                </c:pt>
                <c:pt idx="14088" formatCode="General">
                  <c:v>0</c:v>
                </c:pt>
                <c:pt idx="14089" formatCode="General">
                  <c:v>0</c:v>
                </c:pt>
                <c:pt idx="14090" formatCode="General">
                  <c:v>0</c:v>
                </c:pt>
                <c:pt idx="14091" formatCode="General">
                  <c:v>0</c:v>
                </c:pt>
                <c:pt idx="14092" formatCode="General">
                  <c:v>0</c:v>
                </c:pt>
                <c:pt idx="14093" formatCode="General">
                  <c:v>0</c:v>
                </c:pt>
                <c:pt idx="14094" formatCode="General">
                  <c:v>0</c:v>
                </c:pt>
                <c:pt idx="14095" formatCode="General">
                  <c:v>0</c:v>
                </c:pt>
                <c:pt idx="14096" formatCode="General">
                  <c:v>0</c:v>
                </c:pt>
                <c:pt idx="14097" formatCode="General">
                  <c:v>6.6666669829999998</c:v>
                </c:pt>
                <c:pt idx="14098" formatCode="General">
                  <c:v>0</c:v>
                </c:pt>
                <c:pt idx="14099" formatCode="General">
                  <c:v>0</c:v>
                </c:pt>
                <c:pt idx="14100" formatCode="General">
                  <c:v>0</c:v>
                </c:pt>
                <c:pt idx="14101" formatCode="General">
                  <c:v>0</c:v>
                </c:pt>
                <c:pt idx="14102" formatCode="General">
                  <c:v>0</c:v>
                </c:pt>
                <c:pt idx="14103" formatCode="General">
                  <c:v>0</c:v>
                </c:pt>
                <c:pt idx="14104" formatCode="General">
                  <c:v>0</c:v>
                </c:pt>
                <c:pt idx="14105" formatCode="General">
                  <c:v>0</c:v>
                </c:pt>
                <c:pt idx="14106" formatCode="General">
                  <c:v>0</c:v>
                </c:pt>
                <c:pt idx="14107" formatCode="General">
                  <c:v>0</c:v>
                </c:pt>
                <c:pt idx="14108" formatCode="General">
                  <c:v>0</c:v>
                </c:pt>
                <c:pt idx="14109" formatCode="General">
                  <c:v>0</c:v>
                </c:pt>
                <c:pt idx="14110" formatCode="General">
                  <c:v>6.6666669829999998</c:v>
                </c:pt>
                <c:pt idx="14111" formatCode="General">
                  <c:v>0</c:v>
                </c:pt>
                <c:pt idx="14112" formatCode="General">
                  <c:v>0</c:v>
                </c:pt>
                <c:pt idx="14113" formatCode="General">
                  <c:v>0</c:v>
                </c:pt>
                <c:pt idx="14114" formatCode="General">
                  <c:v>0</c:v>
                </c:pt>
                <c:pt idx="14115" formatCode="General">
                  <c:v>0</c:v>
                </c:pt>
                <c:pt idx="14116" formatCode="General">
                  <c:v>0</c:v>
                </c:pt>
                <c:pt idx="14117" formatCode="General">
                  <c:v>0</c:v>
                </c:pt>
                <c:pt idx="14118" formatCode="General">
                  <c:v>0</c:v>
                </c:pt>
                <c:pt idx="14119" formatCode="General">
                  <c:v>0</c:v>
                </c:pt>
                <c:pt idx="14120" formatCode="General">
                  <c:v>0</c:v>
                </c:pt>
                <c:pt idx="14121" formatCode="General">
                  <c:v>0</c:v>
                </c:pt>
                <c:pt idx="14122" formatCode="General">
                  <c:v>0</c:v>
                </c:pt>
                <c:pt idx="14123" formatCode="General">
                  <c:v>0</c:v>
                </c:pt>
                <c:pt idx="14124" formatCode="General">
                  <c:v>6.6666669829999998</c:v>
                </c:pt>
                <c:pt idx="14125" formatCode="General">
                  <c:v>0</c:v>
                </c:pt>
                <c:pt idx="14126" formatCode="General">
                  <c:v>0</c:v>
                </c:pt>
                <c:pt idx="14127" formatCode="General">
                  <c:v>0</c:v>
                </c:pt>
                <c:pt idx="14128" formatCode="General">
                  <c:v>0</c:v>
                </c:pt>
                <c:pt idx="14129" formatCode="General">
                  <c:v>0</c:v>
                </c:pt>
                <c:pt idx="14130" formatCode="General">
                  <c:v>0</c:v>
                </c:pt>
                <c:pt idx="14131" formatCode="General">
                  <c:v>0</c:v>
                </c:pt>
                <c:pt idx="14132" formatCode="General">
                  <c:v>0</c:v>
                </c:pt>
                <c:pt idx="14133" formatCode="General">
                  <c:v>0</c:v>
                </c:pt>
                <c:pt idx="14134" formatCode="General">
                  <c:v>0</c:v>
                </c:pt>
                <c:pt idx="14135" formatCode="General">
                  <c:v>0</c:v>
                </c:pt>
                <c:pt idx="14136" formatCode="General">
                  <c:v>0</c:v>
                </c:pt>
                <c:pt idx="14137" formatCode="General">
                  <c:v>0</c:v>
                </c:pt>
                <c:pt idx="14138" formatCode="General">
                  <c:v>6.6666669829999998</c:v>
                </c:pt>
                <c:pt idx="14139" formatCode="General">
                  <c:v>0</c:v>
                </c:pt>
                <c:pt idx="14140" formatCode="General">
                  <c:v>0</c:v>
                </c:pt>
                <c:pt idx="14141" formatCode="General">
                  <c:v>0</c:v>
                </c:pt>
                <c:pt idx="14142" formatCode="General">
                  <c:v>0</c:v>
                </c:pt>
                <c:pt idx="14143" formatCode="General">
                  <c:v>0</c:v>
                </c:pt>
                <c:pt idx="14144" formatCode="General">
                  <c:v>0</c:v>
                </c:pt>
                <c:pt idx="14145" formatCode="General">
                  <c:v>0</c:v>
                </c:pt>
                <c:pt idx="14146" formatCode="General">
                  <c:v>0</c:v>
                </c:pt>
                <c:pt idx="14147" formatCode="General">
                  <c:v>0</c:v>
                </c:pt>
                <c:pt idx="14148" formatCode="General">
                  <c:v>0</c:v>
                </c:pt>
                <c:pt idx="14149" formatCode="General">
                  <c:v>0</c:v>
                </c:pt>
                <c:pt idx="14150" formatCode="General">
                  <c:v>0</c:v>
                </c:pt>
                <c:pt idx="14151" formatCode="General">
                  <c:v>6.6666669829999998</c:v>
                </c:pt>
                <c:pt idx="14152" formatCode="General">
                  <c:v>0</c:v>
                </c:pt>
                <c:pt idx="14153" formatCode="General">
                  <c:v>0</c:v>
                </c:pt>
                <c:pt idx="14154" formatCode="General">
                  <c:v>0</c:v>
                </c:pt>
                <c:pt idx="14155" formatCode="General">
                  <c:v>0</c:v>
                </c:pt>
                <c:pt idx="14156" formatCode="General">
                  <c:v>0</c:v>
                </c:pt>
                <c:pt idx="14157" formatCode="General">
                  <c:v>0</c:v>
                </c:pt>
                <c:pt idx="14158" formatCode="General">
                  <c:v>0</c:v>
                </c:pt>
                <c:pt idx="14159" formatCode="General">
                  <c:v>0</c:v>
                </c:pt>
                <c:pt idx="14160" formatCode="General">
                  <c:v>0</c:v>
                </c:pt>
                <c:pt idx="14161" formatCode="General">
                  <c:v>0</c:v>
                </c:pt>
                <c:pt idx="14162" formatCode="General">
                  <c:v>0</c:v>
                </c:pt>
                <c:pt idx="14163" formatCode="General">
                  <c:v>0</c:v>
                </c:pt>
                <c:pt idx="14164" formatCode="General">
                  <c:v>0</c:v>
                </c:pt>
                <c:pt idx="14165" formatCode="General">
                  <c:v>6.6666669829999998</c:v>
                </c:pt>
                <c:pt idx="14166" formatCode="General">
                  <c:v>0</c:v>
                </c:pt>
                <c:pt idx="14167" formatCode="General">
                  <c:v>0</c:v>
                </c:pt>
                <c:pt idx="14168" formatCode="General">
                  <c:v>0</c:v>
                </c:pt>
                <c:pt idx="14169" formatCode="General">
                  <c:v>0</c:v>
                </c:pt>
                <c:pt idx="14170" formatCode="General">
                  <c:v>0</c:v>
                </c:pt>
                <c:pt idx="14171" formatCode="General">
                  <c:v>0</c:v>
                </c:pt>
                <c:pt idx="14172" formatCode="General">
                  <c:v>0</c:v>
                </c:pt>
                <c:pt idx="14173" formatCode="General">
                  <c:v>0</c:v>
                </c:pt>
                <c:pt idx="14174" formatCode="General">
                  <c:v>0</c:v>
                </c:pt>
                <c:pt idx="14175" formatCode="General">
                  <c:v>0</c:v>
                </c:pt>
                <c:pt idx="14176" formatCode="General">
                  <c:v>0</c:v>
                </c:pt>
                <c:pt idx="14177" formatCode="General">
                  <c:v>6.6666669829999998</c:v>
                </c:pt>
                <c:pt idx="14178" formatCode="General">
                  <c:v>0</c:v>
                </c:pt>
                <c:pt idx="14179" formatCode="General">
                  <c:v>0</c:v>
                </c:pt>
                <c:pt idx="14180" formatCode="General">
                  <c:v>0</c:v>
                </c:pt>
                <c:pt idx="14181" formatCode="General">
                  <c:v>0</c:v>
                </c:pt>
                <c:pt idx="14182" formatCode="General">
                  <c:v>0</c:v>
                </c:pt>
                <c:pt idx="14183" formatCode="General">
                  <c:v>0</c:v>
                </c:pt>
                <c:pt idx="14184" formatCode="General">
                  <c:v>0</c:v>
                </c:pt>
                <c:pt idx="14185" formatCode="General">
                  <c:v>0</c:v>
                </c:pt>
                <c:pt idx="14186" formatCode="General">
                  <c:v>0</c:v>
                </c:pt>
                <c:pt idx="14187" formatCode="General">
                  <c:v>0</c:v>
                </c:pt>
                <c:pt idx="14188" formatCode="General">
                  <c:v>0</c:v>
                </c:pt>
                <c:pt idx="14189" formatCode="General">
                  <c:v>6.6666669829999998</c:v>
                </c:pt>
                <c:pt idx="14190" formatCode="General">
                  <c:v>0</c:v>
                </c:pt>
                <c:pt idx="14191" formatCode="General">
                  <c:v>0</c:v>
                </c:pt>
                <c:pt idx="14192" formatCode="General">
                  <c:v>0</c:v>
                </c:pt>
                <c:pt idx="14193" formatCode="General">
                  <c:v>0</c:v>
                </c:pt>
                <c:pt idx="14194" formatCode="General">
                  <c:v>0</c:v>
                </c:pt>
                <c:pt idx="14195" formatCode="General">
                  <c:v>0</c:v>
                </c:pt>
                <c:pt idx="14196" formatCode="General">
                  <c:v>6.6666669829999998</c:v>
                </c:pt>
                <c:pt idx="14197" formatCode="General">
                  <c:v>0</c:v>
                </c:pt>
                <c:pt idx="14198" formatCode="General">
                  <c:v>0</c:v>
                </c:pt>
                <c:pt idx="14199" formatCode="General">
                  <c:v>0</c:v>
                </c:pt>
                <c:pt idx="14200" formatCode="General">
                  <c:v>0</c:v>
                </c:pt>
                <c:pt idx="14201" formatCode="General">
                  <c:v>0</c:v>
                </c:pt>
                <c:pt idx="14202" formatCode="General">
                  <c:v>6.6666669829999998</c:v>
                </c:pt>
                <c:pt idx="14203" formatCode="General">
                  <c:v>0</c:v>
                </c:pt>
                <c:pt idx="14204" formatCode="General">
                  <c:v>0</c:v>
                </c:pt>
                <c:pt idx="14205" formatCode="General">
                  <c:v>0</c:v>
                </c:pt>
                <c:pt idx="14206" formatCode="General">
                  <c:v>0</c:v>
                </c:pt>
                <c:pt idx="14207" formatCode="General">
                  <c:v>0</c:v>
                </c:pt>
                <c:pt idx="14208" formatCode="General">
                  <c:v>0</c:v>
                </c:pt>
                <c:pt idx="14209" formatCode="General">
                  <c:v>0</c:v>
                </c:pt>
                <c:pt idx="14210" formatCode="General">
                  <c:v>6.6666669829999998</c:v>
                </c:pt>
                <c:pt idx="14211" formatCode="General">
                  <c:v>0</c:v>
                </c:pt>
                <c:pt idx="14212" formatCode="General">
                  <c:v>0</c:v>
                </c:pt>
                <c:pt idx="14213" formatCode="General">
                  <c:v>0</c:v>
                </c:pt>
                <c:pt idx="14214" formatCode="General">
                  <c:v>0</c:v>
                </c:pt>
                <c:pt idx="14215" formatCode="General">
                  <c:v>0</c:v>
                </c:pt>
                <c:pt idx="14216" formatCode="General">
                  <c:v>0</c:v>
                </c:pt>
                <c:pt idx="14217" formatCode="General">
                  <c:v>6.6666669829999998</c:v>
                </c:pt>
                <c:pt idx="14218" formatCode="General">
                  <c:v>0</c:v>
                </c:pt>
                <c:pt idx="14219" formatCode="General">
                  <c:v>0</c:v>
                </c:pt>
                <c:pt idx="14220" formatCode="General">
                  <c:v>0</c:v>
                </c:pt>
                <c:pt idx="14221" formatCode="General">
                  <c:v>0</c:v>
                </c:pt>
                <c:pt idx="14222" formatCode="General">
                  <c:v>0</c:v>
                </c:pt>
                <c:pt idx="14223" formatCode="General">
                  <c:v>0</c:v>
                </c:pt>
                <c:pt idx="14224" formatCode="General">
                  <c:v>0</c:v>
                </c:pt>
                <c:pt idx="14225" formatCode="General">
                  <c:v>6.6666669829999998</c:v>
                </c:pt>
                <c:pt idx="14226" formatCode="General">
                  <c:v>0</c:v>
                </c:pt>
                <c:pt idx="14227" formatCode="General">
                  <c:v>0</c:v>
                </c:pt>
                <c:pt idx="14228" formatCode="General">
                  <c:v>0</c:v>
                </c:pt>
                <c:pt idx="14229" formatCode="General">
                  <c:v>0</c:v>
                </c:pt>
                <c:pt idx="14230" formatCode="General">
                  <c:v>33.333335689999998</c:v>
                </c:pt>
                <c:pt idx="14231" formatCode="General">
                  <c:v>26.666667929999999</c:v>
                </c:pt>
                <c:pt idx="14232" formatCode="General">
                  <c:v>46.666671209999997</c:v>
                </c:pt>
                <c:pt idx="14233" formatCode="General">
                  <c:v>46.666671209999997</c:v>
                </c:pt>
                <c:pt idx="14234" formatCode="General">
                  <c:v>40.000003450000001</c:v>
                </c:pt>
                <c:pt idx="14235" formatCode="General">
                  <c:v>33.333335689999998</c:v>
                </c:pt>
                <c:pt idx="14236" formatCode="General">
                  <c:v>26.666667929999999</c:v>
                </c:pt>
                <c:pt idx="14237" formatCode="General">
                  <c:v>20.00000017</c:v>
                </c:pt>
                <c:pt idx="14238" formatCode="General">
                  <c:v>20.00000017</c:v>
                </c:pt>
                <c:pt idx="14239" formatCode="General">
                  <c:v>13.33333397</c:v>
                </c:pt>
                <c:pt idx="14240" formatCode="General">
                  <c:v>20.00000017</c:v>
                </c:pt>
                <c:pt idx="14241" formatCode="General">
                  <c:v>6.6666669829999998</c:v>
                </c:pt>
                <c:pt idx="14242" formatCode="General">
                  <c:v>13.33333397</c:v>
                </c:pt>
                <c:pt idx="14243" formatCode="General">
                  <c:v>13.33333397</c:v>
                </c:pt>
                <c:pt idx="14244" formatCode="General">
                  <c:v>6.6666669829999998</c:v>
                </c:pt>
                <c:pt idx="14245" formatCode="General">
                  <c:v>6.6666669829999998</c:v>
                </c:pt>
                <c:pt idx="14246" formatCode="General">
                  <c:v>13.33333397</c:v>
                </c:pt>
                <c:pt idx="14247" formatCode="General">
                  <c:v>6.6666669829999998</c:v>
                </c:pt>
                <c:pt idx="14248" formatCode="General">
                  <c:v>6.6666669829999998</c:v>
                </c:pt>
                <c:pt idx="14249" formatCode="General">
                  <c:v>6.6666669829999998</c:v>
                </c:pt>
                <c:pt idx="14250" formatCode="General">
                  <c:v>6.6666669829999998</c:v>
                </c:pt>
                <c:pt idx="14251" formatCode="General">
                  <c:v>6.6666669829999998</c:v>
                </c:pt>
                <c:pt idx="14252" formatCode="General">
                  <c:v>6.6666669829999998</c:v>
                </c:pt>
                <c:pt idx="14253" formatCode="General">
                  <c:v>6.6666669829999998</c:v>
                </c:pt>
                <c:pt idx="14254" formatCode="General">
                  <c:v>6.6666669829999998</c:v>
                </c:pt>
                <c:pt idx="14255" formatCode="General">
                  <c:v>6.6666669829999998</c:v>
                </c:pt>
                <c:pt idx="14256" formatCode="General">
                  <c:v>0</c:v>
                </c:pt>
                <c:pt idx="14257" formatCode="General">
                  <c:v>6.6666669829999998</c:v>
                </c:pt>
                <c:pt idx="14258" formatCode="General">
                  <c:v>6.6666669829999998</c:v>
                </c:pt>
                <c:pt idx="14259" formatCode="General">
                  <c:v>6.6666669829999998</c:v>
                </c:pt>
                <c:pt idx="14260" formatCode="General">
                  <c:v>6.6666669829999998</c:v>
                </c:pt>
                <c:pt idx="14261" formatCode="General">
                  <c:v>0</c:v>
                </c:pt>
                <c:pt idx="14262" formatCode="General">
                  <c:v>6.6666669829999998</c:v>
                </c:pt>
                <c:pt idx="14263" formatCode="General">
                  <c:v>6.6666669829999998</c:v>
                </c:pt>
                <c:pt idx="14264" formatCode="General">
                  <c:v>0</c:v>
                </c:pt>
                <c:pt idx="14265" formatCode="General">
                  <c:v>6.6666669829999998</c:v>
                </c:pt>
                <c:pt idx="14266" formatCode="General">
                  <c:v>0</c:v>
                </c:pt>
                <c:pt idx="14267" formatCode="General">
                  <c:v>6.6666669829999998</c:v>
                </c:pt>
                <c:pt idx="14268" formatCode="General">
                  <c:v>6.6666669829999998</c:v>
                </c:pt>
                <c:pt idx="14269" formatCode="General">
                  <c:v>0</c:v>
                </c:pt>
                <c:pt idx="14270" formatCode="General">
                  <c:v>6.6666669829999998</c:v>
                </c:pt>
                <c:pt idx="14271" formatCode="General">
                  <c:v>0</c:v>
                </c:pt>
                <c:pt idx="14272" formatCode="General">
                  <c:v>6.6666669829999998</c:v>
                </c:pt>
                <c:pt idx="14273" formatCode="General">
                  <c:v>0</c:v>
                </c:pt>
                <c:pt idx="14274" formatCode="General">
                  <c:v>6.6666669829999998</c:v>
                </c:pt>
                <c:pt idx="14275" formatCode="General">
                  <c:v>0</c:v>
                </c:pt>
                <c:pt idx="14276" formatCode="General">
                  <c:v>6.6666669829999998</c:v>
                </c:pt>
                <c:pt idx="14277" formatCode="General">
                  <c:v>0</c:v>
                </c:pt>
                <c:pt idx="14278" formatCode="General">
                  <c:v>6.6666669829999998</c:v>
                </c:pt>
                <c:pt idx="14279" formatCode="General">
                  <c:v>0</c:v>
                </c:pt>
                <c:pt idx="14280" formatCode="General">
                  <c:v>6.6666669829999998</c:v>
                </c:pt>
                <c:pt idx="14281" formatCode="General">
                  <c:v>0</c:v>
                </c:pt>
                <c:pt idx="14282" formatCode="General">
                  <c:v>0</c:v>
                </c:pt>
                <c:pt idx="14283" formatCode="General">
                  <c:v>6.6666669829999998</c:v>
                </c:pt>
                <c:pt idx="14284" formatCode="General">
                  <c:v>0</c:v>
                </c:pt>
                <c:pt idx="14285" formatCode="General">
                  <c:v>6.6666669829999998</c:v>
                </c:pt>
                <c:pt idx="14286" formatCode="General">
                  <c:v>0</c:v>
                </c:pt>
                <c:pt idx="14287" formatCode="General">
                  <c:v>0</c:v>
                </c:pt>
                <c:pt idx="14288" formatCode="General">
                  <c:v>6.6666669829999998</c:v>
                </c:pt>
                <c:pt idx="14289" formatCode="General">
                  <c:v>0</c:v>
                </c:pt>
                <c:pt idx="14290" formatCode="General">
                  <c:v>6.6666669829999998</c:v>
                </c:pt>
                <c:pt idx="14291" formatCode="General">
                  <c:v>0</c:v>
                </c:pt>
                <c:pt idx="14292" formatCode="General">
                  <c:v>0</c:v>
                </c:pt>
                <c:pt idx="14293" formatCode="General">
                  <c:v>6.6666669829999998</c:v>
                </c:pt>
                <c:pt idx="14294" formatCode="General">
                  <c:v>0</c:v>
                </c:pt>
                <c:pt idx="14295" formatCode="General">
                  <c:v>6.6666669829999998</c:v>
                </c:pt>
                <c:pt idx="14296" formatCode="General">
                  <c:v>0</c:v>
                </c:pt>
                <c:pt idx="14297" formatCode="General">
                  <c:v>0</c:v>
                </c:pt>
                <c:pt idx="14298" formatCode="General">
                  <c:v>6.6666669829999998</c:v>
                </c:pt>
                <c:pt idx="14299" formatCode="General">
                  <c:v>0</c:v>
                </c:pt>
                <c:pt idx="14300" formatCode="General">
                  <c:v>0</c:v>
                </c:pt>
                <c:pt idx="14301" formatCode="General">
                  <c:v>6.6666669829999998</c:v>
                </c:pt>
                <c:pt idx="14302" formatCode="General">
                  <c:v>0</c:v>
                </c:pt>
                <c:pt idx="14303" formatCode="General">
                  <c:v>0</c:v>
                </c:pt>
                <c:pt idx="14304" formatCode="General">
                  <c:v>6.6666669829999998</c:v>
                </c:pt>
                <c:pt idx="14305" formatCode="General">
                  <c:v>0</c:v>
                </c:pt>
                <c:pt idx="14306" formatCode="General">
                  <c:v>0</c:v>
                </c:pt>
                <c:pt idx="14307" formatCode="General">
                  <c:v>0</c:v>
                </c:pt>
                <c:pt idx="14308" formatCode="General">
                  <c:v>6.6666669829999998</c:v>
                </c:pt>
                <c:pt idx="14309" formatCode="General">
                  <c:v>0</c:v>
                </c:pt>
                <c:pt idx="14310" formatCode="General">
                  <c:v>0</c:v>
                </c:pt>
                <c:pt idx="14311" formatCode="General">
                  <c:v>6.6666669829999998</c:v>
                </c:pt>
                <c:pt idx="14312" formatCode="General">
                  <c:v>0</c:v>
                </c:pt>
                <c:pt idx="14313" formatCode="General">
                  <c:v>0</c:v>
                </c:pt>
                <c:pt idx="14314" formatCode="General">
                  <c:v>0</c:v>
                </c:pt>
                <c:pt idx="14315" formatCode="General">
                  <c:v>6.6666669829999998</c:v>
                </c:pt>
                <c:pt idx="14316" formatCode="General">
                  <c:v>0</c:v>
                </c:pt>
                <c:pt idx="14317" formatCode="General">
                  <c:v>0</c:v>
                </c:pt>
                <c:pt idx="14318" formatCode="General">
                  <c:v>0</c:v>
                </c:pt>
                <c:pt idx="14319" formatCode="General">
                  <c:v>6.6666669829999998</c:v>
                </c:pt>
                <c:pt idx="14320" formatCode="General">
                  <c:v>0</c:v>
                </c:pt>
                <c:pt idx="14321" formatCode="General">
                  <c:v>0</c:v>
                </c:pt>
                <c:pt idx="14322" formatCode="General">
                  <c:v>0</c:v>
                </c:pt>
                <c:pt idx="14323" formatCode="General">
                  <c:v>6.6666669829999998</c:v>
                </c:pt>
                <c:pt idx="14324" formatCode="General">
                  <c:v>0</c:v>
                </c:pt>
                <c:pt idx="14325" formatCode="General">
                  <c:v>0</c:v>
                </c:pt>
                <c:pt idx="14326" formatCode="General">
                  <c:v>0</c:v>
                </c:pt>
                <c:pt idx="14327" formatCode="General">
                  <c:v>6.6666669829999998</c:v>
                </c:pt>
                <c:pt idx="14328" formatCode="General">
                  <c:v>0</c:v>
                </c:pt>
                <c:pt idx="14329" formatCode="General">
                  <c:v>0</c:v>
                </c:pt>
                <c:pt idx="14330" formatCode="General">
                  <c:v>0</c:v>
                </c:pt>
                <c:pt idx="14331" formatCode="General">
                  <c:v>0</c:v>
                </c:pt>
                <c:pt idx="14332" formatCode="General">
                  <c:v>6.6666669829999998</c:v>
                </c:pt>
                <c:pt idx="14333" formatCode="General">
                  <c:v>0</c:v>
                </c:pt>
                <c:pt idx="14334" formatCode="General">
                  <c:v>0</c:v>
                </c:pt>
                <c:pt idx="14335" formatCode="General">
                  <c:v>0</c:v>
                </c:pt>
                <c:pt idx="14336" formatCode="General">
                  <c:v>6.6666669829999998</c:v>
                </c:pt>
                <c:pt idx="14337" formatCode="General">
                  <c:v>0</c:v>
                </c:pt>
                <c:pt idx="14338" formatCode="General">
                  <c:v>0</c:v>
                </c:pt>
                <c:pt idx="14339" formatCode="General">
                  <c:v>0</c:v>
                </c:pt>
                <c:pt idx="14340" formatCode="General">
                  <c:v>0</c:v>
                </c:pt>
                <c:pt idx="14341" formatCode="General">
                  <c:v>6.6666669829999998</c:v>
                </c:pt>
                <c:pt idx="14342" formatCode="General">
                  <c:v>0</c:v>
                </c:pt>
                <c:pt idx="14343" formatCode="General">
                  <c:v>0</c:v>
                </c:pt>
                <c:pt idx="14344" formatCode="General">
                  <c:v>0</c:v>
                </c:pt>
                <c:pt idx="14345" formatCode="General">
                  <c:v>0</c:v>
                </c:pt>
                <c:pt idx="14346" formatCode="General">
                  <c:v>0</c:v>
                </c:pt>
                <c:pt idx="14347" formatCode="General">
                  <c:v>6.6666669829999998</c:v>
                </c:pt>
                <c:pt idx="14348" formatCode="General">
                  <c:v>0</c:v>
                </c:pt>
                <c:pt idx="14349" formatCode="General">
                  <c:v>0</c:v>
                </c:pt>
                <c:pt idx="14350" formatCode="General">
                  <c:v>0</c:v>
                </c:pt>
                <c:pt idx="14351" formatCode="General">
                  <c:v>0</c:v>
                </c:pt>
                <c:pt idx="14352" formatCode="General">
                  <c:v>6.6666669829999998</c:v>
                </c:pt>
                <c:pt idx="14353" formatCode="General">
                  <c:v>0</c:v>
                </c:pt>
                <c:pt idx="14354" formatCode="General">
                  <c:v>0</c:v>
                </c:pt>
                <c:pt idx="14355" formatCode="General">
                  <c:v>0</c:v>
                </c:pt>
                <c:pt idx="14356" formatCode="General">
                  <c:v>0</c:v>
                </c:pt>
                <c:pt idx="14357" formatCode="General">
                  <c:v>0</c:v>
                </c:pt>
                <c:pt idx="14358" formatCode="General">
                  <c:v>6.6666669829999998</c:v>
                </c:pt>
                <c:pt idx="14359" formatCode="General">
                  <c:v>0</c:v>
                </c:pt>
                <c:pt idx="14360" formatCode="General">
                  <c:v>0</c:v>
                </c:pt>
                <c:pt idx="14361" formatCode="General">
                  <c:v>0</c:v>
                </c:pt>
                <c:pt idx="14362" formatCode="General">
                  <c:v>0</c:v>
                </c:pt>
                <c:pt idx="14363" formatCode="General">
                  <c:v>0</c:v>
                </c:pt>
                <c:pt idx="14364" formatCode="General">
                  <c:v>6.6666669829999998</c:v>
                </c:pt>
                <c:pt idx="14365" formatCode="General">
                  <c:v>0</c:v>
                </c:pt>
                <c:pt idx="14366" formatCode="General">
                  <c:v>0</c:v>
                </c:pt>
                <c:pt idx="14367" formatCode="General">
                  <c:v>0</c:v>
                </c:pt>
                <c:pt idx="14368" formatCode="General">
                  <c:v>0</c:v>
                </c:pt>
                <c:pt idx="14369" formatCode="General">
                  <c:v>0</c:v>
                </c:pt>
                <c:pt idx="14370" formatCode="General">
                  <c:v>6.6666669829999998</c:v>
                </c:pt>
                <c:pt idx="14371" formatCode="General">
                  <c:v>0</c:v>
                </c:pt>
                <c:pt idx="14372" formatCode="General">
                  <c:v>0</c:v>
                </c:pt>
                <c:pt idx="14373" formatCode="General">
                  <c:v>0</c:v>
                </c:pt>
                <c:pt idx="14374" formatCode="General">
                  <c:v>0</c:v>
                </c:pt>
                <c:pt idx="14375" formatCode="General">
                  <c:v>0</c:v>
                </c:pt>
                <c:pt idx="14376" formatCode="General">
                  <c:v>0</c:v>
                </c:pt>
                <c:pt idx="14377" formatCode="General">
                  <c:v>6.6666669829999998</c:v>
                </c:pt>
                <c:pt idx="14378" formatCode="General">
                  <c:v>0</c:v>
                </c:pt>
                <c:pt idx="14379" formatCode="General">
                  <c:v>0</c:v>
                </c:pt>
                <c:pt idx="14380" formatCode="General">
                  <c:v>0</c:v>
                </c:pt>
                <c:pt idx="14381" formatCode="General">
                  <c:v>0</c:v>
                </c:pt>
                <c:pt idx="14382" formatCode="General">
                  <c:v>0</c:v>
                </c:pt>
                <c:pt idx="14383" formatCode="General">
                  <c:v>6.6666669829999998</c:v>
                </c:pt>
                <c:pt idx="14384" formatCode="General">
                  <c:v>0</c:v>
                </c:pt>
                <c:pt idx="14385" formatCode="General">
                  <c:v>0</c:v>
                </c:pt>
                <c:pt idx="14386" formatCode="General">
                  <c:v>0</c:v>
                </c:pt>
                <c:pt idx="14387" formatCode="General">
                  <c:v>0</c:v>
                </c:pt>
                <c:pt idx="14388" formatCode="General">
                  <c:v>0</c:v>
                </c:pt>
                <c:pt idx="14389" formatCode="General">
                  <c:v>0</c:v>
                </c:pt>
                <c:pt idx="14390" formatCode="General">
                  <c:v>6.6666669829999998</c:v>
                </c:pt>
                <c:pt idx="14391" formatCode="General">
                  <c:v>0</c:v>
                </c:pt>
                <c:pt idx="14392" formatCode="General">
                  <c:v>0</c:v>
                </c:pt>
                <c:pt idx="14393" formatCode="General">
                  <c:v>0</c:v>
                </c:pt>
                <c:pt idx="14394" formatCode="General">
                  <c:v>0</c:v>
                </c:pt>
                <c:pt idx="14395" formatCode="General">
                  <c:v>0</c:v>
                </c:pt>
                <c:pt idx="14396" formatCode="General">
                  <c:v>0</c:v>
                </c:pt>
                <c:pt idx="14397" formatCode="General">
                  <c:v>6.6666669829999998</c:v>
                </c:pt>
                <c:pt idx="14398" formatCode="General">
                  <c:v>0</c:v>
                </c:pt>
                <c:pt idx="14399" formatCode="General">
                  <c:v>0</c:v>
                </c:pt>
                <c:pt idx="14400" formatCode="General">
                  <c:v>0</c:v>
                </c:pt>
                <c:pt idx="14401" formatCode="General">
                  <c:v>0</c:v>
                </c:pt>
                <c:pt idx="14402" formatCode="General">
                  <c:v>0</c:v>
                </c:pt>
                <c:pt idx="14403" formatCode="General">
                  <c:v>0</c:v>
                </c:pt>
                <c:pt idx="14404" formatCode="General">
                  <c:v>0</c:v>
                </c:pt>
                <c:pt idx="14405" formatCode="General">
                  <c:v>6.6666669829999998</c:v>
                </c:pt>
                <c:pt idx="14406" formatCode="General">
                  <c:v>0</c:v>
                </c:pt>
                <c:pt idx="14407" formatCode="General">
                  <c:v>0</c:v>
                </c:pt>
                <c:pt idx="14408" formatCode="General">
                  <c:v>0</c:v>
                </c:pt>
                <c:pt idx="14409" formatCode="General">
                  <c:v>0</c:v>
                </c:pt>
                <c:pt idx="14410" formatCode="General">
                  <c:v>0</c:v>
                </c:pt>
                <c:pt idx="14411" formatCode="General">
                  <c:v>0</c:v>
                </c:pt>
                <c:pt idx="14412" formatCode="General">
                  <c:v>0</c:v>
                </c:pt>
                <c:pt idx="14413" formatCode="General">
                  <c:v>6.6666669829999998</c:v>
                </c:pt>
                <c:pt idx="14414" formatCode="General">
                  <c:v>0</c:v>
                </c:pt>
                <c:pt idx="14415" formatCode="General">
                  <c:v>0</c:v>
                </c:pt>
                <c:pt idx="14416" formatCode="General">
                  <c:v>0</c:v>
                </c:pt>
                <c:pt idx="14417" formatCode="General">
                  <c:v>0</c:v>
                </c:pt>
                <c:pt idx="14418" formatCode="General">
                  <c:v>0</c:v>
                </c:pt>
                <c:pt idx="14419" formatCode="General">
                  <c:v>0</c:v>
                </c:pt>
                <c:pt idx="14420" formatCode="General">
                  <c:v>0</c:v>
                </c:pt>
                <c:pt idx="14421" formatCode="General">
                  <c:v>0</c:v>
                </c:pt>
                <c:pt idx="14422" formatCode="General">
                  <c:v>6.6666669829999998</c:v>
                </c:pt>
                <c:pt idx="14423" formatCode="General">
                  <c:v>0</c:v>
                </c:pt>
                <c:pt idx="14424" formatCode="General">
                  <c:v>0</c:v>
                </c:pt>
                <c:pt idx="14425" formatCode="General">
                  <c:v>0</c:v>
                </c:pt>
                <c:pt idx="14426" formatCode="General">
                  <c:v>0</c:v>
                </c:pt>
                <c:pt idx="14427" formatCode="General">
                  <c:v>0</c:v>
                </c:pt>
                <c:pt idx="14428" formatCode="General">
                  <c:v>0</c:v>
                </c:pt>
                <c:pt idx="14429" formatCode="General">
                  <c:v>0</c:v>
                </c:pt>
                <c:pt idx="14430" formatCode="General">
                  <c:v>0</c:v>
                </c:pt>
                <c:pt idx="14431" formatCode="General">
                  <c:v>0</c:v>
                </c:pt>
                <c:pt idx="14432" formatCode="General">
                  <c:v>6.6666669829999998</c:v>
                </c:pt>
                <c:pt idx="14433" formatCode="General">
                  <c:v>0</c:v>
                </c:pt>
                <c:pt idx="14434" formatCode="General">
                  <c:v>0</c:v>
                </c:pt>
                <c:pt idx="14435" formatCode="General">
                  <c:v>0</c:v>
                </c:pt>
                <c:pt idx="14436" formatCode="General">
                  <c:v>0</c:v>
                </c:pt>
                <c:pt idx="14437" formatCode="General">
                  <c:v>0</c:v>
                </c:pt>
                <c:pt idx="14438" formatCode="General">
                  <c:v>0</c:v>
                </c:pt>
                <c:pt idx="14439" formatCode="General">
                  <c:v>0</c:v>
                </c:pt>
                <c:pt idx="14440" formatCode="General">
                  <c:v>0</c:v>
                </c:pt>
                <c:pt idx="14441" formatCode="General">
                  <c:v>6.6666669829999998</c:v>
                </c:pt>
                <c:pt idx="14442" formatCode="General">
                  <c:v>0</c:v>
                </c:pt>
                <c:pt idx="14443" formatCode="General">
                  <c:v>0</c:v>
                </c:pt>
                <c:pt idx="14444" formatCode="General">
                  <c:v>0</c:v>
                </c:pt>
                <c:pt idx="14445" formatCode="General">
                  <c:v>0</c:v>
                </c:pt>
                <c:pt idx="14446" formatCode="General">
                  <c:v>0</c:v>
                </c:pt>
                <c:pt idx="14447" formatCode="General">
                  <c:v>0</c:v>
                </c:pt>
                <c:pt idx="14448" formatCode="General">
                  <c:v>0</c:v>
                </c:pt>
                <c:pt idx="14449" formatCode="General">
                  <c:v>0</c:v>
                </c:pt>
                <c:pt idx="14450" formatCode="General">
                  <c:v>0</c:v>
                </c:pt>
                <c:pt idx="14451" formatCode="General">
                  <c:v>6.6666669829999998</c:v>
                </c:pt>
                <c:pt idx="14452" formatCode="General">
                  <c:v>0</c:v>
                </c:pt>
                <c:pt idx="14453" formatCode="General">
                  <c:v>0</c:v>
                </c:pt>
                <c:pt idx="14454" formatCode="General">
                  <c:v>0</c:v>
                </c:pt>
                <c:pt idx="14455" formatCode="General">
                  <c:v>0</c:v>
                </c:pt>
                <c:pt idx="14456" formatCode="General">
                  <c:v>0</c:v>
                </c:pt>
                <c:pt idx="14457" formatCode="General">
                  <c:v>0</c:v>
                </c:pt>
                <c:pt idx="14458" formatCode="General">
                  <c:v>0</c:v>
                </c:pt>
                <c:pt idx="14459" formatCode="General">
                  <c:v>0</c:v>
                </c:pt>
                <c:pt idx="14460" formatCode="General">
                  <c:v>0</c:v>
                </c:pt>
                <c:pt idx="14461" formatCode="General">
                  <c:v>6.6666669829999998</c:v>
                </c:pt>
                <c:pt idx="14462" formatCode="General">
                  <c:v>0</c:v>
                </c:pt>
                <c:pt idx="14463" formatCode="General">
                  <c:v>0</c:v>
                </c:pt>
                <c:pt idx="14464" formatCode="General">
                  <c:v>0</c:v>
                </c:pt>
                <c:pt idx="14465" formatCode="General">
                  <c:v>0</c:v>
                </c:pt>
                <c:pt idx="14466" formatCode="General">
                  <c:v>0</c:v>
                </c:pt>
                <c:pt idx="14467" formatCode="General">
                  <c:v>0</c:v>
                </c:pt>
                <c:pt idx="14468" formatCode="General">
                  <c:v>0</c:v>
                </c:pt>
                <c:pt idx="14469" formatCode="General">
                  <c:v>0</c:v>
                </c:pt>
                <c:pt idx="14470" formatCode="General">
                  <c:v>6.6666669829999998</c:v>
                </c:pt>
                <c:pt idx="14471" formatCode="General">
                  <c:v>0</c:v>
                </c:pt>
                <c:pt idx="14472" formatCode="General">
                  <c:v>0</c:v>
                </c:pt>
                <c:pt idx="14473" formatCode="General">
                  <c:v>0</c:v>
                </c:pt>
                <c:pt idx="14474" formatCode="General">
                  <c:v>0</c:v>
                </c:pt>
                <c:pt idx="14475" formatCode="General">
                  <c:v>0</c:v>
                </c:pt>
                <c:pt idx="14476" formatCode="General">
                  <c:v>0</c:v>
                </c:pt>
                <c:pt idx="14477" formatCode="General">
                  <c:v>0</c:v>
                </c:pt>
                <c:pt idx="14478" formatCode="General">
                  <c:v>0</c:v>
                </c:pt>
                <c:pt idx="14479" formatCode="General">
                  <c:v>6.6666669829999998</c:v>
                </c:pt>
                <c:pt idx="14480" formatCode="General">
                  <c:v>0</c:v>
                </c:pt>
                <c:pt idx="14481" formatCode="General">
                  <c:v>0</c:v>
                </c:pt>
                <c:pt idx="14482" formatCode="General">
                  <c:v>0</c:v>
                </c:pt>
                <c:pt idx="14483" formatCode="General">
                  <c:v>0</c:v>
                </c:pt>
                <c:pt idx="14484" formatCode="General">
                  <c:v>0</c:v>
                </c:pt>
                <c:pt idx="14485" formatCode="General">
                  <c:v>0</c:v>
                </c:pt>
                <c:pt idx="14486" formatCode="General">
                  <c:v>0</c:v>
                </c:pt>
                <c:pt idx="14487" formatCode="General">
                  <c:v>0</c:v>
                </c:pt>
                <c:pt idx="14488" formatCode="General">
                  <c:v>6.6666669829999998</c:v>
                </c:pt>
                <c:pt idx="14489" formatCode="General">
                  <c:v>0</c:v>
                </c:pt>
                <c:pt idx="14490" formatCode="General">
                  <c:v>0</c:v>
                </c:pt>
                <c:pt idx="14491" formatCode="General">
                  <c:v>0</c:v>
                </c:pt>
                <c:pt idx="14492" formatCode="General">
                  <c:v>0</c:v>
                </c:pt>
                <c:pt idx="14493" formatCode="General">
                  <c:v>0</c:v>
                </c:pt>
                <c:pt idx="14494" formatCode="General">
                  <c:v>0</c:v>
                </c:pt>
                <c:pt idx="14495" formatCode="General">
                  <c:v>0</c:v>
                </c:pt>
                <c:pt idx="14496" formatCode="General">
                  <c:v>0</c:v>
                </c:pt>
                <c:pt idx="14497" formatCode="General">
                  <c:v>6.6666669829999998</c:v>
                </c:pt>
                <c:pt idx="14498" formatCode="General">
                  <c:v>0</c:v>
                </c:pt>
                <c:pt idx="14499" formatCode="General">
                  <c:v>0</c:v>
                </c:pt>
                <c:pt idx="14500" formatCode="General">
                  <c:v>0</c:v>
                </c:pt>
                <c:pt idx="14501" formatCode="General">
                  <c:v>0</c:v>
                </c:pt>
                <c:pt idx="14502" formatCode="General">
                  <c:v>0</c:v>
                </c:pt>
                <c:pt idx="14503" formatCode="General">
                  <c:v>0</c:v>
                </c:pt>
                <c:pt idx="14504" formatCode="General">
                  <c:v>0</c:v>
                </c:pt>
                <c:pt idx="14505" formatCode="General">
                  <c:v>0</c:v>
                </c:pt>
                <c:pt idx="14506" formatCode="General">
                  <c:v>0</c:v>
                </c:pt>
                <c:pt idx="14507" formatCode="General">
                  <c:v>6.6666669829999998</c:v>
                </c:pt>
                <c:pt idx="14508" formatCode="General">
                  <c:v>0</c:v>
                </c:pt>
                <c:pt idx="14509" formatCode="General">
                  <c:v>0</c:v>
                </c:pt>
                <c:pt idx="14510" formatCode="General">
                  <c:v>0</c:v>
                </c:pt>
                <c:pt idx="14511" formatCode="General">
                  <c:v>0</c:v>
                </c:pt>
                <c:pt idx="14512" formatCode="General">
                  <c:v>0</c:v>
                </c:pt>
                <c:pt idx="14513" formatCode="General">
                  <c:v>0</c:v>
                </c:pt>
                <c:pt idx="14514" formatCode="General">
                  <c:v>0</c:v>
                </c:pt>
                <c:pt idx="14515" formatCode="General">
                  <c:v>0</c:v>
                </c:pt>
                <c:pt idx="14516" formatCode="General">
                  <c:v>0</c:v>
                </c:pt>
                <c:pt idx="14517" formatCode="General">
                  <c:v>0</c:v>
                </c:pt>
                <c:pt idx="14518" formatCode="General">
                  <c:v>6.6666669829999998</c:v>
                </c:pt>
                <c:pt idx="14519" formatCode="General">
                  <c:v>0</c:v>
                </c:pt>
                <c:pt idx="14520" formatCode="General">
                  <c:v>0</c:v>
                </c:pt>
                <c:pt idx="14521" formatCode="General">
                  <c:v>0</c:v>
                </c:pt>
                <c:pt idx="14522" formatCode="General">
                  <c:v>0</c:v>
                </c:pt>
                <c:pt idx="14523" formatCode="General">
                  <c:v>0</c:v>
                </c:pt>
                <c:pt idx="14524" formatCode="General">
                  <c:v>0</c:v>
                </c:pt>
                <c:pt idx="14525" formatCode="General">
                  <c:v>0</c:v>
                </c:pt>
                <c:pt idx="14526" formatCode="General">
                  <c:v>0</c:v>
                </c:pt>
                <c:pt idx="14527" formatCode="General">
                  <c:v>0</c:v>
                </c:pt>
                <c:pt idx="14528" formatCode="General">
                  <c:v>0</c:v>
                </c:pt>
                <c:pt idx="14529" formatCode="General">
                  <c:v>6.6666669829999998</c:v>
                </c:pt>
                <c:pt idx="14530" formatCode="General">
                  <c:v>0</c:v>
                </c:pt>
                <c:pt idx="14531" formatCode="General">
                  <c:v>0</c:v>
                </c:pt>
                <c:pt idx="14532" formatCode="General">
                  <c:v>0</c:v>
                </c:pt>
                <c:pt idx="14533" formatCode="General">
                  <c:v>0</c:v>
                </c:pt>
                <c:pt idx="14534" formatCode="General">
                  <c:v>0</c:v>
                </c:pt>
                <c:pt idx="14535" formatCode="General">
                  <c:v>0</c:v>
                </c:pt>
                <c:pt idx="14536" formatCode="General">
                  <c:v>0</c:v>
                </c:pt>
                <c:pt idx="14537" formatCode="General">
                  <c:v>0</c:v>
                </c:pt>
                <c:pt idx="14538" formatCode="General">
                  <c:v>0</c:v>
                </c:pt>
                <c:pt idx="14539" formatCode="General">
                  <c:v>0</c:v>
                </c:pt>
                <c:pt idx="14540" formatCode="General">
                  <c:v>0</c:v>
                </c:pt>
                <c:pt idx="14541" formatCode="General">
                  <c:v>6.6666669829999998</c:v>
                </c:pt>
                <c:pt idx="14542" formatCode="General">
                  <c:v>0</c:v>
                </c:pt>
                <c:pt idx="14543" formatCode="General">
                  <c:v>0</c:v>
                </c:pt>
                <c:pt idx="14544" formatCode="General">
                  <c:v>0</c:v>
                </c:pt>
                <c:pt idx="14545" formatCode="General">
                  <c:v>0</c:v>
                </c:pt>
                <c:pt idx="14546" formatCode="General">
                  <c:v>0</c:v>
                </c:pt>
                <c:pt idx="14547" formatCode="General">
                  <c:v>0</c:v>
                </c:pt>
                <c:pt idx="14548" formatCode="General">
                  <c:v>0</c:v>
                </c:pt>
                <c:pt idx="14549" formatCode="General">
                  <c:v>0</c:v>
                </c:pt>
                <c:pt idx="14550" formatCode="General">
                  <c:v>0</c:v>
                </c:pt>
                <c:pt idx="14551" formatCode="General">
                  <c:v>6.6666669829999998</c:v>
                </c:pt>
                <c:pt idx="14552" formatCode="General">
                  <c:v>0</c:v>
                </c:pt>
                <c:pt idx="14553" formatCode="General">
                  <c:v>0</c:v>
                </c:pt>
                <c:pt idx="14554" formatCode="General">
                  <c:v>0</c:v>
                </c:pt>
                <c:pt idx="14555" formatCode="General">
                  <c:v>0</c:v>
                </c:pt>
                <c:pt idx="14556" formatCode="General">
                  <c:v>0</c:v>
                </c:pt>
                <c:pt idx="14557" formatCode="General">
                  <c:v>0</c:v>
                </c:pt>
                <c:pt idx="14558" formatCode="General">
                  <c:v>0</c:v>
                </c:pt>
                <c:pt idx="14559" formatCode="General">
                  <c:v>0</c:v>
                </c:pt>
                <c:pt idx="14560" formatCode="General">
                  <c:v>0</c:v>
                </c:pt>
                <c:pt idx="14561" formatCode="General">
                  <c:v>0</c:v>
                </c:pt>
                <c:pt idx="14562" formatCode="General">
                  <c:v>6.6666669829999998</c:v>
                </c:pt>
                <c:pt idx="14563" formatCode="General">
                  <c:v>0</c:v>
                </c:pt>
                <c:pt idx="14564" formatCode="General">
                  <c:v>0</c:v>
                </c:pt>
                <c:pt idx="14565" formatCode="General">
                  <c:v>0</c:v>
                </c:pt>
                <c:pt idx="14566" formatCode="General">
                  <c:v>0</c:v>
                </c:pt>
                <c:pt idx="14567" formatCode="General">
                  <c:v>0</c:v>
                </c:pt>
                <c:pt idx="14568" formatCode="General">
                  <c:v>0</c:v>
                </c:pt>
                <c:pt idx="14569" formatCode="General">
                  <c:v>0</c:v>
                </c:pt>
                <c:pt idx="14570" formatCode="General">
                  <c:v>0</c:v>
                </c:pt>
                <c:pt idx="14571" formatCode="General">
                  <c:v>0</c:v>
                </c:pt>
                <c:pt idx="14572" formatCode="General">
                  <c:v>6.6666669829999998</c:v>
                </c:pt>
                <c:pt idx="14573" formatCode="General">
                  <c:v>0</c:v>
                </c:pt>
                <c:pt idx="14574" formatCode="General">
                  <c:v>0</c:v>
                </c:pt>
                <c:pt idx="14575" formatCode="General">
                  <c:v>0</c:v>
                </c:pt>
                <c:pt idx="14576" formatCode="General">
                  <c:v>0</c:v>
                </c:pt>
                <c:pt idx="14577" formatCode="General">
                  <c:v>0</c:v>
                </c:pt>
                <c:pt idx="14578" formatCode="General">
                  <c:v>0</c:v>
                </c:pt>
                <c:pt idx="14579" formatCode="General">
                  <c:v>6.6666669829999998</c:v>
                </c:pt>
                <c:pt idx="14580" formatCode="General">
                  <c:v>0</c:v>
                </c:pt>
                <c:pt idx="14581" formatCode="General">
                  <c:v>0</c:v>
                </c:pt>
                <c:pt idx="14582" formatCode="General">
                  <c:v>0</c:v>
                </c:pt>
                <c:pt idx="14583" formatCode="General">
                  <c:v>0</c:v>
                </c:pt>
                <c:pt idx="14584" formatCode="General">
                  <c:v>6.6666669829999998</c:v>
                </c:pt>
                <c:pt idx="14585" formatCode="General">
                  <c:v>0</c:v>
                </c:pt>
                <c:pt idx="14586" formatCode="General">
                  <c:v>0</c:v>
                </c:pt>
                <c:pt idx="14587" formatCode="General">
                  <c:v>0</c:v>
                </c:pt>
                <c:pt idx="14588" formatCode="General">
                  <c:v>0</c:v>
                </c:pt>
                <c:pt idx="14589" formatCode="General">
                  <c:v>6.6666669829999998</c:v>
                </c:pt>
                <c:pt idx="14590" formatCode="General">
                  <c:v>0</c:v>
                </c:pt>
                <c:pt idx="14591" formatCode="General">
                  <c:v>0</c:v>
                </c:pt>
                <c:pt idx="14592" formatCode="General">
                  <c:v>0</c:v>
                </c:pt>
                <c:pt idx="14593" formatCode="General">
                  <c:v>0</c:v>
                </c:pt>
                <c:pt idx="14594" formatCode="General">
                  <c:v>6.6666669829999998</c:v>
                </c:pt>
                <c:pt idx="14595" formatCode="General">
                  <c:v>0</c:v>
                </c:pt>
                <c:pt idx="14596" formatCode="General">
                  <c:v>0</c:v>
                </c:pt>
                <c:pt idx="14597" formatCode="General">
                  <c:v>0</c:v>
                </c:pt>
                <c:pt idx="14598" formatCode="General">
                  <c:v>0</c:v>
                </c:pt>
                <c:pt idx="14599" formatCode="General">
                  <c:v>0</c:v>
                </c:pt>
                <c:pt idx="14600" formatCode="General">
                  <c:v>0</c:v>
                </c:pt>
                <c:pt idx="14601" formatCode="General">
                  <c:v>0</c:v>
                </c:pt>
                <c:pt idx="14602" formatCode="General">
                  <c:v>6.6666669829999998</c:v>
                </c:pt>
                <c:pt idx="14603" formatCode="General">
                  <c:v>0</c:v>
                </c:pt>
                <c:pt idx="14604" formatCode="General">
                  <c:v>6.6666669829999998</c:v>
                </c:pt>
                <c:pt idx="14605" formatCode="General">
                  <c:v>0</c:v>
                </c:pt>
                <c:pt idx="14606" formatCode="General">
                  <c:v>0</c:v>
                </c:pt>
                <c:pt idx="14607" formatCode="General">
                  <c:v>6.6666669829999998</c:v>
                </c:pt>
                <c:pt idx="14608" formatCode="General">
                  <c:v>0</c:v>
                </c:pt>
                <c:pt idx="14609" formatCode="General">
                  <c:v>0</c:v>
                </c:pt>
                <c:pt idx="14610" formatCode="General">
                  <c:v>6.6666669829999998</c:v>
                </c:pt>
                <c:pt idx="14611" formatCode="General">
                  <c:v>0</c:v>
                </c:pt>
                <c:pt idx="14612" formatCode="General">
                  <c:v>0</c:v>
                </c:pt>
                <c:pt idx="14613" formatCode="General">
                  <c:v>6.6666669829999998</c:v>
                </c:pt>
                <c:pt idx="14614" formatCode="General">
                  <c:v>0</c:v>
                </c:pt>
                <c:pt idx="14615" formatCode="General">
                  <c:v>6.6666669829999998</c:v>
                </c:pt>
                <c:pt idx="14616" formatCode="General">
                  <c:v>0</c:v>
                </c:pt>
                <c:pt idx="14617" formatCode="General">
                  <c:v>0</c:v>
                </c:pt>
                <c:pt idx="14618" formatCode="General">
                  <c:v>6.6666669829999998</c:v>
                </c:pt>
                <c:pt idx="14619" formatCode="General">
                  <c:v>0</c:v>
                </c:pt>
                <c:pt idx="14620" formatCode="General">
                  <c:v>6.6666669829999998</c:v>
                </c:pt>
                <c:pt idx="14621" formatCode="General">
                  <c:v>0</c:v>
                </c:pt>
                <c:pt idx="14622" formatCode="General">
                  <c:v>6.6666669829999998</c:v>
                </c:pt>
                <c:pt idx="14623" formatCode="General">
                  <c:v>0</c:v>
                </c:pt>
                <c:pt idx="14624" formatCode="General">
                  <c:v>6.6666669829999998</c:v>
                </c:pt>
                <c:pt idx="14625" formatCode="General">
                  <c:v>6.6666669829999998</c:v>
                </c:pt>
                <c:pt idx="14626" formatCode="General">
                  <c:v>0</c:v>
                </c:pt>
                <c:pt idx="14627" formatCode="General">
                  <c:v>6.6666669829999998</c:v>
                </c:pt>
                <c:pt idx="14628" formatCode="General">
                  <c:v>0</c:v>
                </c:pt>
                <c:pt idx="14629" formatCode="General">
                  <c:v>6.6666669829999998</c:v>
                </c:pt>
                <c:pt idx="14630" formatCode="General">
                  <c:v>0</c:v>
                </c:pt>
                <c:pt idx="14631" formatCode="General">
                  <c:v>6.6666669829999998</c:v>
                </c:pt>
                <c:pt idx="14632" formatCode="General">
                  <c:v>0</c:v>
                </c:pt>
                <c:pt idx="14633" formatCode="General">
                  <c:v>6.6666669829999998</c:v>
                </c:pt>
                <c:pt idx="14634" formatCode="General">
                  <c:v>0</c:v>
                </c:pt>
                <c:pt idx="14635" formatCode="General">
                  <c:v>6.6666669829999998</c:v>
                </c:pt>
                <c:pt idx="14636" formatCode="General">
                  <c:v>0</c:v>
                </c:pt>
                <c:pt idx="14637" formatCode="General">
                  <c:v>6.6666669829999998</c:v>
                </c:pt>
                <c:pt idx="14638" formatCode="General">
                  <c:v>0</c:v>
                </c:pt>
                <c:pt idx="14639" formatCode="General">
                  <c:v>0</c:v>
                </c:pt>
                <c:pt idx="14640" formatCode="General">
                  <c:v>6.6666669829999998</c:v>
                </c:pt>
                <c:pt idx="14641" formatCode="General">
                  <c:v>0</c:v>
                </c:pt>
                <c:pt idx="14642" formatCode="General">
                  <c:v>0</c:v>
                </c:pt>
                <c:pt idx="14643" formatCode="General">
                  <c:v>6.6666669829999998</c:v>
                </c:pt>
                <c:pt idx="14644" formatCode="General">
                  <c:v>0</c:v>
                </c:pt>
                <c:pt idx="14645" formatCode="General">
                  <c:v>0</c:v>
                </c:pt>
                <c:pt idx="14646" formatCode="General">
                  <c:v>6.6666669829999998</c:v>
                </c:pt>
                <c:pt idx="14647" formatCode="General">
                  <c:v>0</c:v>
                </c:pt>
                <c:pt idx="14648" formatCode="General">
                  <c:v>0</c:v>
                </c:pt>
                <c:pt idx="14649" formatCode="General">
                  <c:v>6.6666669829999998</c:v>
                </c:pt>
                <c:pt idx="14650" formatCode="General">
                  <c:v>0</c:v>
                </c:pt>
                <c:pt idx="14651" formatCode="General">
                  <c:v>0</c:v>
                </c:pt>
                <c:pt idx="14652" formatCode="General">
                  <c:v>6.6666669829999998</c:v>
                </c:pt>
                <c:pt idx="14653" formatCode="General">
                  <c:v>0</c:v>
                </c:pt>
                <c:pt idx="14654" formatCode="General">
                  <c:v>0</c:v>
                </c:pt>
                <c:pt idx="14655" formatCode="General">
                  <c:v>0</c:v>
                </c:pt>
                <c:pt idx="14656" formatCode="General">
                  <c:v>6.6666669829999998</c:v>
                </c:pt>
                <c:pt idx="14657" formatCode="General">
                  <c:v>0</c:v>
                </c:pt>
                <c:pt idx="14658" formatCode="General">
                  <c:v>0</c:v>
                </c:pt>
                <c:pt idx="14659" formatCode="General">
                  <c:v>0</c:v>
                </c:pt>
                <c:pt idx="14660" formatCode="General">
                  <c:v>6.6666669829999998</c:v>
                </c:pt>
                <c:pt idx="14661" formatCode="General">
                  <c:v>0</c:v>
                </c:pt>
                <c:pt idx="14662" formatCode="General">
                  <c:v>0</c:v>
                </c:pt>
                <c:pt idx="14663" formatCode="General">
                  <c:v>0</c:v>
                </c:pt>
                <c:pt idx="14664" formatCode="General">
                  <c:v>6.6666669829999998</c:v>
                </c:pt>
                <c:pt idx="14665" formatCode="General">
                  <c:v>0</c:v>
                </c:pt>
                <c:pt idx="14666" formatCode="General">
                  <c:v>0</c:v>
                </c:pt>
                <c:pt idx="14667" formatCode="General">
                  <c:v>0</c:v>
                </c:pt>
                <c:pt idx="14668" formatCode="General">
                  <c:v>6.6666669829999998</c:v>
                </c:pt>
                <c:pt idx="14669" formatCode="General">
                  <c:v>0</c:v>
                </c:pt>
                <c:pt idx="14670" formatCode="General">
                  <c:v>0</c:v>
                </c:pt>
                <c:pt idx="14671" formatCode="General">
                  <c:v>0</c:v>
                </c:pt>
                <c:pt idx="14672" formatCode="General">
                  <c:v>0</c:v>
                </c:pt>
                <c:pt idx="14673" formatCode="General">
                  <c:v>6.6666669829999998</c:v>
                </c:pt>
                <c:pt idx="14674" formatCode="General">
                  <c:v>0</c:v>
                </c:pt>
                <c:pt idx="14675" formatCode="General">
                  <c:v>0</c:v>
                </c:pt>
                <c:pt idx="14676" formatCode="General">
                  <c:v>0</c:v>
                </c:pt>
                <c:pt idx="14677" formatCode="General">
                  <c:v>0</c:v>
                </c:pt>
                <c:pt idx="14678" formatCode="General">
                  <c:v>6.6666669829999998</c:v>
                </c:pt>
                <c:pt idx="14679" formatCode="General">
                  <c:v>0</c:v>
                </c:pt>
                <c:pt idx="14680" formatCode="General">
                  <c:v>0</c:v>
                </c:pt>
                <c:pt idx="14681" formatCode="General">
                  <c:v>0</c:v>
                </c:pt>
                <c:pt idx="14682" formatCode="General">
                  <c:v>0</c:v>
                </c:pt>
                <c:pt idx="14683" formatCode="General">
                  <c:v>6.6666669829999998</c:v>
                </c:pt>
                <c:pt idx="14684" formatCode="General">
                  <c:v>0</c:v>
                </c:pt>
                <c:pt idx="14685" formatCode="General">
                  <c:v>0</c:v>
                </c:pt>
                <c:pt idx="14686" formatCode="General">
                  <c:v>0</c:v>
                </c:pt>
                <c:pt idx="14687" formatCode="General">
                  <c:v>0</c:v>
                </c:pt>
                <c:pt idx="14688" formatCode="General">
                  <c:v>6.6666669829999998</c:v>
                </c:pt>
                <c:pt idx="14689" formatCode="General">
                  <c:v>0</c:v>
                </c:pt>
                <c:pt idx="14690" formatCode="General">
                  <c:v>0</c:v>
                </c:pt>
                <c:pt idx="14691" formatCode="General">
                  <c:v>0</c:v>
                </c:pt>
                <c:pt idx="14692" formatCode="General">
                  <c:v>0</c:v>
                </c:pt>
                <c:pt idx="14693" formatCode="General">
                  <c:v>0</c:v>
                </c:pt>
                <c:pt idx="14694" formatCode="General">
                  <c:v>0</c:v>
                </c:pt>
                <c:pt idx="14695" formatCode="General">
                  <c:v>6.6666669829999998</c:v>
                </c:pt>
                <c:pt idx="14696" formatCode="General">
                  <c:v>0</c:v>
                </c:pt>
                <c:pt idx="14697" formatCode="General">
                  <c:v>0</c:v>
                </c:pt>
                <c:pt idx="14698" formatCode="General">
                  <c:v>0</c:v>
                </c:pt>
                <c:pt idx="14699" formatCode="General">
                  <c:v>0</c:v>
                </c:pt>
                <c:pt idx="14700" formatCode="General">
                  <c:v>0</c:v>
                </c:pt>
                <c:pt idx="14701" formatCode="General">
                  <c:v>0</c:v>
                </c:pt>
                <c:pt idx="14702" formatCode="General">
                  <c:v>6.6666669829999998</c:v>
                </c:pt>
                <c:pt idx="14703" formatCode="General">
                  <c:v>0</c:v>
                </c:pt>
                <c:pt idx="14704" formatCode="General">
                  <c:v>0</c:v>
                </c:pt>
                <c:pt idx="14705" formatCode="General">
                  <c:v>0</c:v>
                </c:pt>
                <c:pt idx="14706" formatCode="General">
                  <c:v>0</c:v>
                </c:pt>
                <c:pt idx="14707" formatCode="General">
                  <c:v>0</c:v>
                </c:pt>
                <c:pt idx="14708" formatCode="General">
                  <c:v>6.6666669829999998</c:v>
                </c:pt>
                <c:pt idx="14709" formatCode="General">
                  <c:v>0</c:v>
                </c:pt>
                <c:pt idx="14710" formatCode="General">
                  <c:v>0</c:v>
                </c:pt>
                <c:pt idx="14711" formatCode="General">
                  <c:v>0</c:v>
                </c:pt>
                <c:pt idx="14712" formatCode="General">
                  <c:v>0</c:v>
                </c:pt>
                <c:pt idx="14713" formatCode="General">
                  <c:v>0</c:v>
                </c:pt>
                <c:pt idx="14714" formatCode="General">
                  <c:v>0</c:v>
                </c:pt>
                <c:pt idx="14715" formatCode="General">
                  <c:v>0</c:v>
                </c:pt>
                <c:pt idx="14716" formatCode="General">
                  <c:v>6.6666669829999998</c:v>
                </c:pt>
                <c:pt idx="14717" formatCode="General">
                  <c:v>0</c:v>
                </c:pt>
                <c:pt idx="14718" formatCode="General">
                  <c:v>0</c:v>
                </c:pt>
                <c:pt idx="14719" formatCode="General">
                  <c:v>0</c:v>
                </c:pt>
                <c:pt idx="14720" formatCode="General">
                  <c:v>0</c:v>
                </c:pt>
                <c:pt idx="14721" formatCode="General">
                  <c:v>0</c:v>
                </c:pt>
                <c:pt idx="14722" formatCode="General">
                  <c:v>0</c:v>
                </c:pt>
                <c:pt idx="14723" formatCode="General">
                  <c:v>0</c:v>
                </c:pt>
                <c:pt idx="14724" formatCode="General">
                  <c:v>0</c:v>
                </c:pt>
                <c:pt idx="14725" formatCode="General">
                  <c:v>0</c:v>
                </c:pt>
                <c:pt idx="14726" formatCode="General">
                  <c:v>6.6666669829999998</c:v>
                </c:pt>
                <c:pt idx="14727" formatCode="General">
                  <c:v>0</c:v>
                </c:pt>
                <c:pt idx="14728" formatCode="General">
                  <c:v>0</c:v>
                </c:pt>
                <c:pt idx="14729" formatCode="General">
                  <c:v>0</c:v>
                </c:pt>
                <c:pt idx="14730" formatCode="General">
                  <c:v>0</c:v>
                </c:pt>
                <c:pt idx="14731" formatCode="General">
                  <c:v>0</c:v>
                </c:pt>
                <c:pt idx="14732" formatCode="General">
                  <c:v>0</c:v>
                </c:pt>
                <c:pt idx="14733" formatCode="General">
                  <c:v>0</c:v>
                </c:pt>
                <c:pt idx="14734" formatCode="General">
                  <c:v>0</c:v>
                </c:pt>
                <c:pt idx="14735" formatCode="General">
                  <c:v>0</c:v>
                </c:pt>
                <c:pt idx="14736" formatCode="General">
                  <c:v>0</c:v>
                </c:pt>
                <c:pt idx="14737" formatCode="General">
                  <c:v>6.6666669829999998</c:v>
                </c:pt>
                <c:pt idx="14738" formatCode="General">
                  <c:v>0</c:v>
                </c:pt>
                <c:pt idx="14739" formatCode="General">
                  <c:v>0</c:v>
                </c:pt>
                <c:pt idx="14740" formatCode="General">
                  <c:v>0</c:v>
                </c:pt>
                <c:pt idx="14741" formatCode="General">
                  <c:v>0</c:v>
                </c:pt>
                <c:pt idx="14742" formatCode="General">
                  <c:v>0</c:v>
                </c:pt>
                <c:pt idx="14743" formatCode="General">
                  <c:v>0</c:v>
                </c:pt>
                <c:pt idx="14744" formatCode="General">
                  <c:v>0</c:v>
                </c:pt>
                <c:pt idx="14745" formatCode="General">
                  <c:v>0</c:v>
                </c:pt>
                <c:pt idx="14746" formatCode="General">
                  <c:v>0</c:v>
                </c:pt>
                <c:pt idx="14747" formatCode="General">
                  <c:v>0</c:v>
                </c:pt>
                <c:pt idx="14748" formatCode="General">
                  <c:v>6.6666669829999998</c:v>
                </c:pt>
                <c:pt idx="14749" formatCode="General">
                  <c:v>0</c:v>
                </c:pt>
                <c:pt idx="14750" formatCode="General">
                  <c:v>0</c:v>
                </c:pt>
                <c:pt idx="14751" formatCode="General">
                  <c:v>0</c:v>
                </c:pt>
                <c:pt idx="14752" formatCode="General">
                  <c:v>0</c:v>
                </c:pt>
                <c:pt idx="14753" formatCode="General">
                  <c:v>0</c:v>
                </c:pt>
                <c:pt idx="14754" formatCode="General">
                  <c:v>0</c:v>
                </c:pt>
                <c:pt idx="14755" formatCode="General">
                  <c:v>0</c:v>
                </c:pt>
                <c:pt idx="14756" formatCode="General">
                  <c:v>0</c:v>
                </c:pt>
                <c:pt idx="14757" formatCode="General">
                  <c:v>0</c:v>
                </c:pt>
                <c:pt idx="14758" formatCode="General">
                  <c:v>0</c:v>
                </c:pt>
                <c:pt idx="14759" formatCode="General">
                  <c:v>6.6666669829999998</c:v>
                </c:pt>
                <c:pt idx="14760" formatCode="General">
                  <c:v>0</c:v>
                </c:pt>
                <c:pt idx="14761" formatCode="General">
                  <c:v>0</c:v>
                </c:pt>
                <c:pt idx="14762" formatCode="General">
                  <c:v>0</c:v>
                </c:pt>
                <c:pt idx="14763" formatCode="General">
                  <c:v>0</c:v>
                </c:pt>
                <c:pt idx="14764" formatCode="General">
                  <c:v>0</c:v>
                </c:pt>
                <c:pt idx="14765" formatCode="General">
                  <c:v>0</c:v>
                </c:pt>
                <c:pt idx="14766" formatCode="General">
                  <c:v>0</c:v>
                </c:pt>
                <c:pt idx="14767" formatCode="General">
                  <c:v>0</c:v>
                </c:pt>
                <c:pt idx="14768" formatCode="General">
                  <c:v>0</c:v>
                </c:pt>
                <c:pt idx="14769" formatCode="General">
                  <c:v>0</c:v>
                </c:pt>
                <c:pt idx="14770" formatCode="General">
                  <c:v>6.6666669829999998</c:v>
                </c:pt>
                <c:pt idx="14771" formatCode="General">
                  <c:v>0</c:v>
                </c:pt>
                <c:pt idx="14772" formatCode="General">
                  <c:v>0</c:v>
                </c:pt>
                <c:pt idx="14773" formatCode="General">
                  <c:v>0</c:v>
                </c:pt>
                <c:pt idx="14774" formatCode="General">
                  <c:v>0</c:v>
                </c:pt>
                <c:pt idx="14775" formatCode="General">
                  <c:v>0</c:v>
                </c:pt>
                <c:pt idx="14776" formatCode="General">
                  <c:v>0</c:v>
                </c:pt>
                <c:pt idx="14777" formatCode="General">
                  <c:v>0</c:v>
                </c:pt>
                <c:pt idx="14778" formatCode="General">
                  <c:v>0</c:v>
                </c:pt>
                <c:pt idx="14779" formatCode="General">
                  <c:v>0</c:v>
                </c:pt>
                <c:pt idx="14780" formatCode="General">
                  <c:v>6.6666669829999998</c:v>
                </c:pt>
                <c:pt idx="14781" formatCode="General">
                  <c:v>0</c:v>
                </c:pt>
                <c:pt idx="14782" formatCode="General">
                  <c:v>0</c:v>
                </c:pt>
                <c:pt idx="14783" formatCode="General">
                  <c:v>0</c:v>
                </c:pt>
                <c:pt idx="14784" formatCode="General">
                  <c:v>0</c:v>
                </c:pt>
                <c:pt idx="14785" formatCode="General">
                  <c:v>0</c:v>
                </c:pt>
                <c:pt idx="14786" formatCode="General">
                  <c:v>0</c:v>
                </c:pt>
                <c:pt idx="14787" formatCode="General">
                  <c:v>0</c:v>
                </c:pt>
                <c:pt idx="14788" formatCode="General">
                  <c:v>0</c:v>
                </c:pt>
                <c:pt idx="14789" formatCode="General">
                  <c:v>0</c:v>
                </c:pt>
                <c:pt idx="14790" formatCode="General">
                  <c:v>0</c:v>
                </c:pt>
                <c:pt idx="14791" formatCode="General">
                  <c:v>6.6666669829999998</c:v>
                </c:pt>
                <c:pt idx="14792" formatCode="General">
                  <c:v>0</c:v>
                </c:pt>
                <c:pt idx="14793" formatCode="General">
                  <c:v>0</c:v>
                </c:pt>
                <c:pt idx="14794" formatCode="General">
                  <c:v>0</c:v>
                </c:pt>
                <c:pt idx="14795" formatCode="General">
                  <c:v>0</c:v>
                </c:pt>
                <c:pt idx="14796" formatCode="General">
                  <c:v>0</c:v>
                </c:pt>
                <c:pt idx="14797" formatCode="General">
                  <c:v>0</c:v>
                </c:pt>
                <c:pt idx="14798" formatCode="General">
                  <c:v>0</c:v>
                </c:pt>
                <c:pt idx="14799" formatCode="General">
                  <c:v>0</c:v>
                </c:pt>
                <c:pt idx="14800" formatCode="General">
                  <c:v>0</c:v>
                </c:pt>
                <c:pt idx="14801" formatCode="General">
                  <c:v>0</c:v>
                </c:pt>
                <c:pt idx="14802" formatCode="General">
                  <c:v>6.6666669829999998</c:v>
                </c:pt>
                <c:pt idx="14803" formatCode="General">
                  <c:v>0</c:v>
                </c:pt>
                <c:pt idx="14804" formatCode="General">
                  <c:v>0</c:v>
                </c:pt>
                <c:pt idx="14805" formatCode="General">
                  <c:v>0</c:v>
                </c:pt>
                <c:pt idx="14806" formatCode="General">
                  <c:v>0</c:v>
                </c:pt>
                <c:pt idx="14807" formatCode="General">
                  <c:v>0</c:v>
                </c:pt>
                <c:pt idx="14808" formatCode="General">
                  <c:v>0</c:v>
                </c:pt>
                <c:pt idx="14809" formatCode="General">
                  <c:v>0</c:v>
                </c:pt>
                <c:pt idx="14810" formatCode="General">
                  <c:v>0</c:v>
                </c:pt>
                <c:pt idx="14811" formatCode="General">
                  <c:v>0</c:v>
                </c:pt>
                <c:pt idx="14812" formatCode="General">
                  <c:v>0</c:v>
                </c:pt>
                <c:pt idx="14813" formatCode="General">
                  <c:v>0</c:v>
                </c:pt>
                <c:pt idx="14814" formatCode="General">
                  <c:v>0</c:v>
                </c:pt>
                <c:pt idx="14815" formatCode="General">
                  <c:v>6.6666669829999998</c:v>
                </c:pt>
                <c:pt idx="14816" formatCode="General">
                  <c:v>0</c:v>
                </c:pt>
                <c:pt idx="14817" formatCode="General">
                  <c:v>0</c:v>
                </c:pt>
                <c:pt idx="14818" formatCode="General">
                  <c:v>0</c:v>
                </c:pt>
                <c:pt idx="14819" formatCode="General">
                  <c:v>0</c:v>
                </c:pt>
                <c:pt idx="14820" formatCode="General">
                  <c:v>0</c:v>
                </c:pt>
                <c:pt idx="14821" formatCode="General">
                  <c:v>0</c:v>
                </c:pt>
                <c:pt idx="14822" formatCode="General">
                  <c:v>0</c:v>
                </c:pt>
                <c:pt idx="14823" formatCode="General">
                  <c:v>0</c:v>
                </c:pt>
                <c:pt idx="14824" formatCode="General">
                  <c:v>0</c:v>
                </c:pt>
                <c:pt idx="14825" formatCode="General">
                  <c:v>0</c:v>
                </c:pt>
                <c:pt idx="14826" formatCode="General">
                  <c:v>0</c:v>
                </c:pt>
                <c:pt idx="14827" formatCode="General">
                  <c:v>0</c:v>
                </c:pt>
                <c:pt idx="14828" formatCode="General">
                  <c:v>0</c:v>
                </c:pt>
                <c:pt idx="14829" formatCode="General">
                  <c:v>6.6666669829999998</c:v>
                </c:pt>
                <c:pt idx="14830" formatCode="General">
                  <c:v>0</c:v>
                </c:pt>
                <c:pt idx="14831" formatCode="General">
                  <c:v>0</c:v>
                </c:pt>
                <c:pt idx="14832" formatCode="General">
                  <c:v>0</c:v>
                </c:pt>
                <c:pt idx="14833" formatCode="General">
                  <c:v>0</c:v>
                </c:pt>
                <c:pt idx="14834" formatCode="General">
                  <c:v>0</c:v>
                </c:pt>
                <c:pt idx="14835" formatCode="General">
                  <c:v>0</c:v>
                </c:pt>
                <c:pt idx="14836" formatCode="General">
                  <c:v>0</c:v>
                </c:pt>
                <c:pt idx="14837" formatCode="General">
                  <c:v>0</c:v>
                </c:pt>
                <c:pt idx="14838" formatCode="General">
                  <c:v>0</c:v>
                </c:pt>
                <c:pt idx="14839" formatCode="General">
                  <c:v>0</c:v>
                </c:pt>
                <c:pt idx="14840" formatCode="General">
                  <c:v>0</c:v>
                </c:pt>
                <c:pt idx="14841" formatCode="General">
                  <c:v>0</c:v>
                </c:pt>
                <c:pt idx="14842" formatCode="General">
                  <c:v>6.6666669829999998</c:v>
                </c:pt>
                <c:pt idx="14843" formatCode="General">
                  <c:v>0</c:v>
                </c:pt>
                <c:pt idx="14844" formatCode="General">
                  <c:v>0</c:v>
                </c:pt>
                <c:pt idx="14845" formatCode="General">
                  <c:v>0</c:v>
                </c:pt>
                <c:pt idx="14846" formatCode="General">
                  <c:v>0</c:v>
                </c:pt>
                <c:pt idx="14847" formatCode="General">
                  <c:v>0</c:v>
                </c:pt>
                <c:pt idx="14848" formatCode="General">
                  <c:v>0</c:v>
                </c:pt>
                <c:pt idx="14849" formatCode="General">
                  <c:v>0</c:v>
                </c:pt>
                <c:pt idx="14850" formatCode="General">
                  <c:v>0</c:v>
                </c:pt>
                <c:pt idx="14851" formatCode="General">
                  <c:v>0</c:v>
                </c:pt>
                <c:pt idx="14852" formatCode="General">
                  <c:v>0</c:v>
                </c:pt>
                <c:pt idx="14853" formatCode="General">
                  <c:v>0</c:v>
                </c:pt>
                <c:pt idx="14854" formatCode="General">
                  <c:v>0</c:v>
                </c:pt>
                <c:pt idx="14855" formatCode="General">
                  <c:v>6.6666669829999998</c:v>
                </c:pt>
                <c:pt idx="14856" formatCode="General">
                  <c:v>0</c:v>
                </c:pt>
                <c:pt idx="14857" formatCode="General">
                  <c:v>0</c:v>
                </c:pt>
                <c:pt idx="14858" formatCode="General">
                  <c:v>0</c:v>
                </c:pt>
                <c:pt idx="14859" formatCode="General">
                  <c:v>0</c:v>
                </c:pt>
                <c:pt idx="14860" formatCode="General">
                  <c:v>0</c:v>
                </c:pt>
                <c:pt idx="14861" formatCode="General">
                  <c:v>0</c:v>
                </c:pt>
                <c:pt idx="14862" formatCode="General">
                  <c:v>0</c:v>
                </c:pt>
                <c:pt idx="14863" formatCode="General">
                  <c:v>0</c:v>
                </c:pt>
                <c:pt idx="14864" formatCode="General">
                  <c:v>0</c:v>
                </c:pt>
                <c:pt idx="14865" formatCode="General">
                  <c:v>0</c:v>
                </c:pt>
                <c:pt idx="14866" formatCode="General">
                  <c:v>6.6666669829999998</c:v>
                </c:pt>
                <c:pt idx="14867" formatCode="General">
                  <c:v>0</c:v>
                </c:pt>
                <c:pt idx="14868" formatCode="General">
                  <c:v>0</c:v>
                </c:pt>
                <c:pt idx="14869" formatCode="General">
                  <c:v>0</c:v>
                </c:pt>
                <c:pt idx="14870" formatCode="General">
                  <c:v>0</c:v>
                </c:pt>
                <c:pt idx="14871" formatCode="General">
                  <c:v>0</c:v>
                </c:pt>
                <c:pt idx="14872" formatCode="General">
                  <c:v>0</c:v>
                </c:pt>
                <c:pt idx="14873" formatCode="General">
                  <c:v>0</c:v>
                </c:pt>
                <c:pt idx="14874" formatCode="General">
                  <c:v>0</c:v>
                </c:pt>
                <c:pt idx="14875" formatCode="General">
                  <c:v>0</c:v>
                </c:pt>
                <c:pt idx="14876" formatCode="General">
                  <c:v>6.6666669829999998</c:v>
                </c:pt>
                <c:pt idx="14877" formatCode="General">
                  <c:v>0</c:v>
                </c:pt>
                <c:pt idx="14878" formatCode="General">
                  <c:v>0</c:v>
                </c:pt>
                <c:pt idx="14879" formatCode="General">
                  <c:v>0</c:v>
                </c:pt>
                <c:pt idx="14880" formatCode="General">
                  <c:v>0</c:v>
                </c:pt>
                <c:pt idx="14881" formatCode="General">
                  <c:v>0</c:v>
                </c:pt>
                <c:pt idx="14882" formatCode="General">
                  <c:v>0</c:v>
                </c:pt>
                <c:pt idx="14883" formatCode="General">
                  <c:v>0</c:v>
                </c:pt>
                <c:pt idx="14884" formatCode="General">
                  <c:v>0</c:v>
                </c:pt>
                <c:pt idx="14885" formatCode="General">
                  <c:v>0</c:v>
                </c:pt>
                <c:pt idx="14886" formatCode="General">
                  <c:v>6.6666669829999998</c:v>
                </c:pt>
                <c:pt idx="14887" formatCode="General">
                  <c:v>0</c:v>
                </c:pt>
                <c:pt idx="14888" formatCode="General">
                  <c:v>0</c:v>
                </c:pt>
                <c:pt idx="14889" formatCode="General">
                  <c:v>0</c:v>
                </c:pt>
                <c:pt idx="14890" formatCode="General">
                  <c:v>0</c:v>
                </c:pt>
                <c:pt idx="14891" formatCode="General">
                  <c:v>0</c:v>
                </c:pt>
                <c:pt idx="14892" formatCode="General">
                  <c:v>0</c:v>
                </c:pt>
                <c:pt idx="14893" formatCode="General">
                  <c:v>0</c:v>
                </c:pt>
                <c:pt idx="14894" formatCode="General">
                  <c:v>0</c:v>
                </c:pt>
                <c:pt idx="14895" formatCode="General">
                  <c:v>0</c:v>
                </c:pt>
                <c:pt idx="14896" formatCode="General">
                  <c:v>0</c:v>
                </c:pt>
                <c:pt idx="14897" formatCode="General">
                  <c:v>6.6666669829999998</c:v>
                </c:pt>
                <c:pt idx="14898" formatCode="General">
                  <c:v>0</c:v>
                </c:pt>
                <c:pt idx="14899" formatCode="General">
                  <c:v>0</c:v>
                </c:pt>
                <c:pt idx="14900" formatCode="General">
                  <c:v>0</c:v>
                </c:pt>
                <c:pt idx="14901" formatCode="General">
                  <c:v>0</c:v>
                </c:pt>
                <c:pt idx="14902" formatCode="General">
                  <c:v>0</c:v>
                </c:pt>
                <c:pt idx="14903" formatCode="General">
                  <c:v>0</c:v>
                </c:pt>
                <c:pt idx="14904" formatCode="General">
                  <c:v>0</c:v>
                </c:pt>
                <c:pt idx="14905" formatCode="General">
                  <c:v>0</c:v>
                </c:pt>
                <c:pt idx="14906" formatCode="General">
                  <c:v>0</c:v>
                </c:pt>
                <c:pt idx="14907" formatCode="General">
                  <c:v>0</c:v>
                </c:pt>
                <c:pt idx="14908" formatCode="General">
                  <c:v>0</c:v>
                </c:pt>
                <c:pt idx="14909" formatCode="General">
                  <c:v>6.6666669829999998</c:v>
                </c:pt>
                <c:pt idx="14910" formatCode="General">
                  <c:v>0</c:v>
                </c:pt>
                <c:pt idx="14911" formatCode="General">
                  <c:v>0</c:v>
                </c:pt>
                <c:pt idx="14912" formatCode="General">
                  <c:v>0</c:v>
                </c:pt>
                <c:pt idx="14913" formatCode="General">
                  <c:v>0</c:v>
                </c:pt>
                <c:pt idx="14914" formatCode="General">
                  <c:v>0</c:v>
                </c:pt>
                <c:pt idx="14915" formatCode="General">
                  <c:v>0</c:v>
                </c:pt>
                <c:pt idx="14916" formatCode="General">
                  <c:v>0</c:v>
                </c:pt>
                <c:pt idx="14917" formatCode="General">
                  <c:v>0</c:v>
                </c:pt>
                <c:pt idx="14918" formatCode="General">
                  <c:v>0</c:v>
                </c:pt>
                <c:pt idx="14919" formatCode="General">
                  <c:v>0</c:v>
                </c:pt>
                <c:pt idx="14920" formatCode="General">
                  <c:v>0</c:v>
                </c:pt>
                <c:pt idx="14921" formatCode="General">
                  <c:v>0</c:v>
                </c:pt>
                <c:pt idx="14922" formatCode="General">
                  <c:v>6.6666669829999998</c:v>
                </c:pt>
                <c:pt idx="14923" formatCode="General">
                  <c:v>0</c:v>
                </c:pt>
                <c:pt idx="14924" formatCode="General">
                  <c:v>0</c:v>
                </c:pt>
                <c:pt idx="14925" formatCode="General">
                  <c:v>0</c:v>
                </c:pt>
                <c:pt idx="14926" formatCode="General">
                  <c:v>0</c:v>
                </c:pt>
                <c:pt idx="14927" formatCode="General">
                  <c:v>0</c:v>
                </c:pt>
                <c:pt idx="14928" formatCode="General">
                  <c:v>0</c:v>
                </c:pt>
                <c:pt idx="14929" formatCode="General">
                  <c:v>0</c:v>
                </c:pt>
                <c:pt idx="14930" formatCode="General">
                  <c:v>0</c:v>
                </c:pt>
                <c:pt idx="14931" formatCode="General">
                  <c:v>0</c:v>
                </c:pt>
                <c:pt idx="14932" formatCode="General">
                  <c:v>0</c:v>
                </c:pt>
                <c:pt idx="14933" formatCode="General">
                  <c:v>0</c:v>
                </c:pt>
                <c:pt idx="14934" formatCode="General">
                  <c:v>0</c:v>
                </c:pt>
                <c:pt idx="14935" formatCode="General">
                  <c:v>0</c:v>
                </c:pt>
                <c:pt idx="14936" formatCode="General">
                  <c:v>6.6666669829999998</c:v>
                </c:pt>
                <c:pt idx="14937" formatCode="General">
                  <c:v>0</c:v>
                </c:pt>
                <c:pt idx="14938" formatCode="General">
                  <c:v>0</c:v>
                </c:pt>
                <c:pt idx="14939" formatCode="General">
                  <c:v>0</c:v>
                </c:pt>
                <c:pt idx="14940" formatCode="General">
                  <c:v>0</c:v>
                </c:pt>
                <c:pt idx="14941" formatCode="General">
                  <c:v>0</c:v>
                </c:pt>
                <c:pt idx="14942" formatCode="General">
                  <c:v>0</c:v>
                </c:pt>
                <c:pt idx="14943" formatCode="General">
                  <c:v>0</c:v>
                </c:pt>
                <c:pt idx="14944" formatCode="General">
                  <c:v>0</c:v>
                </c:pt>
                <c:pt idx="14945" formatCode="General">
                  <c:v>0</c:v>
                </c:pt>
                <c:pt idx="14946" formatCode="General">
                  <c:v>0</c:v>
                </c:pt>
                <c:pt idx="14947" formatCode="General">
                  <c:v>0</c:v>
                </c:pt>
                <c:pt idx="14948" formatCode="General">
                  <c:v>0</c:v>
                </c:pt>
                <c:pt idx="14949" formatCode="General">
                  <c:v>6.6666669829999998</c:v>
                </c:pt>
                <c:pt idx="14950" formatCode="General">
                  <c:v>0</c:v>
                </c:pt>
                <c:pt idx="14951" formatCode="General">
                  <c:v>0</c:v>
                </c:pt>
                <c:pt idx="14952" formatCode="General">
                  <c:v>0</c:v>
                </c:pt>
                <c:pt idx="14953" formatCode="General">
                  <c:v>0</c:v>
                </c:pt>
                <c:pt idx="14954" formatCode="General">
                  <c:v>0</c:v>
                </c:pt>
                <c:pt idx="14955" formatCode="General">
                  <c:v>0</c:v>
                </c:pt>
                <c:pt idx="14956" formatCode="General">
                  <c:v>0</c:v>
                </c:pt>
                <c:pt idx="14957" formatCode="General">
                  <c:v>0</c:v>
                </c:pt>
                <c:pt idx="14958" formatCode="General">
                  <c:v>0</c:v>
                </c:pt>
                <c:pt idx="14959" formatCode="General">
                  <c:v>0</c:v>
                </c:pt>
                <c:pt idx="14960" formatCode="General">
                  <c:v>0</c:v>
                </c:pt>
                <c:pt idx="14961" formatCode="General">
                  <c:v>0</c:v>
                </c:pt>
                <c:pt idx="14962" formatCode="General">
                  <c:v>0</c:v>
                </c:pt>
                <c:pt idx="14963" formatCode="General">
                  <c:v>6.6666669829999998</c:v>
                </c:pt>
                <c:pt idx="14964" formatCode="General">
                  <c:v>0</c:v>
                </c:pt>
                <c:pt idx="14965" formatCode="General">
                  <c:v>0</c:v>
                </c:pt>
                <c:pt idx="14966" formatCode="General">
                  <c:v>0</c:v>
                </c:pt>
                <c:pt idx="14967" formatCode="General">
                  <c:v>0</c:v>
                </c:pt>
                <c:pt idx="14968" formatCode="General">
                  <c:v>0</c:v>
                </c:pt>
                <c:pt idx="14969" formatCode="General">
                  <c:v>0</c:v>
                </c:pt>
                <c:pt idx="14970" formatCode="General">
                  <c:v>0</c:v>
                </c:pt>
                <c:pt idx="14971" formatCode="General">
                  <c:v>0</c:v>
                </c:pt>
                <c:pt idx="14972" formatCode="General">
                  <c:v>0</c:v>
                </c:pt>
                <c:pt idx="14973" formatCode="General">
                  <c:v>0</c:v>
                </c:pt>
                <c:pt idx="14974" formatCode="General">
                  <c:v>0</c:v>
                </c:pt>
                <c:pt idx="14975" formatCode="General">
                  <c:v>6.6666669829999998</c:v>
                </c:pt>
                <c:pt idx="14976" formatCode="General">
                  <c:v>0</c:v>
                </c:pt>
                <c:pt idx="14977" formatCode="General">
                  <c:v>0</c:v>
                </c:pt>
                <c:pt idx="14978" formatCode="General">
                  <c:v>0</c:v>
                </c:pt>
                <c:pt idx="14979" formatCode="General">
                  <c:v>0</c:v>
                </c:pt>
                <c:pt idx="14980" formatCode="General">
                  <c:v>0</c:v>
                </c:pt>
                <c:pt idx="14981" formatCode="General">
                  <c:v>0</c:v>
                </c:pt>
                <c:pt idx="14982" formatCode="General">
                  <c:v>0</c:v>
                </c:pt>
                <c:pt idx="14983" formatCode="General">
                  <c:v>0</c:v>
                </c:pt>
                <c:pt idx="14984" formatCode="General">
                  <c:v>0</c:v>
                </c:pt>
                <c:pt idx="14985" formatCode="General">
                  <c:v>0</c:v>
                </c:pt>
                <c:pt idx="14986" formatCode="General">
                  <c:v>0</c:v>
                </c:pt>
                <c:pt idx="14987" formatCode="General">
                  <c:v>6.6666669829999998</c:v>
                </c:pt>
                <c:pt idx="14988" formatCode="General">
                  <c:v>0</c:v>
                </c:pt>
                <c:pt idx="14989" formatCode="General">
                  <c:v>0</c:v>
                </c:pt>
                <c:pt idx="14990" formatCode="General">
                  <c:v>0</c:v>
                </c:pt>
                <c:pt idx="14991" formatCode="General">
                  <c:v>0</c:v>
                </c:pt>
                <c:pt idx="14992" formatCode="General">
                  <c:v>0</c:v>
                </c:pt>
                <c:pt idx="14993" formatCode="General">
                  <c:v>0</c:v>
                </c:pt>
                <c:pt idx="14994" formatCode="General">
                  <c:v>0</c:v>
                </c:pt>
                <c:pt idx="14995" formatCode="General">
                  <c:v>0</c:v>
                </c:pt>
                <c:pt idx="14996" formatCode="General">
                  <c:v>0</c:v>
                </c:pt>
                <c:pt idx="14997" formatCode="General">
                  <c:v>0</c:v>
                </c:pt>
                <c:pt idx="14998" formatCode="General">
                  <c:v>0</c:v>
                </c:pt>
                <c:pt idx="14999" formatCode="General">
                  <c:v>0</c:v>
                </c:pt>
                <c:pt idx="15000" formatCode="General">
                  <c:v>0</c:v>
                </c:pt>
                <c:pt idx="15001" formatCode="General">
                  <c:v>6.6666669829999998</c:v>
                </c:pt>
                <c:pt idx="15002" formatCode="General">
                  <c:v>0</c:v>
                </c:pt>
                <c:pt idx="15003" formatCode="General">
                  <c:v>0</c:v>
                </c:pt>
                <c:pt idx="15004" formatCode="General">
                  <c:v>0</c:v>
                </c:pt>
                <c:pt idx="15005" formatCode="General">
                  <c:v>0</c:v>
                </c:pt>
                <c:pt idx="15006" formatCode="General">
                  <c:v>0</c:v>
                </c:pt>
                <c:pt idx="15007" formatCode="General">
                  <c:v>0</c:v>
                </c:pt>
                <c:pt idx="15008" formatCode="General">
                  <c:v>0</c:v>
                </c:pt>
                <c:pt idx="15009" formatCode="General">
                  <c:v>0</c:v>
                </c:pt>
                <c:pt idx="15010" formatCode="General">
                  <c:v>0</c:v>
                </c:pt>
                <c:pt idx="15011" formatCode="General">
                  <c:v>0</c:v>
                </c:pt>
                <c:pt idx="15012" formatCode="General">
                  <c:v>0</c:v>
                </c:pt>
                <c:pt idx="15013" formatCode="General">
                  <c:v>0</c:v>
                </c:pt>
                <c:pt idx="15014" formatCode="General">
                  <c:v>0</c:v>
                </c:pt>
                <c:pt idx="15015" formatCode="General">
                  <c:v>6.6666669829999998</c:v>
                </c:pt>
                <c:pt idx="15016" formatCode="General">
                  <c:v>0</c:v>
                </c:pt>
                <c:pt idx="15017" formatCode="General">
                  <c:v>0</c:v>
                </c:pt>
                <c:pt idx="15018" formatCode="General">
                  <c:v>0</c:v>
                </c:pt>
                <c:pt idx="15019" formatCode="General">
                  <c:v>0</c:v>
                </c:pt>
                <c:pt idx="15020" formatCode="General">
                  <c:v>0</c:v>
                </c:pt>
                <c:pt idx="15021" formatCode="General">
                  <c:v>0</c:v>
                </c:pt>
                <c:pt idx="15022" formatCode="General">
                  <c:v>0</c:v>
                </c:pt>
                <c:pt idx="15023" formatCode="General">
                  <c:v>0</c:v>
                </c:pt>
                <c:pt idx="15024" formatCode="General">
                  <c:v>0</c:v>
                </c:pt>
                <c:pt idx="15025" formatCode="General">
                  <c:v>0</c:v>
                </c:pt>
                <c:pt idx="15026" formatCode="General">
                  <c:v>0</c:v>
                </c:pt>
                <c:pt idx="15027" formatCode="General">
                  <c:v>0</c:v>
                </c:pt>
                <c:pt idx="15028" formatCode="General">
                  <c:v>6.6666669829999998</c:v>
                </c:pt>
                <c:pt idx="15029" formatCode="General">
                  <c:v>0</c:v>
                </c:pt>
                <c:pt idx="15030" formatCode="General">
                  <c:v>0</c:v>
                </c:pt>
                <c:pt idx="15031" formatCode="General">
                  <c:v>0</c:v>
                </c:pt>
                <c:pt idx="15032" formatCode="General">
                  <c:v>0</c:v>
                </c:pt>
                <c:pt idx="15033" formatCode="General">
                  <c:v>0</c:v>
                </c:pt>
                <c:pt idx="15034" formatCode="General">
                  <c:v>0</c:v>
                </c:pt>
                <c:pt idx="15035" formatCode="General">
                  <c:v>0</c:v>
                </c:pt>
                <c:pt idx="15036" formatCode="General">
                  <c:v>0</c:v>
                </c:pt>
                <c:pt idx="15037" formatCode="General">
                  <c:v>0</c:v>
                </c:pt>
                <c:pt idx="15038" formatCode="General">
                  <c:v>0</c:v>
                </c:pt>
                <c:pt idx="15039" formatCode="General">
                  <c:v>0</c:v>
                </c:pt>
                <c:pt idx="15040" formatCode="General">
                  <c:v>0</c:v>
                </c:pt>
                <c:pt idx="15041" formatCode="General">
                  <c:v>0</c:v>
                </c:pt>
                <c:pt idx="15042" formatCode="General">
                  <c:v>6.6666669829999998</c:v>
                </c:pt>
                <c:pt idx="15043" formatCode="General">
                  <c:v>0</c:v>
                </c:pt>
                <c:pt idx="15044" formatCode="General">
                  <c:v>0</c:v>
                </c:pt>
                <c:pt idx="15045" formatCode="General">
                  <c:v>0</c:v>
                </c:pt>
                <c:pt idx="15046" formatCode="General">
                  <c:v>0</c:v>
                </c:pt>
                <c:pt idx="15047" formatCode="General">
                  <c:v>0</c:v>
                </c:pt>
                <c:pt idx="15048" formatCode="General">
                  <c:v>0</c:v>
                </c:pt>
                <c:pt idx="15049" formatCode="General">
                  <c:v>0</c:v>
                </c:pt>
                <c:pt idx="15050" formatCode="General">
                  <c:v>0</c:v>
                </c:pt>
                <c:pt idx="15051" formatCode="General">
                  <c:v>0</c:v>
                </c:pt>
                <c:pt idx="15052" formatCode="General">
                  <c:v>0</c:v>
                </c:pt>
                <c:pt idx="15053" formatCode="General">
                  <c:v>0</c:v>
                </c:pt>
                <c:pt idx="15054" formatCode="General">
                  <c:v>0</c:v>
                </c:pt>
                <c:pt idx="15055" formatCode="General">
                  <c:v>0</c:v>
                </c:pt>
                <c:pt idx="15056" formatCode="General">
                  <c:v>6.6666669829999998</c:v>
                </c:pt>
                <c:pt idx="15057" formatCode="General">
                  <c:v>0</c:v>
                </c:pt>
                <c:pt idx="15058" formatCode="General">
                  <c:v>0</c:v>
                </c:pt>
                <c:pt idx="15059" formatCode="General">
                  <c:v>0</c:v>
                </c:pt>
                <c:pt idx="15060" formatCode="General">
                  <c:v>0</c:v>
                </c:pt>
                <c:pt idx="15061" formatCode="General">
                  <c:v>0</c:v>
                </c:pt>
                <c:pt idx="15062" formatCode="General">
                  <c:v>0</c:v>
                </c:pt>
                <c:pt idx="15063" formatCode="General">
                  <c:v>0</c:v>
                </c:pt>
                <c:pt idx="15064" formatCode="General">
                  <c:v>0</c:v>
                </c:pt>
                <c:pt idx="15065" formatCode="General">
                  <c:v>0</c:v>
                </c:pt>
                <c:pt idx="15066" formatCode="General">
                  <c:v>0</c:v>
                </c:pt>
                <c:pt idx="15067" formatCode="General">
                  <c:v>0</c:v>
                </c:pt>
                <c:pt idx="15068" formatCode="General">
                  <c:v>0</c:v>
                </c:pt>
                <c:pt idx="15069" formatCode="General">
                  <c:v>6.6666669829999998</c:v>
                </c:pt>
                <c:pt idx="15070" formatCode="General">
                  <c:v>0</c:v>
                </c:pt>
                <c:pt idx="15071" formatCode="General">
                  <c:v>0</c:v>
                </c:pt>
                <c:pt idx="15072" formatCode="General">
                  <c:v>0</c:v>
                </c:pt>
                <c:pt idx="15073" formatCode="General">
                  <c:v>0</c:v>
                </c:pt>
                <c:pt idx="15074" formatCode="General">
                  <c:v>0</c:v>
                </c:pt>
                <c:pt idx="15075" formatCode="General">
                  <c:v>0</c:v>
                </c:pt>
                <c:pt idx="15076" formatCode="General">
                  <c:v>0</c:v>
                </c:pt>
                <c:pt idx="15077" formatCode="General">
                  <c:v>0</c:v>
                </c:pt>
                <c:pt idx="15078" formatCode="General">
                  <c:v>0</c:v>
                </c:pt>
                <c:pt idx="15079" formatCode="General">
                  <c:v>0</c:v>
                </c:pt>
                <c:pt idx="15080" formatCode="General">
                  <c:v>0</c:v>
                </c:pt>
                <c:pt idx="15081" formatCode="General">
                  <c:v>0</c:v>
                </c:pt>
                <c:pt idx="15082" formatCode="General">
                  <c:v>6.6666669829999998</c:v>
                </c:pt>
                <c:pt idx="15083" formatCode="General">
                  <c:v>0</c:v>
                </c:pt>
                <c:pt idx="15084" formatCode="General">
                  <c:v>0</c:v>
                </c:pt>
                <c:pt idx="15085" formatCode="General">
                  <c:v>0</c:v>
                </c:pt>
                <c:pt idx="15086" formatCode="General">
                  <c:v>0</c:v>
                </c:pt>
                <c:pt idx="15087" formatCode="General">
                  <c:v>0</c:v>
                </c:pt>
                <c:pt idx="15088" formatCode="General">
                  <c:v>0</c:v>
                </c:pt>
                <c:pt idx="15089" formatCode="General">
                  <c:v>0</c:v>
                </c:pt>
                <c:pt idx="15090" formatCode="General">
                  <c:v>0</c:v>
                </c:pt>
                <c:pt idx="15091" formatCode="General">
                  <c:v>0</c:v>
                </c:pt>
                <c:pt idx="15092" formatCode="General">
                  <c:v>0</c:v>
                </c:pt>
                <c:pt idx="15093" formatCode="General">
                  <c:v>0</c:v>
                </c:pt>
                <c:pt idx="15094" formatCode="General">
                  <c:v>0</c:v>
                </c:pt>
                <c:pt idx="15095" formatCode="General">
                  <c:v>0</c:v>
                </c:pt>
                <c:pt idx="15096" formatCode="General">
                  <c:v>6.6666669829999998</c:v>
                </c:pt>
                <c:pt idx="15097" formatCode="General">
                  <c:v>0</c:v>
                </c:pt>
                <c:pt idx="15098" formatCode="General">
                  <c:v>0</c:v>
                </c:pt>
                <c:pt idx="15099" formatCode="General">
                  <c:v>0</c:v>
                </c:pt>
                <c:pt idx="15100" formatCode="General">
                  <c:v>0</c:v>
                </c:pt>
                <c:pt idx="15101" formatCode="General">
                  <c:v>0</c:v>
                </c:pt>
                <c:pt idx="15102" formatCode="General">
                  <c:v>0</c:v>
                </c:pt>
                <c:pt idx="15103" formatCode="General">
                  <c:v>0</c:v>
                </c:pt>
                <c:pt idx="15104" formatCode="General">
                  <c:v>0</c:v>
                </c:pt>
                <c:pt idx="15105" formatCode="General">
                  <c:v>0</c:v>
                </c:pt>
                <c:pt idx="15106" formatCode="General">
                  <c:v>0</c:v>
                </c:pt>
                <c:pt idx="15107" formatCode="General">
                  <c:v>0</c:v>
                </c:pt>
                <c:pt idx="15108" formatCode="General">
                  <c:v>0</c:v>
                </c:pt>
                <c:pt idx="15109" formatCode="General">
                  <c:v>6.6666669829999998</c:v>
                </c:pt>
                <c:pt idx="15110" formatCode="General">
                  <c:v>0</c:v>
                </c:pt>
                <c:pt idx="15111" formatCode="General">
                  <c:v>0</c:v>
                </c:pt>
                <c:pt idx="15112" formatCode="General">
                  <c:v>0</c:v>
                </c:pt>
                <c:pt idx="15113" formatCode="General">
                  <c:v>0</c:v>
                </c:pt>
                <c:pt idx="15114" formatCode="General">
                  <c:v>0</c:v>
                </c:pt>
                <c:pt idx="15115" formatCode="General">
                  <c:v>0</c:v>
                </c:pt>
                <c:pt idx="15116" formatCode="General">
                  <c:v>0</c:v>
                </c:pt>
                <c:pt idx="15117" formatCode="General">
                  <c:v>0</c:v>
                </c:pt>
                <c:pt idx="15118" formatCode="General">
                  <c:v>0</c:v>
                </c:pt>
                <c:pt idx="15119" formatCode="General">
                  <c:v>0</c:v>
                </c:pt>
                <c:pt idx="15120" formatCode="General">
                  <c:v>0</c:v>
                </c:pt>
                <c:pt idx="15121" formatCode="General">
                  <c:v>0</c:v>
                </c:pt>
                <c:pt idx="15122" formatCode="General">
                  <c:v>0</c:v>
                </c:pt>
                <c:pt idx="15123" formatCode="General">
                  <c:v>6.6666669829999998</c:v>
                </c:pt>
                <c:pt idx="15124" formatCode="General">
                  <c:v>0</c:v>
                </c:pt>
                <c:pt idx="15125" formatCode="General">
                  <c:v>0</c:v>
                </c:pt>
                <c:pt idx="15126" formatCode="General">
                  <c:v>0</c:v>
                </c:pt>
                <c:pt idx="15127" formatCode="General">
                  <c:v>0</c:v>
                </c:pt>
                <c:pt idx="15128" formatCode="General">
                  <c:v>0</c:v>
                </c:pt>
                <c:pt idx="15129" formatCode="General">
                  <c:v>0</c:v>
                </c:pt>
                <c:pt idx="15130" formatCode="General">
                  <c:v>0</c:v>
                </c:pt>
                <c:pt idx="15131" formatCode="General">
                  <c:v>0</c:v>
                </c:pt>
                <c:pt idx="15132" formatCode="General">
                  <c:v>0</c:v>
                </c:pt>
                <c:pt idx="15133" formatCode="General">
                  <c:v>0</c:v>
                </c:pt>
                <c:pt idx="15134" formatCode="General">
                  <c:v>0</c:v>
                </c:pt>
                <c:pt idx="15135" formatCode="General">
                  <c:v>0</c:v>
                </c:pt>
                <c:pt idx="15136" formatCode="General">
                  <c:v>0</c:v>
                </c:pt>
                <c:pt idx="15137" formatCode="General">
                  <c:v>6.6666669829999998</c:v>
                </c:pt>
                <c:pt idx="15138" formatCode="General">
                  <c:v>0</c:v>
                </c:pt>
                <c:pt idx="15139" formatCode="General">
                  <c:v>0</c:v>
                </c:pt>
                <c:pt idx="15140" formatCode="General">
                  <c:v>0</c:v>
                </c:pt>
                <c:pt idx="15141" formatCode="General">
                  <c:v>0</c:v>
                </c:pt>
                <c:pt idx="15142" formatCode="General">
                  <c:v>0</c:v>
                </c:pt>
                <c:pt idx="15143" formatCode="General">
                  <c:v>0</c:v>
                </c:pt>
                <c:pt idx="15144" formatCode="General">
                  <c:v>0</c:v>
                </c:pt>
                <c:pt idx="15145" formatCode="General">
                  <c:v>0</c:v>
                </c:pt>
                <c:pt idx="15146" formatCode="General">
                  <c:v>0</c:v>
                </c:pt>
                <c:pt idx="15147" formatCode="General">
                  <c:v>0</c:v>
                </c:pt>
                <c:pt idx="15148" formatCode="General">
                  <c:v>0</c:v>
                </c:pt>
                <c:pt idx="15149" formatCode="General">
                  <c:v>0</c:v>
                </c:pt>
                <c:pt idx="15150" formatCode="General">
                  <c:v>6.6666669829999998</c:v>
                </c:pt>
                <c:pt idx="15151" formatCode="General">
                  <c:v>0</c:v>
                </c:pt>
                <c:pt idx="15152" formatCode="General">
                  <c:v>0</c:v>
                </c:pt>
                <c:pt idx="15153" formatCode="General">
                  <c:v>0</c:v>
                </c:pt>
                <c:pt idx="15154" formatCode="General">
                  <c:v>0</c:v>
                </c:pt>
                <c:pt idx="15155" formatCode="General">
                  <c:v>0</c:v>
                </c:pt>
                <c:pt idx="15156" formatCode="General">
                  <c:v>0</c:v>
                </c:pt>
                <c:pt idx="15157" formatCode="General">
                  <c:v>0</c:v>
                </c:pt>
                <c:pt idx="15158" formatCode="General">
                  <c:v>0</c:v>
                </c:pt>
                <c:pt idx="15159" formatCode="General">
                  <c:v>0</c:v>
                </c:pt>
                <c:pt idx="15160" formatCode="General">
                  <c:v>0</c:v>
                </c:pt>
                <c:pt idx="15161" formatCode="General">
                  <c:v>0</c:v>
                </c:pt>
                <c:pt idx="15162" formatCode="General">
                  <c:v>0</c:v>
                </c:pt>
                <c:pt idx="15163" formatCode="General">
                  <c:v>6.6666669829999998</c:v>
                </c:pt>
                <c:pt idx="15164" formatCode="General">
                  <c:v>0</c:v>
                </c:pt>
                <c:pt idx="15165" formatCode="General">
                  <c:v>0</c:v>
                </c:pt>
                <c:pt idx="15166" formatCode="General">
                  <c:v>0</c:v>
                </c:pt>
                <c:pt idx="15167" formatCode="General">
                  <c:v>0</c:v>
                </c:pt>
                <c:pt idx="15168" formatCode="General">
                  <c:v>0</c:v>
                </c:pt>
                <c:pt idx="15169" formatCode="General">
                  <c:v>0</c:v>
                </c:pt>
                <c:pt idx="15170" formatCode="General">
                  <c:v>0</c:v>
                </c:pt>
                <c:pt idx="15171" formatCode="General">
                  <c:v>0</c:v>
                </c:pt>
                <c:pt idx="15172" formatCode="General">
                  <c:v>0</c:v>
                </c:pt>
                <c:pt idx="15173" formatCode="General">
                  <c:v>0</c:v>
                </c:pt>
                <c:pt idx="15174" formatCode="General">
                  <c:v>0</c:v>
                </c:pt>
                <c:pt idx="15175" formatCode="General">
                  <c:v>0</c:v>
                </c:pt>
                <c:pt idx="15176" formatCode="General">
                  <c:v>6.6666669829999998</c:v>
                </c:pt>
                <c:pt idx="15177" formatCode="General">
                  <c:v>0</c:v>
                </c:pt>
                <c:pt idx="15178" formatCode="General">
                  <c:v>0</c:v>
                </c:pt>
                <c:pt idx="15179" formatCode="General">
                  <c:v>0</c:v>
                </c:pt>
                <c:pt idx="15180" formatCode="General">
                  <c:v>0</c:v>
                </c:pt>
                <c:pt idx="15181" formatCode="General">
                  <c:v>0</c:v>
                </c:pt>
                <c:pt idx="15182" formatCode="General">
                  <c:v>0</c:v>
                </c:pt>
                <c:pt idx="15183" formatCode="General">
                  <c:v>0</c:v>
                </c:pt>
                <c:pt idx="15184" formatCode="General">
                  <c:v>0</c:v>
                </c:pt>
                <c:pt idx="15185" formatCode="General">
                  <c:v>0</c:v>
                </c:pt>
                <c:pt idx="15186" formatCode="General">
                  <c:v>0</c:v>
                </c:pt>
                <c:pt idx="15187" formatCode="General">
                  <c:v>0</c:v>
                </c:pt>
                <c:pt idx="15188" formatCode="General">
                  <c:v>0</c:v>
                </c:pt>
                <c:pt idx="15189" formatCode="General">
                  <c:v>6.6666669829999998</c:v>
                </c:pt>
                <c:pt idx="15190" formatCode="General">
                  <c:v>0</c:v>
                </c:pt>
                <c:pt idx="15191" formatCode="General">
                  <c:v>0</c:v>
                </c:pt>
                <c:pt idx="15192" formatCode="General">
                  <c:v>0</c:v>
                </c:pt>
                <c:pt idx="15193" formatCode="General">
                  <c:v>0</c:v>
                </c:pt>
                <c:pt idx="15194" formatCode="General">
                  <c:v>0</c:v>
                </c:pt>
                <c:pt idx="15195" formatCode="General">
                  <c:v>0</c:v>
                </c:pt>
                <c:pt idx="15196" formatCode="General">
                  <c:v>0</c:v>
                </c:pt>
                <c:pt idx="15197" formatCode="General">
                  <c:v>0</c:v>
                </c:pt>
                <c:pt idx="15198" formatCode="General">
                  <c:v>0</c:v>
                </c:pt>
                <c:pt idx="15199" formatCode="General">
                  <c:v>0</c:v>
                </c:pt>
                <c:pt idx="15200" formatCode="General">
                  <c:v>0</c:v>
                </c:pt>
                <c:pt idx="15201" formatCode="General">
                  <c:v>0</c:v>
                </c:pt>
                <c:pt idx="15202" formatCode="General">
                  <c:v>6.6666669829999998</c:v>
                </c:pt>
                <c:pt idx="15203" formatCode="General">
                  <c:v>0</c:v>
                </c:pt>
                <c:pt idx="15204" formatCode="General">
                  <c:v>0</c:v>
                </c:pt>
                <c:pt idx="15205" formatCode="General">
                  <c:v>0</c:v>
                </c:pt>
                <c:pt idx="15206" formatCode="General">
                  <c:v>0</c:v>
                </c:pt>
                <c:pt idx="15207" formatCode="General">
                  <c:v>0</c:v>
                </c:pt>
                <c:pt idx="15208" formatCode="General">
                  <c:v>0</c:v>
                </c:pt>
                <c:pt idx="15209" formatCode="General">
                  <c:v>0</c:v>
                </c:pt>
                <c:pt idx="15210" formatCode="General">
                  <c:v>0</c:v>
                </c:pt>
                <c:pt idx="15211" formatCode="General">
                  <c:v>0</c:v>
                </c:pt>
                <c:pt idx="15212" formatCode="General">
                  <c:v>0</c:v>
                </c:pt>
                <c:pt idx="15213" formatCode="General">
                  <c:v>0</c:v>
                </c:pt>
                <c:pt idx="15214" formatCode="General">
                  <c:v>0</c:v>
                </c:pt>
                <c:pt idx="15215" formatCode="General">
                  <c:v>0</c:v>
                </c:pt>
                <c:pt idx="15216" formatCode="General">
                  <c:v>6.6666669829999998</c:v>
                </c:pt>
                <c:pt idx="15217" formatCode="General">
                  <c:v>0</c:v>
                </c:pt>
                <c:pt idx="15218" formatCode="General">
                  <c:v>0</c:v>
                </c:pt>
                <c:pt idx="15219" formatCode="General">
                  <c:v>0</c:v>
                </c:pt>
                <c:pt idx="15220" formatCode="General">
                  <c:v>0</c:v>
                </c:pt>
                <c:pt idx="15221" formatCode="General">
                  <c:v>0</c:v>
                </c:pt>
                <c:pt idx="15222" formatCode="General">
                  <c:v>0</c:v>
                </c:pt>
                <c:pt idx="15223" formatCode="General">
                  <c:v>0</c:v>
                </c:pt>
                <c:pt idx="15224" formatCode="General">
                  <c:v>0</c:v>
                </c:pt>
                <c:pt idx="15225" formatCode="General">
                  <c:v>0</c:v>
                </c:pt>
                <c:pt idx="15226" formatCode="General">
                  <c:v>0</c:v>
                </c:pt>
                <c:pt idx="15227" formatCode="General">
                  <c:v>0</c:v>
                </c:pt>
                <c:pt idx="15228" formatCode="General">
                  <c:v>0</c:v>
                </c:pt>
                <c:pt idx="15229" formatCode="General">
                  <c:v>6.6666669829999998</c:v>
                </c:pt>
                <c:pt idx="15230" formatCode="General">
                  <c:v>0</c:v>
                </c:pt>
                <c:pt idx="15231" formatCode="General">
                  <c:v>0</c:v>
                </c:pt>
                <c:pt idx="15232" formatCode="General">
                  <c:v>0</c:v>
                </c:pt>
                <c:pt idx="15233" formatCode="General">
                  <c:v>0</c:v>
                </c:pt>
                <c:pt idx="15234" formatCode="General">
                  <c:v>0</c:v>
                </c:pt>
                <c:pt idx="15235" formatCode="General">
                  <c:v>0</c:v>
                </c:pt>
                <c:pt idx="15236" formatCode="General">
                  <c:v>0</c:v>
                </c:pt>
                <c:pt idx="15237" formatCode="General">
                  <c:v>0</c:v>
                </c:pt>
                <c:pt idx="15238" formatCode="General">
                  <c:v>0</c:v>
                </c:pt>
                <c:pt idx="15239" formatCode="General">
                  <c:v>0</c:v>
                </c:pt>
                <c:pt idx="15240" formatCode="General">
                  <c:v>0</c:v>
                </c:pt>
                <c:pt idx="15241" formatCode="General">
                  <c:v>0</c:v>
                </c:pt>
                <c:pt idx="15242" formatCode="General">
                  <c:v>6.6666669829999998</c:v>
                </c:pt>
                <c:pt idx="15243" formatCode="General">
                  <c:v>0</c:v>
                </c:pt>
                <c:pt idx="15244" formatCode="General">
                  <c:v>0</c:v>
                </c:pt>
                <c:pt idx="15245" formatCode="General">
                  <c:v>0</c:v>
                </c:pt>
                <c:pt idx="15246" formatCode="General">
                  <c:v>0</c:v>
                </c:pt>
                <c:pt idx="15247" formatCode="General">
                  <c:v>0</c:v>
                </c:pt>
                <c:pt idx="15248" formatCode="General">
                  <c:v>0</c:v>
                </c:pt>
                <c:pt idx="15249" formatCode="General">
                  <c:v>0</c:v>
                </c:pt>
                <c:pt idx="15250" formatCode="General">
                  <c:v>0</c:v>
                </c:pt>
                <c:pt idx="15251" formatCode="General">
                  <c:v>0</c:v>
                </c:pt>
                <c:pt idx="15252" formatCode="General">
                  <c:v>0</c:v>
                </c:pt>
                <c:pt idx="15253" formatCode="General">
                  <c:v>0</c:v>
                </c:pt>
                <c:pt idx="15254" formatCode="General">
                  <c:v>0</c:v>
                </c:pt>
                <c:pt idx="15255" formatCode="General">
                  <c:v>6.6666669829999998</c:v>
                </c:pt>
                <c:pt idx="15256" formatCode="General">
                  <c:v>0</c:v>
                </c:pt>
                <c:pt idx="15257" formatCode="General">
                  <c:v>0</c:v>
                </c:pt>
                <c:pt idx="15258" formatCode="General">
                  <c:v>0</c:v>
                </c:pt>
                <c:pt idx="15259" formatCode="General">
                  <c:v>0</c:v>
                </c:pt>
                <c:pt idx="15260" formatCode="General">
                  <c:v>0</c:v>
                </c:pt>
                <c:pt idx="15261" formatCode="General">
                  <c:v>0</c:v>
                </c:pt>
                <c:pt idx="15262" formatCode="General">
                  <c:v>0</c:v>
                </c:pt>
                <c:pt idx="15263" formatCode="General">
                  <c:v>0</c:v>
                </c:pt>
                <c:pt idx="15264" formatCode="General">
                  <c:v>0</c:v>
                </c:pt>
                <c:pt idx="15265" formatCode="General">
                  <c:v>0</c:v>
                </c:pt>
                <c:pt idx="15266" formatCode="General">
                  <c:v>0</c:v>
                </c:pt>
                <c:pt idx="15267" formatCode="General">
                  <c:v>6.6666669829999998</c:v>
                </c:pt>
                <c:pt idx="15268" formatCode="General">
                  <c:v>0</c:v>
                </c:pt>
                <c:pt idx="15269" formatCode="General">
                  <c:v>0</c:v>
                </c:pt>
                <c:pt idx="15270" formatCode="General">
                  <c:v>0</c:v>
                </c:pt>
                <c:pt idx="15271" formatCode="General">
                  <c:v>0</c:v>
                </c:pt>
                <c:pt idx="15272" formatCode="General">
                  <c:v>0</c:v>
                </c:pt>
                <c:pt idx="15273" formatCode="General">
                  <c:v>0</c:v>
                </c:pt>
                <c:pt idx="15274" formatCode="General">
                  <c:v>0</c:v>
                </c:pt>
                <c:pt idx="15275" formatCode="General">
                  <c:v>0</c:v>
                </c:pt>
                <c:pt idx="15276" formatCode="General">
                  <c:v>0</c:v>
                </c:pt>
                <c:pt idx="15277" formatCode="General">
                  <c:v>0</c:v>
                </c:pt>
                <c:pt idx="15278" formatCode="General">
                  <c:v>6.6666669829999998</c:v>
                </c:pt>
                <c:pt idx="15279" formatCode="General">
                  <c:v>0</c:v>
                </c:pt>
                <c:pt idx="15280" formatCode="General">
                  <c:v>0</c:v>
                </c:pt>
                <c:pt idx="15281" formatCode="General">
                  <c:v>0</c:v>
                </c:pt>
                <c:pt idx="15282" formatCode="General">
                  <c:v>0</c:v>
                </c:pt>
                <c:pt idx="15283" formatCode="General">
                  <c:v>0</c:v>
                </c:pt>
                <c:pt idx="15284" formatCode="General">
                  <c:v>0</c:v>
                </c:pt>
                <c:pt idx="15285" formatCode="General">
                  <c:v>0</c:v>
                </c:pt>
                <c:pt idx="15286" formatCode="General">
                  <c:v>0</c:v>
                </c:pt>
                <c:pt idx="15287" formatCode="General">
                  <c:v>0</c:v>
                </c:pt>
                <c:pt idx="15288" formatCode="General">
                  <c:v>0</c:v>
                </c:pt>
                <c:pt idx="15289" formatCode="General">
                  <c:v>0</c:v>
                </c:pt>
                <c:pt idx="15290" formatCode="General">
                  <c:v>0</c:v>
                </c:pt>
                <c:pt idx="15291" formatCode="General">
                  <c:v>6.6666669829999998</c:v>
                </c:pt>
                <c:pt idx="15292" formatCode="General">
                  <c:v>0</c:v>
                </c:pt>
                <c:pt idx="15293" formatCode="General">
                  <c:v>0</c:v>
                </c:pt>
                <c:pt idx="15294" formatCode="General">
                  <c:v>0</c:v>
                </c:pt>
                <c:pt idx="15295" formatCode="General">
                  <c:v>0</c:v>
                </c:pt>
                <c:pt idx="15296" formatCode="General">
                  <c:v>0</c:v>
                </c:pt>
                <c:pt idx="15297" formatCode="General">
                  <c:v>0</c:v>
                </c:pt>
                <c:pt idx="15298" formatCode="General">
                  <c:v>0</c:v>
                </c:pt>
                <c:pt idx="15299" formatCode="General">
                  <c:v>0</c:v>
                </c:pt>
                <c:pt idx="15300" formatCode="General">
                  <c:v>0</c:v>
                </c:pt>
                <c:pt idx="15301" formatCode="General">
                  <c:v>0</c:v>
                </c:pt>
                <c:pt idx="15302" formatCode="General">
                  <c:v>0</c:v>
                </c:pt>
                <c:pt idx="15303" formatCode="General">
                  <c:v>0</c:v>
                </c:pt>
                <c:pt idx="15304" formatCode="General">
                  <c:v>0</c:v>
                </c:pt>
                <c:pt idx="15305" formatCode="General">
                  <c:v>6.6666669829999998</c:v>
                </c:pt>
                <c:pt idx="15306" formatCode="General">
                  <c:v>0</c:v>
                </c:pt>
                <c:pt idx="15307" formatCode="General">
                  <c:v>0</c:v>
                </c:pt>
                <c:pt idx="15308" formatCode="General">
                  <c:v>0</c:v>
                </c:pt>
                <c:pt idx="15309" formatCode="General">
                  <c:v>0</c:v>
                </c:pt>
                <c:pt idx="15310" formatCode="General">
                  <c:v>0</c:v>
                </c:pt>
                <c:pt idx="15311" formatCode="General">
                  <c:v>0</c:v>
                </c:pt>
                <c:pt idx="15312" formatCode="General">
                  <c:v>0</c:v>
                </c:pt>
                <c:pt idx="15313" formatCode="General">
                  <c:v>0</c:v>
                </c:pt>
                <c:pt idx="15314" formatCode="General">
                  <c:v>0</c:v>
                </c:pt>
                <c:pt idx="15315" formatCode="General">
                  <c:v>0</c:v>
                </c:pt>
                <c:pt idx="15316" formatCode="General">
                  <c:v>0</c:v>
                </c:pt>
                <c:pt idx="15317" formatCode="General">
                  <c:v>0</c:v>
                </c:pt>
                <c:pt idx="15318" formatCode="General">
                  <c:v>6.6666669829999998</c:v>
                </c:pt>
                <c:pt idx="15319" formatCode="General">
                  <c:v>0</c:v>
                </c:pt>
                <c:pt idx="15320" formatCode="General">
                  <c:v>0</c:v>
                </c:pt>
                <c:pt idx="15321" formatCode="General">
                  <c:v>0</c:v>
                </c:pt>
                <c:pt idx="15322" formatCode="General">
                  <c:v>0</c:v>
                </c:pt>
                <c:pt idx="15323" formatCode="General">
                  <c:v>0</c:v>
                </c:pt>
                <c:pt idx="15324" formatCode="General">
                  <c:v>0</c:v>
                </c:pt>
                <c:pt idx="15325" formatCode="General">
                  <c:v>0</c:v>
                </c:pt>
                <c:pt idx="15326" formatCode="General">
                  <c:v>0</c:v>
                </c:pt>
                <c:pt idx="15327" formatCode="General">
                  <c:v>0</c:v>
                </c:pt>
                <c:pt idx="15328" formatCode="General">
                  <c:v>0</c:v>
                </c:pt>
                <c:pt idx="15329" formatCode="General">
                  <c:v>0</c:v>
                </c:pt>
                <c:pt idx="15330" formatCode="General">
                  <c:v>0</c:v>
                </c:pt>
                <c:pt idx="15331" formatCode="General">
                  <c:v>0</c:v>
                </c:pt>
                <c:pt idx="15332" formatCode="General">
                  <c:v>6.6666669829999998</c:v>
                </c:pt>
                <c:pt idx="15333" formatCode="General">
                  <c:v>0</c:v>
                </c:pt>
                <c:pt idx="15334" formatCode="General">
                  <c:v>0</c:v>
                </c:pt>
                <c:pt idx="15335" formatCode="General">
                  <c:v>0</c:v>
                </c:pt>
                <c:pt idx="15336" formatCode="General">
                  <c:v>0</c:v>
                </c:pt>
                <c:pt idx="15337" formatCode="General">
                  <c:v>0</c:v>
                </c:pt>
                <c:pt idx="15338" formatCode="General">
                  <c:v>0</c:v>
                </c:pt>
                <c:pt idx="15339" formatCode="General">
                  <c:v>0</c:v>
                </c:pt>
                <c:pt idx="15340" formatCode="General">
                  <c:v>0</c:v>
                </c:pt>
                <c:pt idx="15341" formatCode="General">
                  <c:v>0</c:v>
                </c:pt>
                <c:pt idx="15342" formatCode="General">
                  <c:v>0</c:v>
                </c:pt>
                <c:pt idx="15343" formatCode="General">
                  <c:v>0</c:v>
                </c:pt>
                <c:pt idx="15344" formatCode="General">
                  <c:v>0</c:v>
                </c:pt>
                <c:pt idx="15345" formatCode="General">
                  <c:v>0</c:v>
                </c:pt>
                <c:pt idx="15346" formatCode="General">
                  <c:v>6.6666669829999998</c:v>
                </c:pt>
                <c:pt idx="15347" formatCode="General">
                  <c:v>0</c:v>
                </c:pt>
                <c:pt idx="15348" formatCode="General">
                  <c:v>0</c:v>
                </c:pt>
                <c:pt idx="15349" formatCode="General">
                  <c:v>0</c:v>
                </c:pt>
                <c:pt idx="15350" formatCode="General">
                  <c:v>0</c:v>
                </c:pt>
                <c:pt idx="15351" formatCode="General">
                  <c:v>0</c:v>
                </c:pt>
                <c:pt idx="15352" formatCode="General">
                  <c:v>0</c:v>
                </c:pt>
                <c:pt idx="15353" formatCode="General">
                  <c:v>0</c:v>
                </c:pt>
                <c:pt idx="15354" formatCode="General">
                  <c:v>0</c:v>
                </c:pt>
                <c:pt idx="15355" formatCode="General">
                  <c:v>0</c:v>
                </c:pt>
                <c:pt idx="15356" formatCode="General">
                  <c:v>0</c:v>
                </c:pt>
                <c:pt idx="15357" formatCode="General">
                  <c:v>0</c:v>
                </c:pt>
                <c:pt idx="15358" formatCode="General">
                  <c:v>6.6666669829999998</c:v>
                </c:pt>
                <c:pt idx="15359" formatCode="General">
                  <c:v>0</c:v>
                </c:pt>
                <c:pt idx="15360" formatCode="General">
                  <c:v>0</c:v>
                </c:pt>
                <c:pt idx="15361" formatCode="General">
                  <c:v>0</c:v>
                </c:pt>
                <c:pt idx="15362" formatCode="General">
                  <c:v>0</c:v>
                </c:pt>
                <c:pt idx="15363" formatCode="General">
                  <c:v>0</c:v>
                </c:pt>
                <c:pt idx="15364" formatCode="General">
                  <c:v>0</c:v>
                </c:pt>
                <c:pt idx="15365" formatCode="General">
                  <c:v>0</c:v>
                </c:pt>
                <c:pt idx="15366" formatCode="General">
                  <c:v>0</c:v>
                </c:pt>
                <c:pt idx="15367" formatCode="General">
                  <c:v>0</c:v>
                </c:pt>
                <c:pt idx="15368" formatCode="General">
                  <c:v>0</c:v>
                </c:pt>
                <c:pt idx="15369" formatCode="General">
                  <c:v>0</c:v>
                </c:pt>
                <c:pt idx="15370" formatCode="General">
                  <c:v>0</c:v>
                </c:pt>
                <c:pt idx="15371" formatCode="General">
                  <c:v>6.6666669829999998</c:v>
                </c:pt>
                <c:pt idx="15372" formatCode="General">
                  <c:v>0</c:v>
                </c:pt>
                <c:pt idx="15373" formatCode="General">
                  <c:v>0</c:v>
                </c:pt>
                <c:pt idx="15374" formatCode="General">
                  <c:v>0</c:v>
                </c:pt>
                <c:pt idx="15375" formatCode="General">
                  <c:v>0</c:v>
                </c:pt>
                <c:pt idx="15376" formatCode="General">
                  <c:v>0</c:v>
                </c:pt>
                <c:pt idx="15377" formatCode="General">
                  <c:v>0</c:v>
                </c:pt>
                <c:pt idx="15378" formatCode="General">
                  <c:v>0</c:v>
                </c:pt>
                <c:pt idx="15379" formatCode="General">
                  <c:v>0</c:v>
                </c:pt>
                <c:pt idx="15380" formatCode="General">
                  <c:v>0</c:v>
                </c:pt>
                <c:pt idx="15381" formatCode="General">
                  <c:v>0</c:v>
                </c:pt>
                <c:pt idx="15382" formatCode="General">
                  <c:v>0</c:v>
                </c:pt>
                <c:pt idx="15383" formatCode="General">
                  <c:v>0</c:v>
                </c:pt>
                <c:pt idx="15384" formatCode="General">
                  <c:v>6.6666669829999998</c:v>
                </c:pt>
                <c:pt idx="15385" formatCode="General">
                  <c:v>0</c:v>
                </c:pt>
                <c:pt idx="15386" formatCode="General">
                  <c:v>0</c:v>
                </c:pt>
                <c:pt idx="15387" formatCode="General">
                  <c:v>0</c:v>
                </c:pt>
                <c:pt idx="15388" formatCode="General">
                  <c:v>0</c:v>
                </c:pt>
                <c:pt idx="15389" formatCode="General">
                  <c:v>0</c:v>
                </c:pt>
                <c:pt idx="15390" formatCode="General">
                  <c:v>0</c:v>
                </c:pt>
                <c:pt idx="15391" formatCode="General">
                  <c:v>0</c:v>
                </c:pt>
                <c:pt idx="15392" formatCode="General">
                  <c:v>0</c:v>
                </c:pt>
                <c:pt idx="15393" formatCode="General">
                  <c:v>0</c:v>
                </c:pt>
                <c:pt idx="15394" formatCode="General">
                  <c:v>0</c:v>
                </c:pt>
                <c:pt idx="15395" formatCode="General">
                  <c:v>0</c:v>
                </c:pt>
                <c:pt idx="15396" formatCode="General">
                  <c:v>0</c:v>
                </c:pt>
                <c:pt idx="15397" formatCode="General">
                  <c:v>6.6666669829999998</c:v>
                </c:pt>
                <c:pt idx="15398" formatCode="General">
                  <c:v>0</c:v>
                </c:pt>
                <c:pt idx="15399" formatCode="General">
                  <c:v>0</c:v>
                </c:pt>
                <c:pt idx="15400" formatCode="General">
                  <c:v>0</c:v>
                </c:pt>
                <c:pt idx="15401" formatCode="General">
                  <c:v>0</c:v>
                </c:pt>
                <c:pt idx="15402" formatCode="General">
                  <c:v>0</c:v>
                </c:pt>
                <c:pt idx="15403" formatCode="General">
                  <c:v>0</c:v>
                </c:pt>
                <c:pt idx="15404" formatCode="General">
                  <c:v>0</c:v>
                </c:pt>
                <c:pt idx="15405" formatCode="General">
                  <c:v>0</c:v>
                </c:pt>
                <c:pt idx="15406" formatCode="General">
                  <c:v>0</c:v>
                </c:pt>
                <c:pt idx="15407" formatCode="General">
                  <c:v>0</c:v>
                </c:pt>
                <c:pt idx="15408" formatCode="General">
                  <c:v>0</c:v>
                </c:pt>
                <c:pt idx="15409" formatCode="General">
                  <c:v>0</c:v>
                </c:pt>
                <c:pt idx="15410" formatCode="General">
                  <c:v>6.6666669829999998</c:v>
                </c:pt>
                <c:pt idx="15411" formatCode="General">
                  <c:v>0</c:v>
                </c:pt>
                <c:pt idx="15412" formatCode="General">
                  <c:v>0</c:v>
                </c:pt>
                <c:pt idx="15413" formatCode="General">
                  <c:v>0</c:v>
                </c:pt>
                <c:pt idx="15414" formatCode="General">
                  <c:v>0</c:v>
                </c:pt>
                <c:pt idx="15415" formatCode="General">
                  <c:v>0</c:v>
                </c:pt>
                <c:pt idx="15416" formatCode="General">
                  <c:v>0</c:v>
                </c:pt>
                <c:pt idx="15417" formatCode="General">
                  <c:v>0</c:v>
                </c:pt>
                <c:pt idx="15418" formatCode="General">
                  <c:v>0</c:v>
                </c:pt>
                <c:pt idx="15419" formatCode="General">
                  <c:v>0</c:v>
                </c:pt>
                <c:pt idx="15420" formatCode="General">
                  <c:v>0</c:v>
                </c:pt>
                <c:pt idx="15421" formatCode="General">
                  <c:v>0</c:v>
                </c:pt>
                <c:pt idx="15422" formatCode="General">
                  <c:v>6.6666669829999998</c:v>
                </c:pt>
                <c:pt idx="15423" formatCode="General">
                  <c:v>0</c:v>
                </c:pt>
                <c:pt idx="15424" formatCode="General">
                  <c:v>0</c:v>
                </c:pt>
                <c:pt idx="15425" formatCode="General">
                  <c:v>0</c:v>
                </c:pt>
                <c:pt idx="15426" formatCode="General">
                  <c:v>0</c:v>
                </c:pt>
                <c:pt idx="15427" formatCode="General">
                  <c:v>0</c:v>
                </c:pt>
                <c:pt idx="15428" formatCode="General">
                  <c:v>0</c:v>
                </c:pt>
                <c:pt idx="15429" formatCode="General">
                  <c:v>0</c:v>
                </c:pt>
                <c:pt idx="15430" formatCode="General">
                  <c:v>0</c:v>
                </c:pt>
                <c:pt idx="15431" formatCode="General">
                  <c:v>0</c:v>
                </c:pt>
                <c:pt idx="15432" formatCode="General">
                  <c:v>0</c:v>
                </c:pt>
                <c:pt idx="15433" formatCode="General">
                  <c:v>6.6666669829999998</c:v>
                </c:pt>
                <c:pt idx="15434" formatCode="General">
                  <c:v>0</c:v>
                </c:pt>
                <c:pt idx="15435" formatCode="General">
                  <c:v>0</c:v>
                </c:pt>
                <c:pt idx="15436" formatCode="General">
                  <c:v>0</c:v>
                </c:pt>
                <c:pt idx="15437" formatCode="General">
                  <c:v>0</c:v>
                </c:pt>
                <c:pt idx="15438" formatCode="General">
                  <c:v>0</c:v>
                </c:pt>
                <c:pt idx="15439" formatCode="General">
                  <c:v>0</c:v>
                </c:pt>
                <c:pt idx="15440" formatCode="General">
                  <c:v>0</c:v>
                </c:pt>
                <c:pt idx="15441" formatCode="General">
                  <c:v>0</c:v>
                </c:pt>
                <c:pt idx="15442" formatCode="General">
                  <c:v>6.6666669829999998</c:v>
                </c:pt>
                <c:pt idx="15443" formatCode="General">
                  <c:v>0</c:v>
                </c:pt>
                <c:pt idx="15444" formatCode="General">
                  <c:v>0</c:v>
                </c:pt>
                <c:pt idx="15445" formatCode="General">
                  <c:v>0</c:v>
                </c:pt>
                <c:pt idx="15446" formatCode="General">
                  <c:v>0</c:v>
                </c:pt>
                <c:pt idx="15447" formatCode="General">
                  <c:v>0</c:v>
                </c:pt>
                <c:pt idx="15448" formatCode="General">
                  <c:v>0</c:v>
                </c:pt>
                <c:pt idx="15449" formatCode="General">
                  <c:v>0</c:v>
                </c:pt>
                <c:pt idx="15450" formatCode="General">
                  <c:v>0</c:v>
                </c:pt>
                <c:pt idx="15451" formatCode="General">
                  <c:v>6.6666669829999998</c:v>
                </c:pt>
                <c:pt idx="15452" formatCode="General">
                  <c:v>0</c:v>
                </c:pt>
                <c:pt idx="15453" formatCode="General">
                  <c:v>0</c:v>
                </c:pt>
                <c:pt idx="15454" formatCode="General">
                  <c:v>0</c:v>
                </c:pt>
                <c:pt idx="15455" formatCode="General">
                  <c:v>0</c:v>
                </c:pt>
                <c:pt idx="15456" formatCode="General">
                  <c:v>6.6666669829999998</c:v>
                </c:pt>
                <c:pt idx="15457" formatCode="General">
                  <c:v>0</c:v>
                </c:pt>
                <c:pt idx="15458" formatCode="General">
                  <c:v>0</c:v>
                </c:pt>
                <c:pt idx="15459" formatCode="General">
                  <c:v>0</c:v>
                </c:pt>
                <c:pt idx="15460" formatCode="General">
                  <c:v>0</c:v>
                </c:pt>
                <c:pt idx="15461" formatCode="General">
                  <c:v>6.6666669829999998</c:v>
                </c:pt>
                <c:pt idx="15462" formatCode="General">
                  <c:v>0</c:v>
                </c:pt>
                <c:pt idx="15463" formatCode="General">
                  <c:v>0</c:v>
                </c:pt>
                <c:pt idx="15464" formatCode="General">
                  <c:v>0</c:v>
                </c:pt>
                <c:pt idx="15465" formatCode="General">
                  <c:v>0</c:v>
                </c:pt>
                <c:pt idx="15466" formatCode="General">
                  <c:v>6.6666669829999998</c:v>
                </c:pt>
                <c:pt idx="15467" formatCode="General">
                  <c:v>0</c:v>
                </c:pt>
                <c:pt idx="15468" formatCode="General">
                  <c:v>0</c:v>
                </c:pt>
                <c:pt idx="15469" formatCode="General">
                  <c:v>0</c:v>
                </c:pt>
                <c:pt idx="15470" formatCode="General">
                  <c:v>0</c:v>
                </c:pt>
                <c:pt idx="15471" formatCode="General">
                  <c:v>0</c:v>
                </c:pt>
                <c:pt idx="15472" formatCode="General">
                  <c:v>0</c:v>
                </c:pt>
                <c:pt idx="15473" formatCode="General">
                  <c:v>6.6666669829999998</c:v>
                </c:pt>
                <c:pt idx="15474" formatCode="General">
                  <c:v>0</c:v>
                </c:pt>
                <c:pt idx="15475" formatCode="General">
                  <c:v>0</c:v>
                </c:pt>
                <c:pt idx="15476" formatCode="General">
                  <c:v>0</c:v>
                </c:pt>
                <c:pt idx="15477" formatCode="General">
                  <c:v>0</c:v>
                </c:pt>
                <c:pt idx="15478" formatCode="General">
                  <c:v>0</c:v>
                </c:pt>
                <c:pt idx="15479" formatCode="General">
                  <c:v>6.6666669829999998</c:v>
                </c:pt>
                <c:pt idx="15480" formatCode="General">
                  <c:v>0</c:v>
                </c:pt>
                <c:pt idx="15481" formatCode="General">
                  <c:v>0</c:v>
                </c:pt>
                <c:pt idx="15482" formatCode="General">
                  <c:v>0</c:v>
                </c:pt>
                <c:pt idx="15483" formatCode="General">
                  <c:v>0</c:v>
                </c:pt>
                <c:pt idx="15484" formatCode="General">
                  <c:v>0</c:v>
                </c:pt>
                <c:pt idx="15485" formatCode="General">
                  <c:v>0</c:v>
                </c:pt>
                <c:pt idx="15486" formatCode="General">
                  <c:v>6.6666669829999998</c:v>
                </c:pt>
                <c:pt idx="15487" formatCode="General">
                  <c:v>0</c:v>
                </c:pt>
                <c:pt idx="15488" formatCode="General">
                  <c:v>0</c:v>
                </c:pt>
                <c:pt idx="15489" formatCode="General">
                  <c:v>0</c:v>
                </c:pt>
                <c:pt idx="15490" formatCode="General">
                  <c:v>0</c:v>
                </c:pt>
                <c:pt idx="15491" formatCode="General">
                  <c:v>0</c:v>
                </c:pt>
                <c:pt idx="15492" formatCode="General">
                  <c:v>0</c:v>
                </c:pt>
                <c:pt idx="15493" formatCode="General">
                  <c:v>0</c:v>
                </c:pt>
                <c:pt idx="15494" formatCode="General">
                  <c:v>6.6666669829999998</c:v>
                </c:pt>
                <c:pt idx="15495" formatCode="General">
                  <c:v>0</c:v>
                </c:pt>
                <c:pt idx="15496" formatCode="General">
                  <c:v>0</c:v>
                </c:pt>
                <c:pt idx="15497" formatCode="General">
                  <c:v>0</c:v>
                </c:pt>
                <c:pt idx="15498" formatCode="General">
                  <c:v>0</c:v>
                </c:pt>
                <c:pt idx="15499" formatCode="General">
                  <c:v>0</c:v>
                </c:pt>
                <c:pt idx="15500" formatCode="General">
                  <c:v>0</c:v>
                </c:pt>
                <c:pt idx="15501" formatCode="General">
                  <c:v>6.6666669829999998</c:v>
                </c:pt>
                <c:pt idx="15502" formatCode="General">
                  <c:v>0</c:v>
                </c:pt>
                <c:pt idx="15503" formatCode="General">
                  <c:v>0</c:v>
                </c:pt>
                <c:pt idx="15504" formatCode="General">
                  <c:v>0</c:v>
                </c:pt>
                <c:pt idx="15505" formatCode="General">
                  <c:v>0</c:v>
                </c:pt>
                <c:pt idx="15506" formatCode="General">
                  <c:v>0</c:v>
                </c:pt>
                <c:pt idx="15507" formatCode="General">
                  <c:v>0</c:v>
                </c:pt>
                <c:pt idx="15508" formatCode="General">
                  <c:v>6.6666669829999998</c:v>
                </c:pt>
                <c:pt idx="15509" formatCode="General">
                  <c:v>0</c:v>
                </c:pt>
                <c:pt idx="15510" formatCode="General">
                  <c:v>0</c:v>
                </c:pt>
                <c:pt idx="15511" formatCode="General">
                  <c:v>0</c:v>
                </c:pt>
                <c:pt idx="15512" formatCode="General">
                  <c:v>0</c:v>
                </c:pt>
                <c:pt idx="15513" formatCode="General">
                  <c:v>0</c:v>
                </c:pt>
                <c:pt idx="15514" formatCode="General">
                  <c:v>0</c:v>
                </c:pt>
                <c:pt idx="15515" formatCode="General">
                  <c:v>6.6666669829999998</c:v>
                </c:pt>
                <c:pt idx="15516" formatCode="General">
                  <c:v>0</c:v>
                </c:pt>
                <c:pt idx="15517" formatCode="General">
                  <c:v>0</c:v>
                </c:pt>
                <c:pt idx="15518" formatCode="General">
                  <c:v>0</c:v>
                </c:pt>
                <c:pt idx="15519" formatCode="General">
                  <c:v>0</c:v>
                </c:pt>
                <c:pt idx="15520" formatCode="General">
                  <c:v>0</c:v>
                </c:pt>
                <c:pt idx="15521" formatCode="General">
                  <c:v>0</c:v>
                </c:pt>
                <c:pt idx="15522" formatCode="General">
                  <c:v>6.6666669829999998</c:v>
                </c:pt>
                <c:pt idx="15523" formatCode="General">
                  <c:v>0</c:v>
                </c:pt>
                <c:pt idx="15524" formatCode="General">
                  <c:v>0</c:v>
                </c:pt>
                <c:pt idx="15525" formatCode="General">
                  <c:v>0</c:v>
                </c:pt>
                <c:pt idx="15526" formatCode="General">
                  <c:v>0</c:v>
                </c:pt>
                <c:pt idx="15527" formatCode="General">
                  <c:v>0</c:v>
                </c:pt>
                <c:pt idx="15528" formatCode="General">
                  <c:v>6.6666669829999998</c:v>
                </c:pt>
                <c:pt idx="15529" formatCode="General">
                  <c:v>0</c:v>
                </c:pt>
                <c:pt idx="15530" formatCode="General">
                  <c:v>0</c:v>
                </c:pt>
                <c:pt idx="15531" formatCode="General">
                  <c:v>0</c:v>
                </c:pt>
                <c:pt idx="15532" formatCode="General">
                  <c:v>0</c:v>
                </c:pt>
                <c:pt idx="15533" formatCode="General">
                  <c:v>0</c:v>
                </c:pt>
                <c:pt idx="15534" formatCode="General">
                  <c:v>6.6666669829999998</c:v>
                </c:pt>
                <c:pt idx="15535" formatCode="General">
                  <c:v>0</c:v>
                </c:pt>
                <c:pt idx="15536" formatCode="General">
                  <c:v>0</c:v>
                </c:pt>
                <c:pt idx="15537" formatCode="General">
                  <c:v>0</c:v>
                </c:pt>
                <c:pt idx="15538" formatCode="General">
                  <c:v>0</c:v>
                </c:pt>
                <c:pt idx="15539" formatCode="General">
                  <c:v>6.6666669829999998</c:v>
                </c:pt>
                <c:pt idx="15540" formatCode="General">
                  <c:v>0</c:v>
                </c:pt>
                <c:pt idx="15541" formatCode="General">
                  <c:v>0</c:v>
                </c:pt>
                <c:pt idx="15542" formatCode="General">
                  <c:v>0</c:v>
                </c:pt>
                <c:pt idx="15543" formatCode="General">
                  <c:v>0</c:v>
                </c:pt>
                <c:pt idx="15544" formatCode="General">
                  <c:v>0</c:v>
                </c:pt>
                <c:pt idx="15545" formatCode="General">
                  <c:v>6.6666669829999998</c:v>
                </c:pt>
                <c:pt idx="15546" formatCode="General">
                  <c:v>0</c:v>
                </c:pt>
                <c:pt idx="15547" formatCode="General">
                  <c:v>0</c:v>
                </c:pt>
                <c:pt idx="15548" formatCode="General">
                  <c:v>0</c:v>
                </c:pt>
                <c:pt idx="15549" formatCode="General">
                  <c:v>6.6666669829999998</c:v>
                </c:pt>
                <c:pt idx="15550" formatCode="General">
                  <c:v>0</c:v>
                </c:pt>
                <c:pt idx="15551" formatCode="General">
                  <c:v>0</c:v>
                </c:pt>
                <c:pt idx="15552" formatCode="General">
                  <c:v>0</c:v>
                </c:pt>
                <c:pt idx="15553" formatCode="General">
                  <c:v>0</c:v>
                </c:pt>
                <c:pt idx="15554" formatCode="General">
                  <c:v>0</c:v>
                </c:pt>
                <c:pt idx="15555" formatCode="General">
                  <c:v>6.6666669829999998</c:v>
                </c:pt>
                <c:pt idx="15556" formatCode="General">
                  <c:v>0</c:v>
                </c:pt>
                <c:pt idx="15557" formatCode="General">
                  <c:v>0</c:v>
                </c:pt>
                <c:pt idx="15558" formatCode="General">
                  <c:v>0</c:v>
                </c:pt>
                <c:pt idx="15559" formatCode="General">
                  <c:v>0</c:v>
                </c:pt>
                <c:pt idx="15560" formatCode="General">
                  <c:v>6.6666669829999998</c:v>
                </c:pt>
                <c:pt idx="15561" formatCode="General">
                  <c:v>0</c:v>
                </c:pt>
                <c:pt idx="15562" formatCode="General">
                  <c:v>0</c:v>
                </c:pt>
                <c:pt idx="15563" formatCode="General">
                  <c:v>0</c:v>
                </c:pt>
                <c:pt idx="15564" formatCode="General">
                  <c:v>0</c:v>
                </c:pt>
                <c:pt idx="15565" formatCode="General">
                  <c:v>0</c:v>
                </c:pt>
                <c:pt idx="15566" formatCode="General">
                  <c:v>0</c:v>
                </c:pt>
                <c:pt idx="15567" formatCode="General">
                  <c:v>6.6666669829999998</c:v>
                </c:pt>
                <c:pt idx="15568" formatCode="General">
                  <c:v>0</c:v>
                </c:pt>
                <c:pt idx="15569" formatCode="General">
                  <c:v>0</c:v>
                </c:pt>
                <c:pt idx="15570" formatCode="General">
                  <c:v>0</c:v>
                </c:pt>
                <c:pt idx="15571" formatCode="General">
                  <c:v>0</c:v>
                </c:pt>
                <c:pt idx="15572" formatCode="General">
                  <c:v>0</c:v>
                </c:pt>
                <c:pt idx="15573" formatCode="General">
                  <c:v>0</c:v>
                </c:pt>
                <c:pt idx="15574" formatCode="General">
                  <c:v>0</c:v>
                </c:pt>
                <c:pt idx="15575" formatCode="General">
                  <c:v>0</c:v>
                </c:pt>
                <c:pt idx="15576" formatCode="General">
                  <c:v>0</c:v>
                </c:pt>
                <c:pt idx="15577" formatCode="General">
                  <c:v>0</c:v>
                </c:pt>
                <c:pt idx="15578" formatCode="General">
                  <c:v>6.6666669829999998</c:v>
                </c:pt>
                <c:pt idx="15579" formatCode="General">
                  <c:v>0</c:v>
                </c:pt>
                <c:pt idx="15580" formatCode="General">
                  <c:v>0</c:v>
                </c:pt>
                <c:pt idx="15581" formatCode="General">
                  <c:v>0</c:v>
                </c:pt>
                <c:pt idx="15582" formatCode="General">
                  <c:v>0</c:v>
                </c:pt>
                <c:pt idx="15583" formatCode="General">
                  <c:v>0</c:v>
                </c:pt>
                <c:pt idx="15584" formatCode="General">
                  <c:v>0</c:v>
                </c:pt>
                <c:pt idx="15585" formatCode="General">
                  <c:v>0</c:v>
                </c:pt>
                <c:pt idx="15586" formatCode="General">
                  <c:v>0</c:v>
                </c:pt>
                <c:pt idx="15587" formatCode="General">
                  <c:v>0</c:v>
                </c:pt>
                <c:pt idx="15588" formatCode="General">
                  <c:v>0</c:v>
                </c:pt>
                <c:pt idx="15589" formatCode="General">
                  <c:v>0</c:v>
                </c:pt>
                <c:pt idx="15590" formatCode="General">
                  <c:v>6.6666669829999998</c:v>
                </c:pt>
                <c:pt idx="15591" formatCode="General">
                  <c:v>0</c:v>
                </c:pt>
                <c:pt idx="15592" formatCode="General">
                  <c:v>0</c:v>
                </c:pt>
                <c:pt idx="15593" formatCode="General">
                  <c:v>0</c:v>
                </c:pt>
                <c:pt idx="15594" formatCode="General">
                  <c:v>0</c:v>
                </c:pt>
                <c:pt idx="15595" formatCode="General">
                  <c:v>0</c:v>
                </c:pt>
                <c:pt idx="15596" formatCode="General">
                  <c:v>0</c:v>
                </c:pt>
                <c:pt idx="15597" formatCode="General">
                  <c:v>0</c:v>
                </c:pt>
                <c:pt idx="15598" formatCode="General">
                  <c:v>0</c:v>
                </c:pt>
                <c:pt idx="15599" formatCode="General">
                  <c:v>0</c:v>
                </c:pt>
                <c:pt idx="15600" formatCode="General">
                  <c:v>0</c:v>
                </c:pt>
                <c:pt idx="15601" formatCode="General">
                  <c:v>6.6666669829999998</c:v>
                </c:pt>
                <c:pt idx="15602" formatCode="General">
                  <c:v>0</c:v>
                </c:pt>
                <c:pt idx="15603" formatCode="General">
                  <c:v>0</c:v>
                </c:pt>
                <c:pt idx="15604" formatCode="General">
                  <c:v>0</c:v>
                </c:pt>
                <c:pt idx="15605" formatCode="General">
                  <c:v>0</c:v>
                </c:pt>
                <c:pt idx="15606" formatCode="General">
                  <c:v>0</c:v>
                </c:pt>
                <c:pt idx="15607" formatCode="General">
                  <c:v>0</c:v>
                </c:pt>
                <c:pt idx="15608" formatCode="General">
                  <c:v>0</c:v>
                </c:pt>
                <c:pt idx="15609" formatCode="General">
                  <c:v>0</c:v>
                </c:pt>
                <c:pt idx="15610" formatCode="General">
                  <c:v>0</c:v>
                </c:pt>
                <c:pt idx="15611" formatCode="General">
                  <c:v>0</c:v>
                </c:pt>
                <c:pt idx="15612" formatCode="General">
                  <c:v>6.6666669829999998</c:v>
                </c:pt>
                <c:pt idx="15613" formatCode="General">
                  <c:v>0</c:v>
                </c:pt>
                <c:pt idx="15614" formatCode="General">
                  <c:v>0</c:v>
                </c:pt>
                <c:pt idx="15615" formatCode="General">
                  <c:v>0</c:v>
                </c:pt>
                <c:pt idx="15616" formatCode="General">
                  <c:v>0</c:v>
                </c:pt>
                <c:pt idx="15617" formatCode="General">
                  <c:v>0</c:v>
                </c:pt>
                <c:pt idx="15618" formatCode="General">
                  <c:v>0</c:v>
                </c:pt>
                <c:pt idx="15619" formatCode="General">
                  <c:v>0</c:v>
                </c:pt>
                <c:pt idx="15620" formatCode="General">
                  <c:v>0</c:v>
                </c:pt>
                <c:pt idx="15621" formatCode="General">
                  <c:v>0</c:v>
                </c:pt>
                <c:pt idx="15622" formatCode="General">
                  <c:v>0</c:v>
                </c:pt>
                <c:pt idx="15623" formatCode="General">
                  <c:v>6.6666669829999998</c:v>
                </c:pt>
                <c:pt idx="15624" formatCode="General">
                  <c:v>0</c:v>
                </c:pt>
                <c:pt idx="15625" formatCode="General">
                  <c:v>0</c:v>
                </c:pt>
                <c:pt idx="15626" formatCode="General">
                  <c:v>0</c:v>
                </c:pt>
                <c:pt idx="15627" formatCode="General">
                  <c:v>0</c:v>
                </c:pt>
                <c:pt idx="15628" formatCode="General">
                  <c:v>0</c:v>
                </c:pt>
                <c:pt idx="15629" formatCode="General">
                  <c:v>0</c:v>
                </c:pt>
                <c:pt idx="15630" formatCode="General">
                  <c:v>0</c:v>
                </c:pt>
                <c:pt idx="15631" formatCode="General">
                  <c:v>0</c:v>
                </c:pt>
                <c:pt idx="15632" formatCode="General">
                  <c:v>0</c:v>
                </c:pt>
                <c:pt idx="15633" formatCode="General">
                  <c:v>0</c:v>
                </c:pt>
                <c:pt idx="15634" formatCode="General">
                  <c:v>0</c:v>
                </c:pt>
                <c:pt idx="15635" formatCode="General">
                  <c:v>0</c:v>
                </c:pt>
                <c:pt idx="15636" formatCode="General">
                  <c:v>6.6666669829999998</c:v>
                </c:pt>
                <c:pt idx="15637" formatCode="General">
                  <c:v>0</c:v>
                </c:pt>
                <c:pt idx="15638" formatCode="General">
                  <c:v>0</c:v>
                </c:pt>
                <c:pt idx="15639" formatCode="General">
                  <c:v>0</c:v>
                </c:pt>
                <c:pt idx="15640" formatCode="General">
                  <c:v>0</c:v>
                </c:pt>
                <c:pt idx="15641" formatCode="General">
                  <c:v>0</c:v>
                </c:pt>
                <c:pt idx="15642" formatCode="General">
                  <c:v>0</c:v>
                </c:pt>
                <c:pt idx="15643" formatCode="General">
                  <c:v>0</c:v>
                </c:pt>
                <c:pt idx="15644" formatCode="General">
                  <c:v>0</c:v>
                </c:pt>
                <c:pt idx="15645" formatCode="General">
                  <c:v>0</c:v>
                </c:pt>
                <c:pt idx="15646" formatCode="General">
                  <c:v>0</c:v>
                </c:pt>
                <c:pt idx="15647" formatCode="General">
                  <c:v>0</c:v>
                </c:pt>
                <c:pt idx="15648" formatCode="General">
                  <c:v>6.6666669829999998</c:v>
                </c:pt>
                <c:pt idx="15649" formatCode="General">
                  <c:v>0</c:v>
                </c:pt>
                <c:pt idx="15650" formatCode="General">
                  <c:v>0</c:v>
                </c:pt>
                <c:pt idx="15651" formatCode="General">
                  <c:v>0</c:v>
                </c:pt>
                <c:pt idx="15652" formatCode="General">
                  <c:v>0</c:v>
                </c:pt>
                <c:pt idx="15653" formatCode="General">
                  <c:v>0</c:v>
                </c:pt>
                <c:pt idx="15654" formatCode="General">
                  <c:v>0</c:v>
                </c:pt>
                <c:pt idx="15655" formatCode="General">
                  <c:v>0</c:v>
                </c:pt>
                <c:pt idx="15656" formatCode="General">
                  <c:v>0</c:v>
                </c:pt>
                <c:pt idx="15657" formatCode="General">
                  <c:v>0</c:v>
                </c:pt>
                <c:pt idx="15658" formatCode="General">
                  <c:v>0</c:v>
                </c:pt>
                <c:pt idx="15659" formatCode="General">
                  <c:v>0</c:v>
                </c:pt>
                <c:pt idx="15660" formatCode="General">
                  <c:v>0</c:v>
                </c:pt>
                <c:pt idx="15661" formatCode="General">
                  <c:v>6.6666669829999998</c:v>
                </c:pt>
                <c:pt idx="15662" formatCode="General">
                  <c:v>0</c:v>
                </c:pt>
                <c:pt idx="15663" formatCode="General">
                  <c:v>0</c:v>
                </c:pt>
                <c:pt idx="15664" formatCode="General">
                  <c:v>0</c:v>
                </c:pt>
                <c:pt idx="15665" formatCode="General">
                  <c:v>0</c:v>
                </c:pt>
                <c:pt idx="15666" formatCode="General">
                  <c:v>0</c:v>
                </c:pt>
                <c:pt idx="15667" formatCode="General">
                  <c:v>0</c:v>
                </c:pt>
                <c:pt idx="15668" formatCode="General">
                  <c:v>0</c:v>
                </c:pt>
                <c:pt idx="15669" formatCode="General">
                  <c:v>0</c:v>
                </c:pt>
                <c:pt idx="15670" formatCode="General">
                  <c:v>0</c:v>
                </c:pt>
                <c:pt idx="15671" formatCode="General">
                  <c:v>0</c:v>
                </c:pt>
                <c:pt idx="15672" formatCode="General">
                  <c:v>0</c:v>
                </c:pt>
                <c:pt idx="15673" formatCode="General">
                  <c:v>0</c:v>
                </c:pt>
                <c:pt idx="15674" formatCode="General">
                  <c:v>6.6666669829999998</c:v>
                </c:pt>
                <c:pt idx="15675" formatCode="General">
                  <c:v>0</c:v>
                </c:pt>
                <c:pt idx="15676" formatCode="General">
                  <c:v>0</c:v>
                </c:pt>
                <c:pt idx="15677" formatCode="General">
                  <c:v>0</c:v>
                </c:pt>
                <c:pt idx="15678" formatCode="General">
                  <c:v>0</c:v>
                </c:pt>
                <c:pt idx="15679" formatCode="General">
                  <c:v>0</c:v>
                </c:pt>
                <c:pt idx="15680" formatCode="General">
                  <c:v>0</c:v>
                </c:pt>
                <c:pt idx="15681" formatCode="General">
                  <c:v>0</c:v>
                </c:pt>
                <c:pt idx="15682" formatCode="General">
                  <c:v>0</c:v>
                </c:pt>
                <c:pt idx="15683" formatCode="General">
                  <c:v>0</c:v>
                </c:pt>
                <c:pt idx="15684" formatCode="General">
                  <c:v>0</c:v>
                </c:pt>
                <c:pt idx="15685" formatCode="General">
                  <c:v>0</c:v>
                </c:pt>
                <c:pt idx="15686" formatCode="General">
                  <c:v>6.6666669829999998</c:v>
                </c:pt>
                <c:pt idx="15687" formatCode="General">
                  <c:v>0</c:v>
                </c:pt>
                <c:pt idx="15688" formatCode="General">
                  <c:v>0</c:v>
                </c:pt>
                <c:pt idx="15689" formatCode="General">
                  <c:v>0</c:v>
                </c:pt>
                <c:pt idx="15690" formatCode="General">
                  <c:v>0</c:v>
                </c:pt>
                <c:pt idx="15691" formatCode="General">
                  <c:v>0</c:v>
                </c:pt>
                <c:pt idx="15692" formatCode="General">
                  <c:v>0</c:v>
                </c:pt>
                <c:pt idx="15693" formatCode="General">
                  <c:v>0</c:v>
                </c:pt>
                <c:pt idx="15694" formatCode="General">
                  <c:v>0</c:v>
                </c:pt>
                <c:pt idx="15695" formatCode="General">
                  <c:v>0</c:v>
                </c:pt>
                <c:pt idx="15696" formatCode="General">
                  <c:v>0</c:v>
                </c:pt>
                <c:pt idx="15697" formatCode="General">
                  <c:v>6.6666669829999998</c:v>
                </c:pt>
                <c:pt idx="15698" formatCode="General">
                  <c:v>0</c:v>
                </c:pt>
                <c:pt idx="15699" formatCode="General">
                  <c:v>0</c:v>
                </c:pt>
                <c:pt idx="15700" formatCode="General">
                  <c:v>0</c:v>
                </c:pt>
                <c:pt idx="15701" formatCode="General">
                  <c:v>0</c:v>
                </c:pt>
                <c:pt idx="15702" formatCode="General">
                  <c:v>0</c:v>
                </c:pt>
                <c:pt idx="15703" formatCode="General">
                  <c:v>0</c:v>
                </c:pt>
                <c:pt idx="15704" formatCode="General">
                  <c:v>0</c:v>
                </c:pt>
                <c:pt idx="15705" formatCode="General">
                  <c:v>0</c:v>
                </c:pt>
                <c:pt idx="15706" formatCode="General">
                  <c:v>0</c:v>
                </c:pt>
                <c:pt idx="15707" formatCode="General">
                  <c:v>6.6666669829999998</c:v>
                </c:pt>
                <c:pt idx="15708" formatCode="General">
                  <c:v>0</c:v>
                </c:pt>
                <c:pt idx="15709" formatCode="General">
                  <c:v>0</c:v>
                </c:pt>
                <c:pt idx="15710" formatCode="General">
                  <c:v>0</c:v>
                </c:pt>
                <c:pt idx="15711" formatCode="General">
                  <c:v>0</c:v>
                </c:pt>
                <c:pt idx="15712" formatCode="General">
                  <c:v>0</c:v>
                </c:pt>
                <c:pt idx="15713" formatCode="General">
                  <c:v>0</c:v>
                </c:pt>
                <c:pt idx="15714" formatCode="General">
                  <c:v>0</c:v>
                </c:pt>
                <c:pt idx="15715" formatCode="General">
                  <c:v>0</c:v>
                </c:pt>
                <c:pt idx="15716" formatCode="General">
                  <c:v>0</c:v>
                </c:pt>
                <c:pt idx="15717" formatCode="General">
                  <c:v>0</c:v>
                </c:pt>
                <c:pt idx="15718" formatCode="General">
                  <c:v>6.6666669829999998</c:v>
                </c:pt>
                <c:pt idx="15719" formatCode="General">
                  <c:v>0</c:v>
                </c:pt>
                <c:pt idx="15720" formatCode="General">
                  <c:v>0</c:v>
                </c:pt>
                <c:pt idx="15721" formatCode="General">
                  <c:v>0</c:v>
                </c:pt>
                <c:pt idx="15722" formatCode="General">
                  <c:v>0</c:v>
                </c:pt>
                <c:pt idx="15723" formatCode="General">
                  <c:v>0</c:v>
                </c:pt>
                <c:pt idx="15724" formatCode="General">
                  <c:v>0</c:v>
                </c:pt>
                <c:pt idx="15725" formatCode="General">
                  <c:v>0</c:v>
                </c:pt>
                <c:pt idx="15726" formatCode="General">
                  <c:v>0</c:v>
                </c:pt>
                <c:pt idx="15727" formatCode="General">
                  <c:v>0</c:v>
                </c:pt>
                <c:pt idx="15728" formatCode="General">
                  <c:v>6.6666669829999998</c:v>
                </c:pt>
                <c:pt idx="15729" formatCode="General">
                  <c:v>0</c:v>
                </c:pt>
                <c:pt idx="15730" formatCode="General">
                  <c:v>0</c:v>
                </c:pt>
                <c:pt idx="15731" formatCode="General">
                  <c:v>0</c:v>
                </c:pt>
                <c:pt idx="15732" formatCode="General">
                  <c:v>0</c:v>
                </c:pt>
                <c:pt idx="15733" formatCode="General">
                  <c:v>0</c:v>
                </c:pt>
                <c:pt idx="15734" formatCode="General">
                  <c:v>0</c:v>
                </c:pt>
                <c:pt idx="15735" formatCode="General">
                  <c:v>0</c:v>
                </c:pt>
                <c:pt idx="15736" formatCode="General">
                  <c:v>0</c:v>
                </c:pt>
                <c:pt idx="15737" formatCode="General">
                  <c:v>0</c:v>
                </c:pt>
                <c:pt idx="15738" formatCode="General">
                  <c:v>6.6666669829999998</c:v>
                </c:pt>
                <c:pt idx="15739" formatCode="General">
                  <c:v>0</c:v>
                </c:pt>
                <c:pt idx="15740" formatCode="General">
                  <c:v>0</c:v>
                </c:pt>
                <c:pt idx="15741" formatCode="General">
                  <c:v>0</c:v>
                </c:pt>
                <c:pt idx="15742" formatCode="General">
                  <c:v>0</c:v>
                </c:pt>
                <c:pt idx="15743" formatCode="General">
                  <c:v>0</c:v>
                </c:pt>
                <c:pt idx="15744" formatCode="General">
                  <c:v>0</c:v>
                </c:pt>
                <c:pt idx="15745" formatCode="General">
                  <c:v>0</c:v>
                </c:pt>
                <c:pt idx="15746" formatCode="General">
                  <c:v>0</c:v>
                </c:pt>
                <c:pt idx="15747" formatCode="General">
                  <c:v>0</c:v>
                </c:pt>
                <c:pt idx="15748" formatCode="General">
                  <c:v>0</c:v>
                </c:pt>
                <c:pt idx="15749" formatCode="General">
                  <c:v>6.6666669829999998</c:v>
                </c:pt>
                <c:pt idx="15750" formatCode="General">
                  <c:v>0</c:v>
                </c:pt>
                <c:pt idx="15751" formatCode="General">
                  <c:v>0</c:v>
                </c:pt>
                <c:pt idx="15752" formatCode="General">
                  <c:v>0</c:v>
                </c:pt>
                <c:pt idx="15753" formatCode="General">
                  <c:v>0</c:v>
                </c:pt>
                <c:pt idx="15754" formatCode="General">
                  <c:v>0</c:v>
                </c:pt>
                <c:pt idx="15755" formatCode="General">
                  <c:v>6.6666669829999998</c:v>
                </c:pt>
                <c:pt idx="15756" formatCode="General">
                  <c:v>0</c:v>
                </c:pt>
                <c:pt idx="15757" formatCode="General">
                  <c:v>0</c:v>
                </c:pt>
                <c:pt idx="15758" formatCode="General">
                  <c:v>0</c:v>
                </c:pt>
                <c:pt idx="15759" formatCode="General">
                  <c:v>6.6666669829999998</c:v>
                </c:pt>
                <c:pt idx="15760" formatCode="General">
                  <c:v>0</c:v>
                </c:pt>
                <c:pt idx="15761" formatCode="General">
                  <c:v>0</c:v>
                </c:pt>
                <c:pt idx="15762" formatCode="General">
                  <c:v>0</c:v>
                </c:pt>
                <c:pt idx="15763" formatCode="General">
                  <c:v>6.6666669829999998</c:v>
                </c:pt>
                <c:pt idx="15764" formatCode="General">
                  <c:v>0</c:v>
                </c:pt>
                <c:pt idx="15765" formatCode="General">
                  <c:v>0</c:v>
                </c:pt>
                <c:pt idx="15766" formatCode="General">
                  <c:v>0</c:v>
                </c:pt>
                <c:pt idx="15767" formatCode="General">
                  <c:v>6.6666669829999998</c:v>
                </c:pt>
                <c:pt idx="15768" formatCode="General">
                  <c:v>0</c:v>
                </c:pt>
                <c:pt idx="15769" formatCode="General">
                  <c:v>0</c:v>
                </c:pt>
                <c:pt idx="15770" formatCode="General">
                  <c:v>0</c:v>
                </c:pt>
                <c:pt idx="15771" formatCode="General">
                  <c:v>6.6666669829999998</c:v>
                </c:pt>
                <c:pt idx="15772" formatCode="General">
                  <c:v>0</c:v>
                </c:pt>
                <c:pt idx="15773" formatCode="General">
                  <c:v>0</c:v>
                </c:pt>
                <c:pt idx="15774" formatCode="General">
                  <c:v>6.6666669829999998</c:v>
                </c:pt>
                <c:pt idx="15775" formatCode="General">
                  <c:v>0</c:v>
                </c:pt>
                <c:pt idx="15776" formatCode="General">
                  <c:v>0</c:v>
                </c:pt>
                <c:pt idx="15777" formatCode="General">
                  <c:v>6.6666669829999998</c:v>
                </c:pt>
                <c:pt idx="15778" formatCode="General">
                  <c:v>0</c:v>
                </c:pt>
                <c:pt idx="15779" formatCode="General">
                  <c:v>0</c:v>
                </c:pt>
                <c:pt idx="15780" formatCode="General">
                  <c:v>0</c:v>
                </c:pt>
                <c:pt idx="15781" formatCode="General">
                  <c:v>6.6666669829999998</c:v>
                </c:pt>
                <c:pt idx="15782" formatCode="General">
                  <c:v>0</c:v>
                </c:pt>
                <c:pt idx="15783" formatCode="General">
                  <c:v>0</c:v>
                </c:pt>
                <c:pt idx="15784" formatCode="General">
                  <c:v>6.6666669829999998</c:v>
                </c:pt>
                <c:pt idx="15785" formatCode="General">
                  <c:v>0</c:v>
                </c:pt>
                <c:pt idx="15786" formatCode="General">
                  <c:v>0</c:v>
                </c:pt>
                <c:pt idx="15787" formatCode="General">
                  <c:v>6.6666669829999998</c:v>
                </c:pt>
                <c:pt idx="15788" formatCode="General">
                  <c:v>0</c:v>
                </c:pt>
                <c:pt idx="15789" formatCode="General">
                  <c:v>0</c:v>
                </c:pt>
                <c:pt idx="15790" formatCode="General">
                  <c:v>6.6666669829999998</c:v>
                </c:pt>
                <c:pt idx="15791" formatCode="General">
                  <c:v>0</c:v>
                </c:pt>
                <c:pt idx="15792" formatCode="General">
                  <c:v>6.6666669829999998</c:v>
                </c:pt>
                <c:pt idx="15793" formatCode="General">
                  <c:v>0</c:v>
                </c:pt>
                <c:pt idx="15794" formatCode="General">
                  <c:v>0</c:v>
                </c:pt>
                <c:pt idx="15795" formatCode="General">
                  <c:v>6.6666669829999998</c:v>
                </c:pt>
                <c:pt idx="15796" formatCode="General">
                  <c:v>0</c:v>
                </c:pt>
                <c:pt idx="15797" formatCode="General">
                  <c:v>0</c:v>
                </c:pt>
                <c:pt idx="15798" formatCode="General">
                  <c:v>0</c:v>
                </c:pt>
                <c:pt idx="15799" formatCode="General">
                  <c:v>6.6666669829999998</c:v>
                </c:pt>
                <c:pt idx="15800" formatCode="General">
                  <c:v>0</c:v>
                </c:pt>
                <c:pt idx="15801" formatCode="General">
                  <c:v>0</c:v>
                </c:pt>
                <c:pt idx="15802" formatCode="General">
                  <c:v>0</c:v>
                </c:pt>
                <c:pt idx="15803" formatCode="General">
                  <c:v>0</c:v>
                </c:pt>
                <c:pt idx="15804" formatCode="General">
                  <c:v>6.6666669829999998</c:v>
                </c:pt>
                <c:pt idx="15805" formatCode="General">
                  <c:v>0</c:v>
                </c:pt>
                <c:pt idx="15806" formatCode="General">
                  <c:v>0</c:v>
                </c:pt>
                <c:pt idx="15807" formatCode="General">
                  <c:v>0</c:v>
                </c:pt>
                <c:pt idx="15808" formatCode="General">
                  <c:v>0</c:v>
                </c:pt>
                <c:pt idx="15809" formatCode="General">
                  <c:v>0</c:v>
                </c:pt>
                <c:pt idx="15810" formatCode="General">
                  <c:v>0</c:v>
                </c:pt>
                <c:pt idx="15811" formatCode="General">
                  <c:v>6.6666669829999998</c:v>
                </c:pt>
                <c:pt idx="15812" formatCode="General">
                  <c:v>0</c:v>
                </c:pt>
                <c:pt idx="15813" formatCode="General">
                  <c:v>0</c:v>
                </c:pt>
                <c:pt idx="15814" formatCode="General">
                  <c:v>0</c:v>
                </c:pt>
                <c:pt idx="15815" formatCode="General">
                  <c:v>0</c:v>
                </c:pt>
                <c:pt idx="15816" formatCode="General">
                  <c:v>0</c:v>
                </c:pt>
                <c:pt idx="15817" formatCode="General">
                  <c:v>0</c:v>
                </c:pt>
                <c:pt idx="15818" formatCode="General">
                  <c:v>0</c:v>
                </c:pt>
                <c:pt idx="15819" formatCode="General">
                  <c:v>6.6666669829999998</c:v>
                </c:pt>
                <c:pt idx="15820" formatCode="General">
                  <c:v>0</c:v>
                </c:pt>
                <c:pt idx="15821" formatCode="General">
                  <c:v>0</c:v>
                </c:pt>
                <c:pt idx="15822" formatCode="General">
                  <c:v>0</c:v>
                </c:pt>
                <c:pt idx="15823" formatCode="General">
                  <c:v>0</c:v>
                </c:pt>
                <c:pt idx="15824" formatCode="General">
                  <c:v>0</c:v>
                </c:pt>
                <c:pt idx="15825" formatCode="General">
                  <c:v>0</c:v>
                </c:pt>
                <c:pt idx="15826" formatCode="General">
                  <c:v>6.6666669829999998</c:v>
                </c:pt>
                <c:pt idx="15827" formatCode="General">
                  <c:v>0</c:v>
                </c:pt>
                <c:pt idx="15828" formatCode="General">
                  <c:v>0</c:v>
                </c:pt>
                <c:pt idx="15829" formatCode="General">
                  <c:v>0</c:v>
                </c:pt>
                <c:pt idx="15830" formatCode="General">
                  <c:v>0</c:v>
                </c:pt>
                <c:pt idx="15831" formatCode="General">
                  <c:v>0</c:v>
                </c:pt>
                <c:pt idx="15832" formatCode="General">
                  <c:v>0</c:v>
                </c:pt>
                <c:pt idx="15833" formatCode="General">
                  <c:v>0</c:v>
                </c:pt>
                <c:pt idx="15834" formatCode="General">
                  <c:v>6.6666669829999998</c:v>
                </c:pt>
                <c:pt idx="15835" formatCode="General">
                  <c:v>0</c:v>
                </c:pt>
                <c:pt idx="15836" formatCode="General">
                  <c:v>0</c:v>
                </c:pt>
                <c:pt idx="15837" formatCode="General">
                  <c:v>0</c:v>
                </c:pt>
                <c:pt idx="15838" formatCode="General">
                  <c:v>0</c:v>
                </c:pt>
                <c:pt idx="15839" formatCode="General">
                  <c:v>0</c:v>
                </c:pt>
                <c:pt idx="15840" formatCode="General">
                  <c:v>0</c:v>
                </c:pt>
                <c:pt idx="15841" formatCode="General">
                  <c:v>6.6666669829999998</c:v>
                </c:pt>
                <c:pt idx="15842" formatCode="General">
                  <c:v>0</c:v>
                </c:pt>
                <c:pt idx="15843" formatCode="General">
                  <c:v>0</c:v>
                </c:pt>
                <c:pt idx="15844" formatCode="General">
                  <c:v>0</c:v>
                </c:pt>
                <c:pt idx="15845" formatCode="General">
                  <c:v>0</c:v>
                </c:pt>
                <c:pt idx="15846" formatCode="General">
                  <c:v>0</c:v>
                </c:pt>
                <c:pt idx="15847" formatCode="General">
                  <c:v>0</c:v>
                </c:pt>
                <c:pt idx="15848" formatCode="General">
                  <c:v>6.6666669829999998</c:v>
                </c:pt>
                <c:pt idx="15849" formatCode="General">
                  <c:v>0</c:v>
                </c:pt>
                <c:pt idx="15850" formatCode="General">
                  <c:v>0</c:v>
                </c:pt>
                <c:pt idx="15851" formatCode="General">
                  <c:v>0</c:v>
                </c:pt>
                <c:pt idx="15852" formatCode="General">
                  <c:v>0</c:v>
                </c:pt>
                <c:pt idx="15853" formatCode="General">
                  <c:v>0</c:v>
                </c:pt>
                <c:pt idx="15854" formatCode="General">
                  <c:v>0</c:v>
                </c:pt>
                <c:pt idx="15855" formatCode="General">
                  <c:v>0</c:v>
                </c:pt>
                <c:pt idx="15856" formatCode="General">
                  <c:v>0</c:v>
                </c:pt>
                <c:pt idx="15857" formatCode="General">
                  <c:v>0</c:v>
                </c:pt>
                <c:pt idx="15858" formatCode="General">
                  <c:v>6.6666669829999998</c:v>
                </c:pt>
                <c:pt idx="15859" formatCode="General">
                  <c:v>0</c:v>
                </c:pt>
                <c:pt idx="15860" formatCode="General">
                  <c:v>0</c:v>
                </c:pt>
                <c:pt idx="15861" formatCode="General">
                  <c:v>0</c:v>
                </c:pt>
                <c:pt idx="15862" formatCode="General">
                  <c:v>0</c:v>
                </c:pt>
                <c:pt idx="15863" formatCode="General">
                  <c:v>0</c:v>
                </c:pt>
                <c:pt idx="15864" formatCode="General">
                  <c:v>0</c:v>
                </c:pt>
                <c:pt idx="15865" formatCode="General">
                  <c:v>0</c:v>
                </c:pt>
                <c:pt idx="15866" formatCode="General">
                  <c:v>6.6666669829999998</c:v>
                </c:pt>
                <c:pt idx="15867" formatCode="General">
                  <c:v>0</c:v>
                </c:pt>
                <c:pt idx="15868" formatCode="General">
                  <c:v>0</c:v>
                </c:pt>
                <c:pt idx="15869" formatCode="General">
                  <c:v>0</c:v>
                </c:pt>
                <c:pt idx="15870" formatCode="General">
                  <c:v>0</c:v>
                </c:pt>
                <c:pt idx="15871" formatCode="General">
                  <c:v>0</c:v>
                </c:pt>
                <c:pt idx="15872" formatCode="General">
                  <c:v>0</c:v>
                </c:pt>
                <c:pt idx="15873" formatCode="General">
                  <c:v>6.6666669829999998</c:v>
                </c:pt>
                <c:pt idx="15874" formatCode="General">
                  <c:v>0</c:v>
                </c:pt>
                <c:pt idx="15875" formatCode="General">
                  <c:v>0</c:v>
                </c:pt>
                <c:pt idx="15876" formatCode="General">
                  <c:v>0</c:v>
                </c:pt>
                <c:pt idx="15877" formatCode="General">
                  <c:v>0</c:v>
                </c:pt>
                <c:pt idx="15878" formatCode="General">
                  <c:v>0</c:v>
                </c:pt>
                <c:pt idx="15879" formatCode="General">
                  <c:v>6.6666669829999998</c:v>
                </c:pt>
                <c:pt idx="15880" formatCode="General">
                  <c:v>0</c:v>
                </c:pt>
                <c:pt idx="15881" formatCode="General">
                  <c:v>0</c:v>
                </c:pt>
                <c:pt idx="15882" formatCode="General">
                  <c:v>0</c:v>
                </c:pt>
                <c:pt idx="15883" formatCode="General">
                  <c:v>0</c:v>
                </c:pt>
                <c:pt idx="15884" formatCode="General">
                  <c:v>0</c:v>
                </c:pt>
                <c:pt idx="15885" formatCode="General">
                  <c:v>6.6666669829999998</c:v>
                </c:pt>
                <c:pt idx="15886" formatCode="General">
                  <c:v>0</c:v>
                </c:pt>
                <c:pt idx="15887" formatCode="General">
                  <c:v>0</c:v>
                </c:pt>
                <c:pt idx="15888" formatCode="General">
                  <c:v>0</c:v>
                </c:pt>
                <c:pt idx="15889" formatCode="General">
                  <c:v>6.6666669829999998</c:v>
                </c:pt>
                <c:pt idx="15890" formatCode="General">
                  <c:v>0</c:v>
                </c:pt>
                <c:pt idx="15891" formatCode="General">
                  <c:v>0</c:v>
                </c:pt>
                <c:pt idx="15892" formatCode="General">
                  <c:v>0</c:v>
                </c:pt>
                <c:pt idx="15893" formatCode="General">
                  <c:v>6.6666669829999998</c:v>
                </c:pt>
                <c:pt idx="15894" formatCode="General">
                  <c:v>0</c:v>
                </c:pt>
                <c:pt idx="15895" formatCode="General">
                  <c:v>0</c:v>
                </c:pt>
                <c:pt idx="15896" formatCode="General">
                  <c:v>0</c:v>
                </c:pt>
                <c:pt idx="15897" formatCode="General">
                  <c:v>0</c:v>
                </c:pt>
                <c:pt idx="15898" formatCode="General">
                  <c:v>6.6666669829999998</c:v>
                </c:pt>
                <c:pt idx="15899" formatCode="General">
                  <c:v>0</c:v>
                </c:pt>
                <c:pt idx="15900" formatCode="General">
                  <c:v>0</c:v>
                </c:pt>
                <c:pt idx="15901" formatCode="General">
                  <c:v>0</c:v>
                </c:pt>
                <c:pt idx="15902" formatCode="General">
                  <c:v>0</c:v>
                </c:pt>
                <c:pt idx="15903" formatCode="General">
                  <c:v>0</c:v>
                </c:pt>
                <c:pt idx="15904" formatCode="General">
                  <c:v>0</c:v>
                </c:pt>
                <c:pt idx="15905" formatCode="General">
                  <c:v>0</c:v>
                </c:pt>
                <c:pt idx="15906" formatCode="General">
                  <c:v>6.6666669829999998</c:v>
                </c:pt>
                <c:pt idx="15907" formatCode="General">
                  <c:v>0</c:v>
                </c:pt>
                <c:pt idx="15908" formatCode="General">
                  <c:v>0</c:v>
                </c:pt>
                <c:pt idx="15909" formatCode="General">
                  <c:v>0</c:v>
                </c:pt>
                <c:pt idx="15910" formatCode="General">
                  <c:v>0</c:v>
                </c:pt>
                <c:pt idx="15911" formatCode="General">
                  <c:v>0</c:v>
                </c:pt>
                <c:pt idx="15912" formatCode="General">
                  <c:v>0</c:v>
                </c:pt>
                <c:pt idx="15913" formatCode="General">
                  <c:v>0</c:v>
                </c:pt>
                <c:pt idx="15914" formatCode="General">
                  <c:v>0</c:v>
                </c:pt>
                <c:pt idx="15915" formatCode="General">
                  <c:v>0</c:v>
                </c:pt>
                <c:pt idx="15916" formatCode="General">
                  <c:v>0</c:v>
                </c:pt>
                <c:pt idx="15917" formatCode="General">
                  <c:v>6.6666669829999998</c:v>
                </c:pt>
                <c:pt idx="15918" formatCode="General">
                  <c:v>0</c:v>
                </c:pt>
                <c:pt idx="15919" formatCode="General">
                  <c:v>0</c:v>
                </c:pt>
                <c:pt idx="15920" formatCode="General">
                  <c:v>0</c:v>
                </c:pt>
                <c:pt idx="15921" formatCode="General">
                  <c:v>0</c:v>
                </c:pt>
                <c:pt idx="15922" formatCode="General">
                  <c:v>0</c:v>
                </c:pt>
                <c:pt idx="15923" formatCode="General">
                  <c:v>0</c:v>
                </c:pt>
                <c:pt idx="15924" formatCode="General">
                  <c:v>0</c:v>
                </c:pt>
                <c:pt idx="15925" formatCode="General">
                  <c:v>0</c:v>
                </c:pt>
                <c:pt idx="15926" formatCode="General">
                  <c:v>0</c:v>
                </c:pt>
                <c:pt idx="15927" formatCode="General">
                  <c:v>0</c:v>
                </c:pt>
                <c:pt idx="15928" formatCode="General">
                  <c:v>0</c:v>
                </c:pt>
                <c:pt idx="15929" formatCode="General">
                  <c:v>6.6666669829999998</c:v>
                </c:pt>
                <c:pt idx="15930" formatCode="General">
                  <c:v>0</c:v>
                </c:pt>
                <c:pt idx="15931" formatCode="General">
                  <c:v>0</c:v>
                </c:pt>
                <c:pt idx="15932" formatCode="General">
                  <c:v>0</c:v>
                </c:pt>
                <c:pt idx="15933" formatCode="General">
                  <c:v>0</c:v>
                </c:pt>
                <c:pt idx="15934" formatCode="General">
                  <c:v>6.6666669829999998</c:v>
                </c:pt>
                <c:pt idx="15935" formatCode="General">
                  <c:v>0</c:v>
                </c:pt>
                <c:pt idx="15936" formatCode="General">
                  <c:v>0</c:v>
                </c:pt>
                <c:pt idx="15937" formatCode="General">
                  <c:v>0</c:v>
                </c:pt>
                <c:pt idx="15938" formatCode="General">
                  <c:v>6.6666669829999998</c:v>
                </c:pt>
                <c:pt idx="15939" formatCode="General">
                  <c:v>0</c:v>
                </c:pt>
                <c:pt idx="15940" formatCode="General">
                  <c:v>0</c:v>
                </c:pt>
                <c:pt idx="15941" formatCode="General">
                  <c:v>0</c:v>
                </c:pt>
                <c:pt idx="15942" formatCode="General">
                  <c:v>6.6666669829999998</c:v>
                </c:pt>
                <c:pt idx="15943" formatCode="General">
                  <c:v>0</c:v>
                </c:pt>
                <c:pt idx="15944" formatCode="General">
                  <c:v>6.6666669829999998</c:v>
                </c:pt>
                <c:pt idx="15945" formatCode="General">
                  <c:v>6.6666669829999998</c:v>
                </c:pt>
                <c:pt idx="15946" formatCode="General">
                  <c:v>6.6666669829999998</c:v>
                </c:pt>
                <c:pt idx="15947" formatCode="General">
                  <c:v>6.6666669829999998</c:v>
                </c:pt>
                <c:pt idx="15948" formatCode="General">
                  <c:v>13.33333397</c:v>
                </c:pt>
                <c:pt idx="15949" formatCode="General">
                  <c:v>6.6666669829999998</c:v>
                </c:pt>
                <c:pt idx="15950" formatCode="General">
                  <c:v>6.6666669829999998</c:v>
                </c:pt>
                <c:pt idx="15951" formatCode="General">
                  <c:v>13.33333397</c:v>
                </c:pt>
                <c:pt idx="15952" formatCode="General">
                  <c:v>6.6666669829999998</c:v>
                </c:pt>
                <c:pt idx="15953" formatCode="General">
                  <c:v>6.6666669829999998</c:v>
                </c:pt>
                <c:pt idx="15954" formatCode="General">
                  <c:v>13.33333397</c:v>
                </c:pt>
                <c:pt idx="15955" formatCode="General">
                  <c:v>6.6666669829999998</c:v>
                </c:pt>
                <c:pt idx="15956" formatCode="General">
                  <c:v>6.6666669829999998</c:v>
                </c:pt>
                <c:pt idx="15957" formatCode="General">
                  <c:v>6.6666669829999998</c:v>
                </c:pt>
                <c:pt idx="15958" formatCode="General">
                  <c:v>6.6666669829999998</c:v>
                </c:pt>
                <c:pt idx="15959" formatCode="General">
                  <c:v>6.6666669829999998</c:v>
                </c:pt>
                <c:pt idx="15960" formatCode="General">
                  <c:v>0</c:v>
                </c:pt>
                <c:pt idx="15961" formatCode="General">
                  <c:v>6.6666669829999998</c:v>
                </c:pt>
                <c:pt idx="15962" formatCode="General">
                  <c:v>6.6666669829999998</c:v>
                </c:pt>
                <c:pt idx="15963" formatCode="General">
                  <c:v>6.6666669829999998</c:v>
                </c:pt>
                <c:pt idx="15964" formatCode="General">
                  <c:v>0</c:v>
                </c:pt>
                <c:pt idx="15965" formatCode="General">
                  <c:v>6.6666669829999998</c:v>
                </c:pt>
                <c:pt idx="15966" formatCode="General">
                  <c:v>6.6666669829999998</c:v>
                </c:pt>
                <c:pt idx="15967" formatCode="General">
                  <c:v>0</c:v>
                </c:pt>
                <c:pt idx="15968" formatCode="General">
                  <c:v>6.6666669829999998</c:v>
                </c:pt>
                <c:pt idx="15969" formatCode="General">
                  <c:v>0</c:v>
                </c:pt>
                <c:pt idx="15970" formatCode="General">
                  <c:v>6.6666669829999998</c:v>
                </c:pt>
                <c:pt idx="15971" formatCode="General">
                  <c:v>0</c:v>
                </c:pt>
                <c:pt idx="15972" formatCode="General">
                  <c:v>0</c:v>
                </c:pt>
                <c:pt idx="15973" formatCode="General">
                  <c:v>6.6666669829999998</c:v>
                </c:pt>
                <c:pt idx="15974" formatCode="General">
                  <c:v>0</c:v>
                </c:pt>
                <c:pt idx="15975" formatCode="General">
                  <c:v>6.6666669829999998</c:v>
                </c:pt>
                <c:pt idx="15976" formatCode="General">
                  <c:v>0</c:v>
                </c:pt>
                <c:pt idx="15977" formatCode="General">
                  <c:v>0</c:v>
                </c:pt>
                <c:pt idx="15978" formatCode="General">
                  <c:v>6.6666669829999998</c:v>
                </c:pt>
                <c:pt idx="15979" formatCode="General">
                  <c:v>0</c:v>
                </c:pt>
                <c:pt idx="15980" formatCode="General">
                  <c:v>0</c:v>
                </c:pt>
                <c:pt idx="15981" formatCode="General">
                  <c:v>6.6666669829999998</c:v>
                </c:pt>
                <c:pt idx="15982" formatCode="General">
                  <c:v>0</c:v>
                </c:pt>
                <c:pt idx="15983" formatCode="General">
                  <c:v>0</c:v>
                </c:pt>
                <c:pt idx="15984" formatCode="General">
                  <c:v>0</c:v>
                </c:pt>
                <c:pt idx="15985" formatCode="General">
                  <c:v>6.6666669829999998</c:v>
                </c:pt>
                <c:pt idx="15986" formatCode="General">
                  <c:v>0</c:v>
                </c:pt>
                <c:pt idx="15987" formatCode="General">
                  <c:v>0</c:v>
                </c:pt>
                <c:pt idx="15988" formatCode="General">
                  <c:v>0</c:v>
                </c:pt>
                <c:pt idx="15989" formatCode="General">
                  <c:v>6.6666669829999998</c:v>
                </c:pt>
                <c:pt idx="15990" formatCode="General">
                  <c:v>0</c:v>
                </c:pt>
                <c:pt idx="15991" formatCode="General">
                  <c:v>0</c:v>
                </c:pt>
                <c:pt idx="15992" formatCode="General">
                  <c:v>0</c:v>
                </c:pt>
                <c:pt idx="15993" formatCode="General">
                  <c:v>0</c:v>
                </c:pt>
                <c:pt idx="15994" formatCode="General">
                  <c:v>6.6666669829999998</c:v>
                </c:pt>
                <c:pt idx="15995" formatCode="General">
                  <c:v>0</c:v>
                </c:pt>
                <c:pt idx="15996" formatCode="General">
                  <c:v>0</c:v>
                </c:pt>
                <c:pt idx="15997" formatCode="General">
                  <c:v>0</c:v>
                </c:pt>
                <c:pt idx="15998" formatCode="General">
                  <c:v>0</c:v>
                </c:pt>
                <c:pt idx="15999" formatCode="General">
                  <c:v>0</c:v>
                </c:pt>
                <c:pt idx="16000" formatCode="General">
                  <c:v>6.6666669829999998</c:v>
                </c:pt>
                <c:pt idx="16001" formatCode="General">
                  <c:v>0</c:v>
                </c:pt>
                <c:pt idx="16002" formatCode="General">
                  <c:v>0</c:v>
                </c:pt>
                <c:pt idx="16003" formatCode="General">
                  <c:v>0</c:v>
                </c:pt>
                <c:pt idx="16004" formatCode="General">
                  <c:v>0</c:v>
                </c:pt>
                <c:pt idx="16005" formatCode="General">
                  <c:v>0</c:v>
                </c:pt>
                <c:pt idx="16006" formatCode="General">
                  <c:v>0</c:v>
                </c:pt>
                <c:pt idx="16007" formatCode="General">
                  <c:v>6.6666669829999998</c:v>
                </c:pt>
                <c:pt idx="16008" formatCode="General">
                  <c:v>0</c:v>
                </c:pt>
                <c:pt idx="16009" formatCode="General">
                  <c:v>0</c:v>
                </c:pt>
                <c:pt idx="16010" formatCode="General">
                  <c:v>0</c:v>
                </c:pt>
                <c:pt idx="16011" formatCode="General">
                  <c:v>0</c:v>
                </c:pt>
                <c:pt idx="16012" formatCode="General">
                  <c:v>0</c:v>
                </c:pt>
                <c:pt idx="16013" formatCode="General">
                  <c:v>0</c:v>
                </c:pt>
                <c:pt idx="16014" formatCode="General">
                  <c:v>0</c:v>
                </c:pt>
                <c:pt idx="16015" formatCode="General">
                  <c:v>0</c:v>
                </c:pt>
                <c:pt idx="16016" formatCode="General">
                  <c:v>6.6666669829999998</c:v>
                </c:pt>
                <c:pt idx="16017" formatCode="General">
                  <c:v>0</c:v>
                </c:pt>
                <c:pt idx="16018" formatCode="General">
                  <c:v>0</c:v>
                </c:pt>
                <c:pt idx="16019" formatCode="General">
                  <c:v>0</c:v>
                </c:pt>
                <c:pt idx="16020" formatCode="General">
                  <c:v>0</c:v>
                </c:pt>
                <c:pt idx="16021" formatCode="General">
                  <c:v>0</c:v>
                </c:pt>
                <c:pt idx="16022" formatCode="General">
                  <c:v>0</c:v>
                </c:pt>
                <c:pt idx="16023" formatCode="General">
                  <c:v>0</c:v>
                </c:pt>
                <c:pt idx="16024" formatCode="General">
                  <c:v>0</c:v>
                </c:pt>
                <c:pt idx="16025" formatCode="General">
                  <c:v>6.6666669829999998</c:v>
                </c:pt>
                <c:pt idx="16026" formatCode="General">
                  <c:v>0</c:v>
                </c:pt>
                <c:pt idx="16027" formatCode="General">
                  <c:v>0</c:v>
                </c:pt>
                <c:pt idx="16028" formatCode="General">
                  <c:v>0</c:v>
                </c:pt>
                <c:pt idx="16029" formatCode="General">
                  <c:v>0</c:v>
                </c:pt>
                <c:pt idx="16030" formatCode="General">
                  <c:v>0</c:v>
                </c:pt>
                <c:pt idx="16031" formatCode="General">
                  <c:v>0</c:v>
                </c:pt>
                <c:pt idx="16032" formatCode="General">
                  <c:v>0</c:v>
                </c:pt>
                <c:pt idx="16033" formatCode="General">
                  <c:v>6.6666669829999998</c:v>
                </c:pt>
                <c:pt idx="16034" formatCode="General">
                  <c:v>0</c:v>
                </c:pt>
                <c:pt idx="16035" formatCode="General">
                  <c:v>0</c:v>
                </c:pt>
                <c:pt idx="16036" formatCode="General">
                  <c:v>0</c:v>
                </c:pt>
                <c:pt idx="16037" formatCode="General">
                  <c:v>0</c:v>
                </c:pt>
                <c:pt idx="16038" formatCode="General">
                  <c:v>0</c:v>
                </c:pt>
                <c:pt idx="16039" formatCode="General">
                  <c:v>6.6666669829999998</c:v>
                </c:pt>
                <c:pt idx="16040" formatCode="General">
                  <c:v>0</c:v>
                </c:pt>
                <c:pt idx="16041" formatCode="General">
                  <c:v>0</c:v>
                </c:pt>
                <c:pt idx="16042" formatCode="General">
                  <c:v>0</c:v>
                </c:pt>
                <c:pt idx="16043" formatCode="General">
                  <c:v>0</c:v>
                </c:pt>
                <c:pt idx="16044" formatCode="General">
                  <c:v>0</c:v>
                </c:pt>
                <c:pt idx="16045" formatCode="General">
                  <c:v>0</c:v>
                </c:pt>
                <c:pt idx="16046" formatCode="General">
                  <c:v>6.6666669829999998</c:v>
                </c:pt>
                <c:pt idx="16047" formatCode="General">
                  <c:v>0</c:v>
                </c:pt>
                <c:pt idx="16048" formatCode="General">
                  <c:v>0</c:v>
                </c:pt>
                <c:pt idx="16049" formatCode="General">
                  <c:v>0</c:v>
                </c:pt>
                <c:pt idx="16050" formatCode="General">
                  <c:v>0</c:v>
                </c:pt>
                <c:pt idx="16051" formatCode="General">
                  <c:v>0</c:v>
                </c:pt>
                <c:pt idx="16052" formatCode="General">
                  <c:v>0</c:v>
                </c:pt>
                <c:pt idx="16053" formatCode="General">
                  <c:v>6.6666669829999998</c:v>
                </c:pt>
                <c:pt idx="16054" formatCode="General">
                  <c:v>0</c:v>
                </c:pt>
                <c:pt idx="16055" formatCode="General">
                  <c:v>0</c:v>
                </c:pt>
                <c:pt idx="16056" formatCode="General">
                  <c:v>0</c:v>
                </c:pt>
                <c:pt idx="16057" formatCode="General">
                  <c:v>0</c:v>
                </c:pt>
                <c:pt idx="16058" formatCode="General">
                  <c:v>0</c:v>
                </c:pt>
                <c:pt idx="16059" formatCode="General">
                  <c:v>0</c:v>
                </c:pt>
                <c:pt idx="16060" formatCode="General">
                  <c:v>0</c:v>
                </c:pt>
                <c:pt idx="16061" formatCode="General">
                  <c:v>0</c:v>
                </c:pt>
                <c:pt idx="16062" formatCode="General">
                  <c:v>6.6666669829999998</c:v>
                </c:pt>
                <c:pt idx="16063" formatCode="General">
                  <c:v>0</c:v>
                </c:pt>
                <c:pt idx="16064" formatCode="General">
                  <c:v>0</c:v>
                </c:pt>
                <c:pt idx="16065" formatCode="General">
                  <c:v>0</c:v>
                </c:pt>
                <c:pt idx="16066" formatCode="General">
                  <c:v>0</c:v>
                </c:pt>
                <c:pt idx="16067" formatCode="General">
                  <c:v>0</c:v>
                </c:pt>
                <c:pt idx="16068" formatCode="General">
                  <c:v>0</c:v>
                </c:pt>
                <c:pt idx="16069" formatCode="General">
                  <c:v>0</c:v>
                </c:pt>
                <c:pt idx="16070" formatCode="General">
                  <c:v>0</c:v>
                </c:pt>
                <c:pt idx="16071" formatCode="General">
                  <c:v>6.6666669829999998</c:v>
                </c:pt>
                <c:pt idx="16072" formatCode="General">
                  <c:v>0</c:v>
                </c:pt>
                <c:pt idx="16073" formatCode="General">
                  <c:v>0</c:v>
                </c:pt>
                <c:pt idx="16074" formatCode="General">
                  <c:v>0</c:v>
                </c:pt>
                <c:pt idx="16075" formatCode="General">
                  <c:v>0</c:v>
                </c:pt>
                <c:pt idx="16076" formatCode="General">
                  <c:v>6.6666669829999998</c:v>
                </c:pt>
                <c:pt idx="16077" formatCode="General">
                  <c:v>0</c:v>
                </c:pt>
                <c:pt idx="16078" formatCode="General">
                  <c:v>6.6666669829999998</c:v>
                </c:pt>
                <c:pt idx="16079" formatCode="General">
                  <c:v>0</c:v>
                </c:pt>
                <c:pt idx="16080" formatCode="General">
                  <c:v>6.6666669829999998</c:v>
                </c:pt>
                <c:pt idx="16081" formatCode="General">
                  <c:v>6.6666669829999998</c:v>
                </c:pt>
                <c:pt idx="16082" formatCode="General">
                  <c:v>13.33333397</c:v>
                </c:pt>
                <c:pt idx="16083" formatCode="General">
                  <c:v>13.33333397</c:v>
                </c:pt>
                <c:pt idx="16084" formatCode="General">
                  <c:v>13.33333397</c:v>
                </c:pt>
                <c:pt idx="16085" formatCode="General">
                  <c:v>20.00000017</c:v>
                </c:pt>
                <c:pt idx="16086" formatCode="General">
                  <c:v>13.33333397</c:v>
                </c:pt>
                <c:pt idx="16087" formatCode="General">
                  <c:v>13.33333397</c:v>
                </c:pt>
                <c:pt idx="16088" formatCode="General">
                  <c:v>13.33333397</c:v>
                </c:pt>
                <c:pt idx="16089" formatCode="General">
                  <c:v>20.00000017</c:v>
                </c:pt>
                <c:pt idx="16090" formatCode="General">
                  <c:v>13.33333397</c:v>
                </c:pt>
                <c:pt idx="16091" formatCode="General">
                  <c:v>6.6666669829999998</c:v>
                </c:pt>
                <c:pt idx="16092" formatCode="General">
                  <c:v>13.33333397</c:v>
                </c:pt>
                <c:pt idx="16093" formatCode="General">
                  <c:v>13.33333397</c:v>
                </c:pt>
                <c:pt idx="16094" formatCode="General">
                  <c:v>13.33333397</c:v>
                </c:pt>
                <c:pt idx="16095" formatCode="General">
                  <c:v>13.33333397</c:v>
                </c:pt>
                <c:pt idx="16096" formatCode="General">
                  <c:v>13.33333397</c:v>
                </c:pt>
                <c:pt idx="16097" formatCode="General">
                  <c:v>13.33333397</c:v>
                </c:pt>
                <c:pt idx="16098" formatCode="General">
                  <c:v>13.33333397</c:v>
                </c:pt>
                <c:pt idx="16099" formatCode="General">
                  <c:v>13.33333397</c:v>
                </c:pt>
                <c:pt idx="16100" formatCode="General">
                  <c:v>13.33333397</c:v>
                </c:pt>
                <c:pt idx="16101" formatCode="General">
                  <c:v>13.33333397</c:v>
                </c:pt>
                <c:pt idx="16102" formatCode="General">
                  <c:v>13.33333397</c:v>
                </c:pt>
                <c:pt idx="16103" formatCode="General">
                  <c:v>13.33333397</c:v>
                </c:pt>
                <c:pt idx="16104" formatCode="General">
                  <c:v>13.33333397</c:v>
                </c:pt>
                <c:pt idx="16105" formatCode="General">
                  <c:v>13.33333397</c:v>
                </c:pt>
                <c:pt idx="16106" formatCode="General">
                  <c:v>20.00000017</c:v>
                </c:pt>
                <c:pt idx="16107" formatCode="General">
                  <c:v>13.33333397</c:v>
                </c:pt>
                <c:pt idx="16108" formatCode="General">
                  <c:v>13.33333397</c:v>
                </c:pt>
                <c:pt idx="16109" formatCode="General">
                  <c:v>13.33333397</c:v>
                </c:pt>
                <c:pt idx="16110" formatCode="General">
                  <c:v>6.6666669829999998</c:v>
                </c:pt>
                <c:pt idx="16111" formatCode="General">
                  <c:v>13.33333397</c:v>
                </c:pt>
                <c:pt idx="16112" formatCode="General">
                  <c:v>13.33333397</c:v>
                </c:pt>
                <c:pt idx="16113" formatCode="General">
                  <c:v>13.33333397</c:v>
                </c:pt>
                <c:pt idx="16114" formatCode="General">
                  <c:v>6.6666669829999998</c:v>
                </c:pt>
                <c:pt idx="16115" formatCode="General">
                  <c:v>13.33333397</c:v>
                </c:pt>
                <c:pt idx="16116" formatCode="General">
                  <c:v>6.6666669829999998</c:v>
                </c:pt>
                <c:pt idx="16117" formatCode="General">
                  <c:v>6.6666669829999998</c:v>
                </c:pt>
                <c:pt idx="16118" formatCode="General">
                  <c:v>13.33333397</c:v>
                </c:pt>
                <c:pt idx="16119" formatCode="General">
                  <c:v>6.6666669829999998</c:v>
                </c:pt>
                <c:pt idx="16120" formatCode="General">
                  <c:v>6.6666669829999998</c:v>
                </c:pt>
                <c:pt idx="16121" formatCode="General">
                  <c:v>6.6666669829999998</c:v>
                </c:pt>
                <c:pt idx="16122" formatCode="General">
                  <c:v>13.33333397</c:v>
                </c:pt>
                <c:pt idx="16123" formatCode="General">
                  <c:v>6.6666669829999998</c:v>
                </c:pt>
                <c:pt idx="16124" formatCode="General">
                  <c:v>6.6666669829999998</c:v>
                </c:pt>
                <c:pt idx="16125" formatCode="General">
                  <c:v>6.6666669829999998</c:v>
                </c:pt>
                <c:pt idx="16126" formatCode="General">
                  <c:v>6.6666669829999998</c:v>
                </c:pt>
                <c:pt idx="16127" formatCode="General">
                  <c:v>6.6666669829999998</c:v>
                </c:pt>
                <c:pt idx="16128" formatCode="General">
                  <c:v>6.6666669829999998</c:v>
                </c:pt>
                <c:pt idx="16129" formatCode="General">
                  <c:v>0</c:v>
                </c:pt>
                <c:pt idx="16130" formatCode="General">
                  <c:v>6.6666669829999998</c:v>
                </c:pt>
                <c:pt idx="16131" formatCode="General">
                  <c:v>6.6666669829999998</c:v>
                </c:pt>
                <c:pt idx="16132" formatCode="General">
                  <c:v>20.00000017</c:v>
                </c:pt>
                <c:pt idx="16133" formatCode="General">
                  <c:v>26.666667929999999</c:v>
                </c:pt>
                <c:pt idx="16134" formatCode="General">
                  <c:v>53.333335869999999</c:v>
                </c:pt>
                <c:pt idx="16135" formatCode="General">
                  <c:v>66.666671390000005</c:v>
                </c:pt>
                <c:pt idx="16136" formatCode="General">
                  <c:v>66.666671390000005</c:v>
                </c:pt>
                <c:pt idx="16137" formatCode="General">
                  <c:v>60.000003630000002</c:v>
                </c:pt>
                <c:pt idx="16138" formatCode="General">
                  <c:v>66.666671390000005</c:v>
                </c:pt>
                <c:pt idx="16139" formatCode="General">
                  <c:v>53.333335869999999</c:v>
                </c:pt>
                <c:pt idx="16140" formatCode="General">
                  <c:v>46.666671209999997</c:v>
                </c:pt>
                <c:pt idx="16141" formatCode="General">
                  <c:v>46.666671209999997</c:v>
                </c:pt>
                <c:pt idx="16142" formatCode="General">
                  <c:v>40.000003450000001</c:v>
                </c:pt>
                <c:pt idx="16143" formatCode="General">
                  <c:v>40.000003450000001</c:v>
                </c:pt>
                <c:pt idx="16144" formatCode="General">
                  <c:v>33.333335689999998</c:v>
                </c:pt>
                <c:pt idx="16145" formatCode="General">
                  <c:v>33.333335689999998</c:v>
                </c:pt>
                <c:pt idx="16146" formatCode="General">
                  <c:v>33.333335689999998</c:v>
                </c:pt>
                <c:pt idx="16147" formatCode="General">
                  <c:v>26.666667929999999</c:v>
                </c:pt>
                <c:pt idx="16148" formatCode="General">
                  <c:v>33.333335689999998</c:v>
                </c:pt>
                <c:pt idx="16149" formatCode="General">
                  <c:v>26.666667929999999</c:v>
                </c:pt>
                <c:pt idx="16150" formatCode="General">
                  <c:v>20.00000017</c:v>
                </c:pt>
                <c:pt idx="16151" formatCode="General">
                  <c:v>26.666667929999999</c:v>
                </c:pt>
                <c:pt idx="16152" formatCode="General">
                  <c:v>20.00000017</c:v>
                </c:pt>
                <c:pt idx="16153" formatCode="General">
                  <c:v>26.666667929999999</c:v>
                </c:pt>
                <c:pt idx="16154" formatCode="General">
                  <c:v>20.00000017</c:v>
                </c:pt>
                <c:pt idx="16155" formatCode="General">
                  <c:v>20.00000017</c:v>
                </c:pt>
                <c:pt idx="16156" formatCode="General">
                  <c:v>20.00000017</c:v>
                </c:pt>
                <c:pt idx="16157" formatCode="General">
                  <c:v>20.00000017</c:v>
                </c:pt>
                <c:pt idx="16158" formatCode="General">
                  <c:v>20.00000017</c:v>
                </c:pt>
                <c:pt idx="16159" formatCode="General">
                  <c:v>20.00000017</c:v>
                </c:pt>
                <c:pt idx="16160" formatCode="General">
                  <c:v>13.33333397</c:v>
                </c:pt>
                <c:pt idx="16161" formatCode="General">
                  <c:v>20.00000017</c:v>
                </c:pt>
                <c:pt idx="16162" formatCode="General">
                  <c:v>13.33333397</c:v>
                </c:pt>
                <c:pt idx="16163" formatCode="General">
                  <c:v>20.00000017</c:v>
                </c:pt>
                <c:pt idx="16164" formatCode="General">
                  <c:v>13.33333397</c:v>
                </c:pt>
                <c:pt idx="16165" formatCode="General">
                  <c:v>20.00000017</c:v>
                </c:pt>
                <c:pt idx="16166" formatCode="General">
                  <c:v>13.33333397</c:v>
                </c:pt>
                <c:pt idx="16167" formatCode="General">
                  <c:v>13.33333397</c:v>
                </c:pt>
                <c:pt idx="16168" formatCode="General">
                  <c:v>13.33333397</c:v>
                </c:pt>
                <c:pt idx="16169" formatCode="General">
                  <c:v>13.33333397</c:v>
                </c:pt>
                <c:pt idx="16170" formatCode="General">
                  <c:v>13.33333397</c:v>
                </c:pt>
                <c:pt idx="16171" formatCode="General">
                  <c:v>13.33333397</c:v>
                </c:pt>
                <c:pt idx="16172" formatCode="General">
                  <c:v>13.33333397</c:v>
                </c:pt>
                <c:pt idx="16173" formatCode="General">
                  <c:v>13.33333397</c:v>
                </c:pt>
                <c:pt idx="16174" formatCode="General">
                  <c:v>13.33333397</c:v>
                </c:pt>
                <c:pt idx="16175" formatCode="General">
                  <c:v>13.33333397</c:v>
                </c:pt>
                <c:pt idx="16176" formatCode="General">
                  <c:v>13.33333397</c:v>
                </c:pt>
                <c:pt idx="16177" formatCode="General">
                  <c:v>6.6666669829999998</c:v>
                </c:pt>
                <c:pt idx="16178" formatCode="General">
                  <c:v>13.33333397</c:v>
                </c:pt>
                <c:pt idx="16179" formatCode="General">
                  <c:v>13.33333397</c:v>
                </c:pt>
                <c:pt idx="16180" formatCode="General">
                  <c:v>6.6666669829999998</c:v>
                </c:pt>
                <c:pt idx="16181" formatCode="General">
                  <c:v>13.33333397</c:v>
                </c:pt>
                <c:pt idx="16182" formatCode="General">
                  <c:v>13.33333397</c:v>
                </c:pt>
                <c:pt idx="16183" formatCode="General">
                  <c:v>6.6666669829999998</c:v>
                </c:pt>
                <c:pt idx="16184" formatCode="General">
                  <c:v>13.33333397</c:v>
                </c:pt>
                <c:pt idx="16185" formatCode="General">
                  <c:v>6.6666669829999998</c:v>
                </c:pt>
                <c:pt idx="16186" formatCode="General">
                  <c:v>13.33333397</c:v>
                </c:pt>
                <c:pt idx="16187" formatCode="General">
                  <c:v>6.6666669829999998</c:v>
                </c:pt>
                <c:pt idx="16188" formatCode="General">
                  <c:v>13.33333397</c:v>
                </c:pt>
                <c:pt idx="16189" formatCode="General">
                  <c:v>6.6666669829999998</c:v>
                </c:pt>
                <c:pt idx="16190" formatCode="General">
                  <c:v>6.6666669829999998</c:v>
                </c:pt>
                <c:pt idx="16191" formatCode="General">
                  <c:v>13.33333397</c:v>
                </c:pt>
                <c:pt idx="16192" formatCode="General">
                  <c:v>6.6666669829999998</c:v>
                </c:pt>
                <c:pt idx="16193" formatCode="General">
                  <c:v>13.33333397</c:v>
                </c:pt>
                <c:pt idx="16194" formatCode="General">
                  <c:v>6.6666669829999998</c:v>
                </c:pt>
                <c:pt idx="16195" formatCode="General">
                  <c:v>6.6666669829999998</c:v>
                </c:pt>
                <c:pt idx="16196" formatCode="General">
                  <c:v>6.6666669829999998</c:v>
                </c:pt>
                <c:pt idx="16197" formatCode="General">
                  <c:v>13.33333397</c:v>
                </c:pt>
                <c:pt idx="16198" formatCode="General">
                  <c:v>6.6666669829999998</c:v>
                </c:pt>
                <c:pt idx="16199" formatCode="General">
                  <c:v>6.6666669829999998</c:v>
                </c:pt>
                <c:pt idx="16200" formatCode="General">
                  <c:v>6.6666669829999998</c:v>
                </c:pt>
                <c:pt idx="16201" formatCode="General">
                  <c:v>6.6666669829999998</c:v>
                </c:pt>
                <c:pt idx="16202" formatCode="General">
                  <c:v>6.6666669829999998</c:v>
                </c:pt>
                <c:pt idx="16203" formatCode="General">
                  <c:v>6.6666669829999998</c:v>
                </c:pt>
                <c:pt idx="16204" formatCode="General">
                  <c:v>13.33333397</c:v>
                </c:pt>
                <c:pt idx="16205" formatCode="General">
                  <c:v>6.6666669829999998</c:v>
                </c:pt>
                <c:pt idx="16206" formatCode="General">
                  <c:v>6.6666669829999998</c:v>
                </c:pt>
                <c:pt idx="16207" formatCode="General">
                  <c:v>6.6666669829999998</c:v>
                </c:pt>
                <c:pt idx="16208" formatCode="General">
                  <c:v>6.6666669829999998</c:v>
                </c:pt>
                <c:pt idx="16209" formatCode="General">
                  <c:v>6.6666669829999998</c:v>
                </c:pt>
                <c:pt idx="16210" formatCode="General">
                  <c:v>6.6666669829999998</c:v>
                </c:pt>
                <c:pt idx="16211" formatCode="General">
                  <c:v>6.6666669829999998</c:v>
                </c:pt>
                <c:pt idx="16212" formatCode="General">
                  <c:v>6.6666669829999998</c:v>
                </c:pt>
                <c:pt idx="16213" formatCode="General">
                  <c:v>6.6666669829999998</c:v>
                </c:pt>
                <c:pt idx="16214" formatCode="General">
                  <c:v>6.6666669829999998</c:v>
                </c:pt>
                <c:pt idx="16215" formatCode="General">
                  <c:v>6.6666669829999998</c:v>
                </c:pt>
                <c:pt idx="16216" formatCode="General">
                  <c:v>6.6666669829999998</c:v>
                </c:pt>
                <c:pt idx="16217" formatCode="General">
                  <c:v>6.6666669829999998</c:v>
                </c:pt>
                <c:pt idx="16218" formatCode="General">
                  <c:v>6.6666669829999998</c:v>
                </c:pt>
                <c:pt idx="16219" formatCode="General">
                  <c:v>6.6666669829999998</c:v>
                </c:pt>
                <c:pt idx="16220" formatCode="General">
                  <c:v>6.6666669829999998</c:v>
                </c:pt>
                <c:pt idx="16221" formatCode="General">
                  <c:v>6.6666669829999998</c:v>
                </c:pt>
                <c:pt idx="16222" formatCode="General">
                  <c:v>13.33333397</c:v>
                </c:pt>
                <c:pt idx="16223" formatCode="General">
                  <c:v>6.6666669829999998</c:v>
                </c:pt>
                <c:pt idx="16224" formatCode="General">
                  <c:v>13.33333397</c:v>
                </c:pt>
                <c:pt idx="16225" formatCode="General">
                  <c:v>6.6666669829999998</c:v>
                </c:pt>
                <c:pt idx="16226" formatCode="General">
                  <c:v>6.6666669829999998</c:v>
                </c:pt>
                <c:pt idx="16227" formatCode="General">
                  <c:v>13.33333397</c:v>
                </c:pt>
                <c:pt idx="16228" formatCode="General">
                  <c:v>6.6666669829999998</c:v>
                </c:pt>
                <c:pt idx="16229" formatCode="General">
                  <c:v>13.33333397</c:v>
                </c:pt>
                <c:pt idx="16230" formatCode="General">
                  <c:v>6.6666669829999998</c:v>
                </c:pt>
                <c:pt idx="16231" formatCode="General">
                  <c:v>13.33333397</c:v>
                </c:pt>
                <c:pt idx="16232" formatCode="General">
                  <c:v>6.6666669829999998</c:v>
                </c:pt>
                <c:pt idx="16233" formatCode="General">
                  <c:v>13.33333397</c:v>
                </c:pt>
                <c:pt idx="16234" formatCode="General">
                  <c:v>6.6666669829999998</c:v>
                </c:pt>
                <c:pt idx="16235" formatCode="General">
                  <c:v>6.6666669829999998</c:v>
                </c:pt>
                <c:pt idx="16236" formatCode="General">
                  <c:v>13.33333397</c:v>
                </c:pt>
                <c:pt idx="16237" formatCode="General">
                  <c:v>6.6666669829999998</c:v>
                </c:pt>
                <c:pt idx="16238" formatCode="General">
                  <c:v>6.6666669829999998</c:v>
                </c:pt>
                <c:pt idx="16239" formatCode="General">
                  <c:v>6.6666669829999998</c:v>
                </c:pt>
                <c:pt idx="16240" formatCode="General">
                  <c:v>13.33333397</c:v>
                </c:pt>
                <c:pt idx="16241" formatCode="General">
                  <c:v>6.6666669829999998</c:v>
                </c:pt>
                <c:pt idx="16242" formatCode="General">
                  <c:v>6.6666669829999998</c:v>
                </c:pt>
                <c:pt idx="16243" formatCode="General">
                  <c:v>6.6666669829999998</c:v>
                </c:pt>
                <c:pt idx="16244" formatCode="General">
                  <c:v>6.6666669829999998</c:v>
                </c:pt>
                <c:pt idx="16245" formatCode="General">
                  <c:v>6.6666669829999998</c:v>
                </c:pt>
                <c:pt idx="16246" formatCode="General">
                  <c:v>6.6666669829999998</c:v>
                </c:pt>
                <c:pt idx="16247" formatCode="General">
                  <c:v>6.6666669829999998</c:v>
                </c:pt>
                <c:pt idx="16248" formatCode="General">
                  <c:v>6.6666669829999998</c:v>
                </c:pt>
                <c:pt idx="16249" formatCode="General">
                  <c:v>6.6666669829999998</c:v>
                </c:pt>
                <c:pt idx="16250" formatCode="General">
                  <c:v>6.6666669829999998</c:v>
                </c:pt>
                <c:pt idx="16251" formatCode="General">
                  <c:v>6.6666669829999998</c:v>
                </c:pt>
                <c:pt idx="16252" formatCode="General">
                  <c:v>6.6666669829999998</c:v>
                </c:pt>
                <c:pt idx="16253" formatCode="General">
                  <c:v>6.6666669829999998</c:v>
                </c:pt>
                <c:pt idx="16254" formatCode="General">
                  <c:v>6.6666669829999998</c:v>
                </c:pt>
                <c:pt idx="16255" formatCode="General">
                  <c:v>6.6666669829999998</c:v>
                </c:pt>
                <c:pt idx="16256" formatCode="General">
                  <c:v>6.6666669829999998</c:v>
                </c:pt>
                <c:pt idx="16257" formatCode="General">
                  <c:v>6.6666669829999998</c:v>
                </c:pt>
                <c:pt idx="16258" formatCode="General">
                  <c:v>6.6666669829999998</c:v>
                </c:pt>
                <c:pt idx="16259" formatCode="General">
                  <c:v>6.6666669829999998</c:v>
                </c:pt>
                <c:pt idx="16260" formatCode="General">
                  <c:v>0</c:v>
                </c:pt>
                <c:pt idx="16261" formatCode="General">
                  <c:v>6.6666669829999998</c:v>
                </c:pt>
                <c:pt idx="16262" formatCode="General">
                  <c:v>6.6666669829999998</c:v>
                </c:pt>
                <c:pt idx="16263" formatCode="General">
                  <c:v>6.6666669829999998</c:v>
                </c:pt>
                <c:pt idx="16264" formatCode="General">
                  <c:v>6.6666669829999998</c:v>
                </c:pt>
                <c:pt idx="16265" formatCode="General">
                  <c:v>0</c:v>
                </c:pt>
                <c:pt idx="16266" formatCode="General">
                  <c:v>6.6666669829999998</c:v>
                </c:pt>
                <c:pt idx="16267" formatCode="General">
                  <c:v>6.6666669829999998</c:v>
                </c:pt>
                <c:pt idx="16268" formatCode="General">
                  <c:v>6.6666669829999998</c:v>
                </c:pt>
                <c:pt idx="16269" formatCode="General">
                  <c:v>0</c:v>
                </c:pt>
                <c:pt idx="16270" formatCode="General">
                  <c:v>6.6666669829999998</c:v>
                </c:pt>
                <c:pt idx="16271" formatCode="General">
                  <c:v>6.6666669829999998</c:v>
                </c:pt>
                <c:pt idx="16272" formatCode="General">
                  <c:v>6.6666669829999998</c:v>
                </c:pt>
                <c:pt idx="16273" formatCode="General">
                  <c:v>0</c:v>
                </c:pt>
                <c:pt idx="16274" formatCode="General">
                  <c:v>6.6666669829999998</c:v>
                </c:pt>
                <c:pt idx="16275" formatCode="General">
                  <c:v>6.6666669829999998</c:v>
                </c:pt>
                <c:pt idx="16276" formatCode="General">
                  <c:v>0</c:v>
                </c:pt>
                <c:pt idx="16277" formatCode="General">
                  <c:v>6.6666669829999998</c:v>
                </c:pt>
                <c:pt idx="16278" formatCode="General">
                  <c:v>6.6666669829999998</c:v>
                </c:pt>
                <c:pt idx="16279" formatCode="General">
                  <c:v>0</c:v>
                </c:pt>
                <c:pt idx="16280" formatCode="General">
                  <c:v>6.6666669829999998</c:v>
                </c:pt>
                <c:pt idx="16281" formatCode="General">
                  <c:v>6.6666669829999998</c:v>
                </c:pt>
                <c:pt idx="16282" formatCode="General">
                  <c:v>0</c:v>
                </c:pt>
                <c:pt idx="16283" formatCode="General">
                  <c:v>6.6666669829999998</c:v>
                </c:pt>
                <c:pt idx="16284" formatCode="General">
                  <c:v>0</c:v>
                </c:pt>
                <c:pt idx="16285" formatCode="General">
                  <c:v>6.6666669829999998</c:v>
                </c:pt>
                <c:pt idx="16286" formatCode="General">
                  <c:v>6.6666669829999998</c:v>
                </c:pt>
                <c:pt idx="16287" formatCode="General">
                  <c:v>0</c:v>
                </c:pt>
                <c:pt idx="16288" formatCode="General">
                  <c:v>6.6666669829999998</c:v>
                </c:pt>
                <c:pt idx="16289" formatCode="General">
                  <c:v>0</c:v>
                </c:pt>
                <c:pt idx="16290" formatCode="General">
                  <c:v>6.6666669829999998</c:v>
                </c:pt>
                <c:pt idx="16291" formatCode="General">
                  <c:v>6.6666669829999998</c:v>
                </c:pt>
                <c:pt idx="16292" formatCode="General">
                  <c:v>0</c:v>
                </c:pt>
                <c:pt idx="16293" formatCode="General">
                  <c:v>6.6666669829999998</c:v>
                </c:pt>
                <c:pt idx="16294" formatCode="General">
                  <c:v>0</c:v>
                </c:pt>
                <c:pt idx="16295" formatCode="General">
                  <c:v>6.6666669829999998</c:v>
                </c:pt>
                <c:pt idx="16296" formatCode="General">
                  <c:v>0</c:v>
                </c:pt>
                <c:pt idx="16297" formatCode="General">
                  <c:v>6.6666669829999998</c:v>
                </c:pt>
                <c:pt idx="16298" formatCode="General">
                  <c:v>0</c:v>
                </c:pt>
                <c:pt idx="16299" formatCode="General">
                  <c:v>6.6666669829999998</c:v>
                </c:pt>
                <c:pt idx="16300" formatCode="General">
                  <c:v>0</c:v>
                </c:pt>
                <c:pt idx="16301" formatCode="General">
                  <c:v>6.6666669829999998</c:v>
                </c:pt>
                <c:pt idx="16302" formatCode="General">
                  <c:v>0</c:v>
                </c:pt>
                <c:pt idx="16303" formatCode="General">
                  <c:v>6.6666669829999998</c:v>
                </c:pt>
                <c:pt idx="16304" formatCode="General">
                  <c:v>0</c:v>
                </c:pt>
                <c:pt idx="16305" formatCode="General">
                  <c:v>6.6666669829999998</c:v>
                </c:pt>
                <c:pt idx="16306" formatCode="General">
                  <c:v>0</c:v>
                </c:pt>
                <c:pt idx="16307" formatCode="General">
                  <c:v>6.6666669829999998</c:v>
                </c:pt>
                <c:pt idx="16308" formatCode="General">
                  <c:v>0</c:v>
                </c:pt>
                <c:pt idx="16309" formatCode="General">
                  <c:v>6.6666669829999998</c:v>
                </c:pt>
                <c:pt idx="16310" formatCode="General">
                  <c:v>0</c:v>
                </c:pt>
                <c:pt idx="16311" formatCode="General">
                  <c:v>6.6666669829999998</c:v>
                </c:pt>
                <c:pt idx="16312" formatCode="General">
                  <c:v>0</c:v>
                </c:pt>
                <c:pt idx="16313" formatCode="General">
                  <c:v>0</c:v>
                </c:pt>
                <c:pt idx="16314" formatCode="General">
                  <c:v>6.6666669829999998</c:v>
                </c:pt>
                <c:pt idx="16315" formatCode="General">
                  <c:v>0</c:v>
                </c:pt>
                <c:pt idx="16316" formatCode="General">
                  <c:v>6.6666669829999998</c:v>
                </c:pt>
                <c:pt idx="16317" formatCode="General">
                  <c:v>0</c:v>
                </c:pt>
                <c:pt idx="16318" formatCode="General">
                  <c:v>6.6666669829999998</c:v>
                </c:pt>
                <c:pt idx="16319" formatCode="General">
                  <c:v>0</c:v>
                </c:pt>
                <c:pt idx="16320" formatCode="General">
                  <c:v>0</c:v>
                </c:pt>
                <c:pt idx="16321" formatCode="General">
                  <c:v>6.6666669829999998</c:v>
                </c:pt>
                <c:pt idx="16322" formatCode="General">
                  <c:v>0</c:v>
                </c:pt>
                <c:pt idx="16323" formatCode="General">
                  <c:v>6.6666669829999998</c:v>
                </c:pt>
                <c:pt idx="16324" formatCode="General">
                  <c:v>0</c:v>
                </c:pt>
                <c:pt idx="16325" formatCode="General">
                  <c:v>0</c:v>
                </c:pt>
                <c:pt idx="16326" formatCode="General">
                  <c:v>6.6666669829999998</c:v>
                </c:pt>
                <c:pt idx="16327" formatCode="General">
                  <c:v>0</c:v>
                </c:pt>
                <c:pt idx="16328" formatCode="General">
                  <c:v>6.6666669829999998</c:v>
                </c:pt>
                <c:pt idx="16329" formatCode="General">
                  <c:v>0</c:v>
                </c:pt>
                <c:pt idx="16330" formatCode="General">
                  <c:v>0</c:v>
                </c:pt>
                <c:pt idx="16331" formatCode="General">
                  <c:v>6.6666669829999998</c:v>
                </c:pt>
                <c:pt idx="16332" formatCode="General">
                  <c:v>0</c:v>
                </c:pt>
                <c:pt idx="16333" formatCode="General">
                  <c:v>0</c:v>
                </c:pt>
                <c:pt idx="16334" formatCode="General">
                  <c:v>6.6666669829999998</c:v>
                </c:pt>
                <c:pt idx="16335" formatCode="General">
                  <c:v>0</c:v>
                </c:pt>
                <c:pt idx="16336" formatCode="General">
                  <c:v>0</c:v>
                </c:pt>
                <c:pt idx="16337" formatCode="General">
                  <c:v>6.6666669829999998</c:v>
                </c:pt>
                <c:pt idx="16338" formatCode="General">
                  <c:v>0</c:v>
                </c:pt>
                <c:pt idx="16339" formatCode="General">
                  <c:v>6.6666669829999998</c:v>
                </c:pt>
                <c:pt idx="16340" formatCode="General">
                  <c:v>0</c:v>
                </c:pt>
                <c:pt idx="16341" formatCode="General">
                  <c:v>0</c:v>
                </c:pt>
                <c:pt idx="16342" formatCode="General">
                  <c:v>6.6666669829999998</c:v>
                </c:pt>
                <c:pt idx="16343" formatCode="General">
                  <c:v>0</c:v>
                </c:pt>
                <c:pt idx="16344" formatCode="General">
                  <c:v>0</c:v>
                </c:pt>
                <c:pt idx="16345" formatCode="General">
                  <c:v>6.6666669829999998</c:v>
                </c:pt>
                <c:pt idx="16346" formatCode="General">
                  <c:v>0</c:v>
                </c:pt>
                <c:pt idx="16347" formatCode="General">
                  <c:v>0</c:v>
                </c:pt>
                <c:pt idx="16348" formatCode="General">
                  <c:v>6.6666669829999998</c:v>
                </c:pt>
                <c:pt idx="16349" formatCode="General">
                  <c:v>0</c:v>
                </c:pt>
                <c:pt idx="16350" formatCode="General">
                  <c:v>0</c:v>
                </c:pt>
                <c:pt idx="16351" formatCode="General">
                  <c:v>6.6666669829999998</c:v>
                </c:pt>
                <c:pt idx="16352" formatCode="General">
                  <c:v>0</c:v>
                </c:pt>
                <c:pt idx="16353" formatCode="General">
                  <c:v>0</c:v>
                </c:pt>
                <c:pt idx="16354" formatCode="General">
                  <c:v>6.6666669829999998</c:v>
                </c:pt>
                <c:pt idx="16355" formatCode="General">
                  <c:v>0</c:v>
                </c:pt>
                <c:pt idx="16356" formatCode="General">
                  <c:v>0</c:v>
                </c:pt>
                <c:pt idx="16357" formatCode="General">
                  <c:v>6.6666669829999998</c:v>
                </c:pt>
                <c:pt idx="16358" formatCode="General">
                  <c:v>0</c:v>
                </c:pt>
                <c:pt idx="16359" formatCode="General">
                  <c:v>0</c:v>
                </c:pt>
                <c:pt idx="16360" formatCode="General">
                  <c:v>0</c:v>
                </c:pt>
                <c:pt idx="16361" formatCode="General">
                  <c:v>6.6666669829999998</c:v>
                </c:pt>
                <c:pt idx="16362" formatCode="General">
                  <c:v>0</c:v>
                </c:pt>
                <c:pt idx="16363" formatCode="General">
                  <c:v>0</c:v>
                </c:pt>
                <c:pt idx="16364" formatCode="General">
                  <c:v>6.6666669829999998</c:v>
                </c:pt>
                <c:pt idx="16365" formatCode="General">
                  <c:v>0</c:v>
                </c:pt>
                <c:pt idx="16366" formatCode="General">
                  <c:v>0</c:v>
                </c:pt>
                <c:pt idx="16367" formatCode="General">
                  <c:v>6.6666669829999998</c:v>
                </c:pt>
                <c:pt idx="16368" formatCode="General">
                  <c:v>0</c:v>
                </c:pt>
                <c:pt idx="16369" formatCode="General">
                  <c:v>0</c:v>
                </c:pt>
                <c:pt idx="16370" formatCode="General">
                  <c:v>0</c:v>
                </c:pt>
                <c:pt idx="16371" formatCode="General">
                  <c:v>6.6666669829999998</c:v>
                </c:pt>
                <c:pt idx="16372" formatCode="General">
                  <c:v>0</c:v>
                </c:pt>
                <c:pt idx="16373" formatCode="General">
                  <c:v>0</c:v>
                </c:pt>
                <c:pt idx="16374" formatCode="General">
                  <c:v>6.6666669829999998</c:v>
                </c:pt>
                <c:pt idx="16375" formatCode="General">
                  <c:v>0</c:v>
                </c:pt>
                <c:pt idx="16376" formatCode="General">
                  <c:v>0</c:v>
                </c:pt>
                <c:pt idx="16377" formatCode="General">
                  <c:v>0</c:v>
                </c:pt>
                <c:pt idx="16378" formatCode="General">
                  <c:v>6.6666669829999998</c:v>
                </c:pt>
                <c:pt idx="16379" formatCode="General">
                  <c:v>0</c:v>
                </c:pt>
                <c:pt idx="16380" formatCode="General">
                  <c:v>0</c:v>
                </c:pt>
                <c:pt idx="16381" formatCode="General">
                  <c:v>0</c:v>
                </c:pt>
                <c:pt idx="16382" formatCode="General">
                  <c:v>6.6666669829999998</c:v>
                </c:pt>
                <c:pt idx="16383" formatCode="General">
                  <c:v>0</c:v>
                </c:pt>
                <c:pt idx="16384" formatCode="General">
                  <c:v>0</c:v>
                </c:pt>
                <c:pt idx="16385" formatCode="General">
                  <c:v>0</c:v>
                </c:pt>
                <c:pt idx="16386" formatCode="General">
                  <c:v>6.6666669829999998</c:v>
                </c:pt>
                <c:pt idx="16387" formatCode="General">
                  <c:v>0</c:v>
                </c:pt>
                <c:pt idx="16388" formatCode="General">
                  <c:v>0</c:v>
                </c:pt>
                <c:pt idx="16389" formatCode="General">
                  <c:v>0</c:v>
                </c:pt>
                <c:pt idx="16390" formatCode="General">
                  <c:v>6.6666669829999998</c:v>
                </c:pt>
                <c:pt idx="16391" formatCode="General">
                  <c:v>0</c:v>
                </c:pt>
                <c:pt idx="16392" formatCode="General">
                  <c:v>0</c:v>
                </c:pt>
                <c:pt idx="16393" formatCode="General">
                  <c:v>0</c:v>
                </c:pt>
                <c:pt idx="16394" formatCode="General">
                  <c:v>6.6666669829999998</c:v>
                </c:pt>
                <c:pt idx="16395" formatCode="General">
                  <c:v>0</c:v>
                </c:pt>
                <c:pt idx="16396" formatCode="General">
                  <c:v>0</c:v>
                </c:pt>
                <c:pt idx="16397" formatCode="General">
                  <c:v>0</c:v>
                </c:pt>
                <c:pt idx="16398" formatCode="General">
                  <c:v>6.6666669829999998</c:v>
                </c:pt>
                <c:pt idx="16399" formatCode="General">
                  <c:v>0</c:v>
                </c:pt>
                <c:pt idx="16400" formatCode="General">
                  <c:v>0</c:v>
                </c:pt>
                <c:pt idx="16401" formatCode="General">
                  <c:v>0</c:v>
                </c:pt>
                <c:pt idx="16402" formatCode="General">
                  <c:v>0</c:v>
                </c:pt>
                <c:pt idx="16403" formatCode="General">
                  <c:v>6.6666669829999998</c:v>
                </c:pt>
                <c:pt idx="16404" formatCode="General">
                  <c:v>0</c:v>
                </c:pt>
                <c:pt idx="16405" formatCode="General">
                  <c:v>0</c:v>
                </c:pt>
                <c:pt idx="16406" formatCode="General">
                  <c:v>0</c:v>
                </c:pt>
                <c:pt idx="16407" formatCode="General">
                  <c:v>0</c:v>
                </c:pt>
                <c:pt idx="16408" formatCode="General">
                  <c:v>6.6666669829999998</c:v>
                </c:pt>
                <c:pt idx="16409" formatCode="General">
                  <c:v>0</c:v>
                </c:pt>
                <c:pt idx="16410" formatCode="General">
                  <c:v>0</c:v>
                </c:pt>
                <c:pt idx="16411" formatCode="General">
                  <c:v>0</c:v>
                </c:pt>
                <c:pt idx="16412" formatCode="General">
                  <c:v>0</c:v>
                </c:pt>
                <c:pt idx="16413" formatCode="General">
                  <c:v>0</c:v>
                </c:pt>
                <c:pt idx="16414" formatCode="General">
                  <c:v>6.6666669829999998</c:v>
                </c:pt>
                <c:pt idx="16415" formatCode="General">
                  <c:v>0</c:v>
                </c:pt>
                <c:pt idx="16416" formatCode="General">
                  <c:v>0</c:v>
                </c:pt>
                <c:pt idx="16417" formatCode="General">
                  <c:v>0</c:v>
                </c:pt>
                <c:pt idx="16418" formatCode="General">
                  <c:v>0</c:v>
                </c:pt>
                <c:pt idx="16419" formatCode="General">
                  <c:v>6.6666669829999998</c:v>
                </c:pt>
                <c:pt idx="16420" formatCode="General">
                  <c:v>0</c:v>
                </c:pt>
                <c:pt idx="16421" formatCode="General">
                  <c:v>0</c:v>
                </c:pt>
                <c:pt idx="16422" formatCode="General">
                  <c:v>0</c:v>
                </c:pt>
                <c:pt idx="16423" formatCode="General">
                  <c:v>0</c:v>
                </c:pt>
                <c:pt idx="16424" formatCode="General">
                  <c:v>0</c:v>
                </c:pt>
                <c:pt idx="16425" formatCode="General">
                  <c:v>6.6666669829999998</c:v>
                </c:pt>
                <c:pt idx="16426" formatCode="General">
                  <c:v>0</c:v>
                </c:pt>
                <c:pt idx="16427" formatCode="General">
                  <c:v>0</c:v>
                </c:pt>
                <c:pt idx="16428" formatCode="General">
                  <c:v>0</c:v>
                </c:pt>
                <c:pt idx="16429" formatCode="General">
                  <c:v>0</c:v>
                </c:pt>
                <c:pt idx="16430" formatCode="General">
                  <c:v>0</c:v>
                </c:pt>
                <c:pt idx="16431" formatCode="General">
                  <c:v>0</c:v>
                </c:pt>
                <c:pt idx="16432" formatCode="General">
                  <c:v>6.6666669829999998</c:v>
                </c:pt>
                <c:pt idx="16433" formatCode="General">
                  <c:v>0</c:v>
                </c:pt>
                <c:pt idx="16434" formatCode="General">
                  <c:v>0</c:v>
                </c:pt>
                <c:pt idx="16435" formatCode="General">
                  <c:v>0</c:v>
                </c:pt>
                <c:pt idx="16436" formatCode="General">
                  <c:v>0</c:v>
                </c:pt>
                <c:pt idx="16437" formatCode="General">
                  <c:v>0</c:v>
                </c:pt>
                <c:pt idx="16438" formatCode="General">
                  <c:v>0</c:v>
                </c:pt>
                <c:pt idx="16439" formatCode="General">
                  <c:v>6.6666669829999998</c:v>
                </c:pt>
                <c:pt idx="16440" formatCode="General">
                  <c:v>0</c:v>
                </c:pt>
                <c:pt idx="16441" formatCode="General">
                  <c:v>0</c:v>
                </c:pt>
                <c:pt idx="16442" formatCode="General">
                  <c:v>0</c:v>
                </c:pt>
                <c:pt idx="16443" formatCode="General">
                  <c:v>0</c:v>
                </c:pt>
                <c:pt idx="16444" formatCode="General">
                  <c:v>0</c:v>
                </c:pt>
                <c:pt idx="16445" formatCode="General">
                  <c:v>6.6666669829999998</c:v>
                </c:pt>
                <c:pt idx="16446" formatCode="General">
                  <c:v>0</c:v>
                </c:pt>
                <c:pt idx="16447" formatCode="General">
                  <c:v>0</c:v>
                </c:pt>
                <c:pt idx="16448" formatCode="General">
                  <c:v>0</c:v>
                </c:pt>
                <c:pt idx="16449" formatCode="General">
                  <c:v>0</c:v>
                </c:pt>
                <c:pt idx="16450" formatCode="General">
                  <c:v>0</c:v>
                </c:pt>
                <c:pt idx="16451" formatCode="General">
                  <c:v>0</c:v>
                </c:pt>
                <c:pt idx="16452" formatCode="General">
                  <c:v>6.6666669829999998</c:v>
                </c:pt>
                <c:pt idx="16453" formatCode="General">
                  <c:v>0</c:v>
                </c:pt>
                <c:pt idx="16454" formatCode="General">
                  <c:v>0</c:v>
                </c:pt>
                <c:pt idx="16455" formatCode="General">
                  <c:v>0</c:v>
                </c:pt>
                <c:pt idx="16456" formatCode="General">
                  <c:v>0</c:v>
                </c:pt>
                <c:pt idx="16457" formatCode="General">
                  <c:v>0</c:v>
                </c:pt>
                <c:pt idx="16458" formatCode="General">
                  <c:v>0</c:v>
                </c:pt>
                <c:pt idx="16459" formatCode="General">
                  <c:v>0</c:v>
                </c:pt>
                <c:pt idx="16460" formatCode="General">
                  <c:v>6.6666669829999998</c:v>
                </c:pt>
                <c:pt idx="16461" formatCode="General">
                  <c:v>0</c:v>
                </c:pt>
                <c:pt idx="16462" formatCode="General">
                  <c:v>0</c:v>
                </c:pt>
                <c:pt idx="16463" formatCode="General">
                  <c:v>0</c:v>
                </c:pt>
                <c:pt idx="16464" formatCode="General">
                  <c:v>0</c:v>
                </c:pt>
                <c:pt idx="16465" formatCode="General">
                  <c:v>0</c:v>
                </c:pt>
                <c:pt idx="16466" formatCode="General">
                  <c:v>0</c:v>
                </c:pt>
                <c:pt idx="16467" formatCode="General">
                  <c:v>6.6666669829999998</c:v>
                </c:pt>
                <c:pt idx="16468" formatCode="General">
                  <c:v>0</c:v>
                </c:pt>
                <c:pt idx="16469" formatCode="General">
                  <c:v>0</c:v>
                </c:pt>
                <c:pt idx="16470" formatCode="General">
                  <c:v>0</c:v>
                </c:pt>
                <c:pt idx="16471" formatCode="General">
                  <c:v>0</c:v>
                </c:pt>
                <c:pt idx="16472" formatCode="General">
                  <c:v>0</c:v>
                </c:pt>
                <c:pt idx="16473" formatCode="General">
                  <c:v>0</c:v>
                </c:pt>
                <c:pt idx="16474" formatCode="General">
                  <c:v>0</c:v>
                </c:pt>
                <c:pt idx="16475" formatCode="General">
                  <c:v>6.6666669829999998</c:v>
                </c:pt>
                <c:pt idx="16476" formatCode="General">
                  <c:v>0</c:v>
                </c:pt>
                <c:pt idx="16477" formatCode="General">
                  <c:v>0</c:v>
                </c:pt>
                <c:pt idx="16478" formatCode="General">
                  <c:v>0</c:v>
                </c:pt>
                <c:pt idx="16479" formatCode="General">
                  <c:v>0</c:v>
                </c:pt>
                <c:pt idx="16480" formatCode="General">
                  <c:v>0</c:v>
                </c:pt>
                <c:pt idx="16481" formatCode="General">
                  <c:v>0</c:v>
                </c:pt>
                <c:pt idx="16482" formatCode="General">
                  <c:v>0</c:v>
                </c:pt>
                <c:pt idx="16483" formatCode="General">
                  <c:v>6.6666669829999998</c:v>
                </c:pt>
                <c:pt idx="16484" formatCode="General">
                  <c:v>0</c:v>
                </c:pt>
                <c:pt idx="16485" formatCode="General">
                  <c:v>0</c:v>
                </c:pt>
                <c:pt idx="16486" formatCode="General">
                  <c:v>0</c:v>
                </c:pt>
                <c:pt idx="16487" formatCode="General">
                  <c:v>0</c:v>
                </c:pt>
                <c:pt idx="16488" formatCode="General">
                  <c:v>0</c:v>
                </c:pt>
                <c:pt idx="16489" formatCode="General">
                  <c:v>0</c:v>
                </c:pt>
                <c:pt idx="16490" formatCode="General">
                  <c:v>0</c:v>
                </c:pt>
                <c:pt idx="16491" formatCode="General">
                  <c:v>0</c:v>
                </c:pt>
                <c:pt idx="16492" formatCode="General">
                  <c:v>6.6666669829999998</c:v>
                </c:pt>
                <c:pt idx="16493" formatCode="General">
                  <c:v>0</c:v>
                </c:pt>
                <c:pt idx="16494" formatCode="General">
                  <c:v>0</c:v>
                </c:pt>
                <c:pt idx="16495" formatCode="General">
                  <c:v>0</c:v>
                </c:pt>
                <c:pt idx="16496" formatCode="General">
                  <c:v>0</c:v>
                </c:pt>
                <c:pt idx="16497" formatCode="General">
                  <c:v>0</c:v>
                </c:pt>
                <c:pt idx="16498" formatCode="General">
                  <c:v>0</c:v>
                </c:pt>
                <c:pt idx="16499" formatCode="General">
                  <c:v>0</c:v>
                </c:pt>
                <c:pt idx="16500" formatCode="General">
                  <c:v>6.6666669829999998</c:v>
                </c:pt>
                <c:pt idx="16501" formatCode="General">
                  <c:v>0</c:v>
                </c:pt>
                <c:pt idx="16502" formatCode="General">
                  <c:v>0</c:v>
                </c:pt>
                <c:pt idx="16503" formatCode="General">
                  <c:v>0</c:v>
                </c:pt>
                <c:pt idx="16504" formatCode="General">
                  <c:v>0</c:v>
                </c:pt>
                <c:pt idx="16505" formatCode="General">
                  <c:v>0</c:v>
                </c:pt>
                <c:pt idx="16506" formatCode="General">
                  <c:v>0</c:v>
                </c:pt>
                <c:pt idx="16507" formatCode="General">
                  <c:v>0</c:v>
                </c:pt>
                <c:pt idx="16508" formatCode="General">
                  <c:v>6.6666669829999998</c:v>
                </c:pt>
                <c:pt idx="16509" formatCode="General">
                  <c:v>0</c:v>
                </c:pt>
                <c:pt idx="16510" formatCode="General">
                  <c:v>0</c:v>
                </c:pt>
                <c:pt idx="16511" formatCode="General">
                  <c:v>0</c:v>
                </c:pt>
                <c:pt idx="16512" formatCode="General">
                  <c:v>0</c:v>
                </c:pt>
                <c:pt idx="16513" formatCode="General">
                  <c:v>0</c:v>
                </c:pt>
                <c:pt idx="16514" formatCode="General">
                  <c:v>0</c:v>
                </c:pt>
                <c:pt idx="16515" formatCode="General">
                  <c:v>0</c:v>
                </c:pt>
                <c:pt idx="16516" formatCode="General">
                  <c:v>0</c:v>
                </c:pt>
                <c:pt idx="16517" formatCode="General">
                  <c:v>6.6666669829999998</c:v>
                </c:pt>
                <c:pt idx="16518" formatCode="General">
                  <c:v>0</c:v>
                </c:pt>
                <c:pt idx="16519" formatCode="General">
                  <c:v>0</c:v>
                </c:pt>
                <c:pt idx="16520" formatCode="General">
                  <c:v>0</c:v>
                </c:pt>
                <c:pt idx="16521" formatCode="General">
                  <c:v>0</c:v>
                </c:pt>
                <c:pt idx="16522" formatCode="General">
                  <c:v>0</c:v>
                </c:pt>
                <c:pt idx="16523" formatCode="General">
                  <c:v>0</c:v>
                </c:pt>
                <c:pt idx="16524" formatCode="General">
                  <c:v>0</c:v>
                </c:pt>
                <c:pt idx="16525" formatCode="General">
                  <c:v>0</c:v>
                </c:pt>
                <c:pt idx="16526" formatCode="General">
                  <c:v>0</c:v>
                </c:pt>
                <c:pt idx="16527" formatCode="General">
                  <c:v>6.6666669829999998</c:v>
                </c:pt>
                <c:pt idx="16528" formatCode="General">
                  <c:v>0</c:v>
                </c:pt>
                <c:pt idx="16529" formatCode="General">
                  <c:v>0</c:v>
                </c:pt>
                <c:pt idx="16530" formatCode="General">
                  <c:v>0</c:v>
                </c:pt>
                <c:pt idx="16531" formatCode="General">
                  <c:v>0</c:v>
                </c:pt>
                <c:pt idx="16532" formatCode="General">
                  <c:v>0</c:v>
                </c:pt>
                <c:pt idx="16533" formatCode="General">
                  <c:v>0</c:v>
                </c:pt>
                <c:pt idx="16534" formatCode="General">
                  <c:v>0</c:v>
                </c:pt>
                <c:pt idx="16535" formatCode="General">
                  <c:v>0</c:v>
                </c:pt>
                <c:pt idx="16536" formatCode="General">
                  <c:v>6.6666669829999998</c:v>
                </c:pt>
                <c:pt idx="16537" formatCode="General">
                  <c:v>0</c:v>
                </c:pt>
                <c:pt idx="16538" formatCode="General">
                  <c:v>0</c:v>
                </c:pt>
                <c:pt idx="16539" formatCode="General">
                  <c:v>0</c:v>
                </c:pt>
                <c:pt idx="16540" formatCode="General">
                  <c:v>0</c:v>
                </c:pt>
                <c:pt idx="16541" formatCode="General">
                  <c:v>0</c:v>
                </c:pt>
                <c:pt idx="16542" formatCode="General">
                  <c:v>0</c:v>
                </c:pt>
                <c:pt idx="16543" formatCode="General">
                  <c:v>0</c:v>
                </c:pt>
                <c:pt idx="16544" formatCode="General">
                  <c:v>0</c:v>
                </c:pt>
                <c:pt idx="16545" formatCode="General">
                  <c:v>0</c:v>
                </c:pt>
                <c:pt idx="16546" formatCode="General">
                  <c:v>6.6666669829999998</c:v>
                </c:pt>
                <c:pt idx="16547" formatCode="General">
                  <c:v>0</c:v>
                </c:pt>
                <c:pt idx="16548" formatCode="General">
                  <c:v>0</c:v>
                </c:pt>
                <c:pt idx="16549" formatCode="General">
                  <c:v>0</c:v>
                </c:pt>
                <c:pt idx="16550" formatCode="General">
                  <c:v>0</c:v>
                </c:pt>
                <c:pt idx="16551" formatCode="General">
                  <c:v>0</c:v>
                </c:pt>
                <c:pt idx="16552" formatCode="General">
                  <c:v>0</c:v>
                </c:pt>
                <c:pt idx="16553" formatCode="General">
                  <c:v>0</c:v>
                </c:pt>
                <c:pt idx="16554" formatCode="General">
                  <c:v>0</c:v>
                </c:pt>
                <c:pt idx="16555" formatCode="General">
                  <c:v>6.6666669829999998</c:v>
                </c:pt>
                <c:pt idx="16556" formatCode="General">
                  <c:v>0</c:v>
                </c:pt>
                <c:pt idx="16557" formatCode="General">
                  <c:v>0</c:v>
                </c:pt>
                <c:pt idx="16558" formatCode="General">
                  <c:v>0</c:v>
                </c:pt>
                <c:pt idx="16559" formatCode="General">
                  <c:v>0</c:v>
                </c:pt>
                <c:pt idx="16560" formatCode="General">
                  <c:v>0</c:v>
                </c:pt>
                <c:pt idx="16561" formatCode="General">
                  <c:v>0</c:v>
                </c:pt>
                <c:pt idx="16562" formatCode="General">
                  <c:v>0</c:v>
                </c:pt>
                <c:pt idx="16563" formatCode="General">
                  <c:v>0</c:v>
                </c:pt>
                <c:pt idx="16564" formatCode="General">
                  <c:v>0</c:v>
                </c:pt>
                <c:pt idx="16565" formatCode="General">
                  <c:v>6.6666669829999998</c:v>
                </c:pt>
                <c:pt idx="16566" formatCode="General">
                  <c:v>0</c:v>
                </c:pt>
                <c:pt idx="16567" formatCode="General">
                  <c:v>0</c:v>
                </c:pt>
                <c:pt idx="16568" formatCode="General">
                  <c:v>0</c:v>
                </c:pt>
                <c:pt idx="16569" formatCode="General">
                  <c:v>0</c:v>
                </c:pt>
                <c:pt idx="16570" formatCode="General">
                  <c:v>0</c:v>
                </c:pt>
                <c:pt idx="16571" formatCode="General">
                  <c:v>0</c:v>
                </c:pt>
                <c:pt idx="16572" formatCode="General">
                  <c:v>0</c:v>
                </c:pt>
                <c:pt idx="16573" formatCode="General">
                  <c:v>0</c:v>
                </c:pt>
                <c:pt idx="16574" formatCode="General">
                  <c:v>6.6666669829999998</c:v>
                </c:pt>
                <c:pt idx="16575" formatCode="General">
                  <c:v>0</c:v>
                </c:pt>
                <c:pt idx="16576" formatCode="General">
                  <c:v>0</c:v>
                </c:pt>
                <c:pt idx="16577" formatCode="General">
                  <c:v>0</c:v>
                </c:pt>
                <c:pt idx="16578" formatCode="General">
                  <c:v>0</c:v>
                </c:pt>
                <c:pt idx="16579" formatCode="General">
                  <c:v>0</c:v>
                </c:pt>
                <c:pt idx="16580" formatCode="General">
                  <c:v>0</c:v>
                </c:pt>
                <c:pt idx="16581" formatCode="General">
                  <c:v>0</c:v>
                </c:pt>
                <c:pt idx="16582" formatCode="General">
                  <c:v>0</c:v>
                </c:pt>
                <c:pt idx="16583" formatCode="General">
                  <c:v>0</c:v>
                </c:pt>
                <c:pt idx="16584" formatCode="General">
                  <c:v>6.6666669829999998</c:v>
                </c:pt>
                <c:pt idx="16585" formatCode="General">
                  <c:v>0</c:v>
                </c:pt>
                <c:pt idx="16586" formatCode="General">
                  <c:v>0</c:v>
                </c:pt>
                <c:pt idx="16587" formatCode="General">
                  <c:v>0</c:v>
                </c:pt>
                <c:pt idx="16588" formatCode="General">
                  <c:v>0</c:v>
                </c:pt>
                <c:pt idx="16589" formatCode="General">
                  <c:v>0</c:v>
                </c:pt>
                <c:pt idx="16590" formatCode="General">
                  <c:v>0</c:v>
                </c:pt>
                <c:pt idx="16591" formatCode="General">
                  <c:v>0</c:v>
                </c:pt>
                <c:pt idx="16592" formatCode="General">
                  <c:v>6.6666669829999998</c:v>
                </c:pt>
                <c:pt idx="16593" formatCode="General">
                  <c:v>0</c:v>
                </c:pt>
                <c:pt idx="16594" formatCode="General">
                  <c:v>0</c:v>
                </c:pt>
                <c:pt idx="16595" formatCode="General">
                  <c:v>0</c:v>
                </c:pt>
                <c:pt idx="16596" formatCode="General">
                  <c:v>0</c:v>
                </c:pt>
                <c:pt idx="16597" formatCode="General">
                  <c:v>0</c:v>
                </c:pt>
                <c:pt idx="16598" formatCode="General">
                  <c:v>0</c:v>
                </c:pt>
                <c:pt idx="16599" formatCode="General">
                  <c:v>0</c:v>
                </c:pt>
                <c:pt idx="16600" formatCode="General">
                  <c:v>0</c:v>
                </c:pt>
                <c:pt idx="16601" formatCode="General">
                  <c:v>6.6666669829999998</c:v>
                </c:pt>
                <c:pt idx="16602" formatCode="General">
                  <c:v>0</c:v>
                </c:pt>
                <c:pt idx="16603" formatCode="General">
                  <c:v>0</c:v>
                </c:pt>
                <c:pt idx="16604" formatCode="General">
                  <c:v>0</c:v>
                </c:pt>
                <c:pt idx="16605" formatCode="General">
                  <c:v>0</c:v>
                </c:pt>
                <c:pt idx="16606" formatCode="General">
                  <c:v>0</c:v>
                </c:pt>
                <c:pt idx="16607" formatCode="General">
                  <c:v>0</c:v>
                </c:pt>
                <c:pt idx="16608" formatCode="General">
                  <c:v>0</c:v>
                </c:pt>
                <c:pt idx="16609" formatCode="General">
                  <c:v>0</c:v>
                </c:pt>
                <c:pt idx="16610" formatCode="General">
                  <c:v>0</c:v>
                </c:pt>
                <c:pt idx="16611" formatCode="General">
                  <c:v>6.6666669829999998</c:v>
                </c:pt>
                <c:pt idx="16612" formatCode="General">
                  <c:v>0</c:v>
                </c:pt>
                <c:pt idx="16613" formatCode="General">
                  <c:v>0</c:v>
                </c:pt>
                <c:pt idx="16614" formatCode="General">
                  <c:v>0</c:v>
                </c:pt>
                <c:pt idx="16615" formatCode="General">
                  <c:v>0</c:v>
                </c:pt>
                <c:pt idx="16616" formatCode="General">
                  <c:v>0</c:v>
                </c:pt>
                <c:pt idx="16617" formatCode="General">
                  <c:v>0</c:v>
                </c:pt>
                <c:pt idx="16618" formatCode="General">
                  <c:v>0</c:v>
                </c:pt>
                <c:pt idx="16619" formatCode="General">
                  <c:v>0</c:v>
                </c:pt>
                <c:pt idx="16620" formatCode="General">
                  <c:v>0</c:v>
                </c:pt>
                <c:pt idx="16621" formatCode="General">
                  <c:v>6.6666669829999998</c:v>
                </c:pt>
                <c:pt idx="16622" formatCode="General">
                  <c:v>0</c:v>
                </c:pt>
                <c:pt idx="16623" formatCode="General">
                  <c:v>0</c:v>
                </c:pt>
                <c:pt idx="16624" formatCode="General">
                  <c:v>0</c:v>
                </c:pt>
                <c:pt idx="16625" formatCode="General">
                  <c:v>0</c:v>
                </c:pt>
                <c:pt idx="16626" formatCode="General">
                  <c:v>0</c:v>
                </c:pt>
                <c:pt idx="16627" formatCode="General">
                  <c:v>0</c:v>
                </c:pt>
                <c:pt idx="16628" formatCode="General">
                  <c:v>0</c:v>
                </c:pt>
                <c:pt idx="16629" formatCode="General">
                  <c:v>0</c:v>
                </c:pt>
                <c:pt idx="16630" formatCode="General">
                  <c:v>0</c:v>
                </c:pt>
                <c:pt idx="16631" formatCode="General">
                  <c:v>0</c:v>
                </c:pt>
                <c:pt idx="16632" formatCode="General">
                  <c:v>6.6666669829999998</c:v>
                </c:pt>
                <c:pt idx="16633" formatCode="General">
                  <c:v>0</c:v>
                </c:pt>
                <c:pt idx="16634" formatCode="General">
                  <c:v>0</c:v>
                </c:pt>
                <c:pt idx="16635" formatCode="General">
                  <c:v>0</c:v>
                </c:pt>
                <c:pt idx="16636" formatCode="General">
                  <c:v>0</c:v>
                </c:pt>
                <c:pt idx="16637" formatCode="General">
                  <c:v>0</c:v>
                </c:pt>
                <c:pt idx="16638" formatCode="General">
                  <c:v>0</c:v>
                </c:pt>
                <c:pt idx="16639" formatCode="General">
                  <c:v>0</c:v>
                </c:pt>
                <c:pt idx="16640" formatCode="General">
                  <c:v>0</c:v>
                </c:pt>
                <c:pt idx="16641" formatCode="General">
                  <c:v>0</c:v>
                </c:pt>
                <c:pt idx="16642" formatCode="General">
                  <c:v>6.6666669829999998</c:v>
                </c:pt>
                <c:pt idx="16643" formatCode="General">
                  <c:v>0</c:v>
                </c:pt>
                <c:pt idx="16644" formatCode="General">
                  <c:v>0</c:v>
                </c:pt>
                <c:pt idx="16645" formatCode="General">
                  <c:v>0</c:v>
                </c:pt>
                <c:pt idx="16646" formatCode="General">
                  <c:v>0</c:v>
                </c:pt>
                <c:pt idx="16647" formatCode="General">
                  <c:v>0</c:v>
                </c:pt>
                <c:pt idx="16648" formatCode="General">
                  <c:v>0</c:v>
                </c:pt>
                <c:pt idx="16649" formatCode="General">
                  <c:v>0</c:v>
                </c:pt>
                <c:pt idx="16650" formatCode="General">
                  <c:v>0</c:v>
                </c:pt>
                <c:pt idx="16651" formatCode="General">
                  <c:v>0</c:v>
                </c:pt>
                <c:pt idx="16652" formatCode="General">
                  <c:v>6.6666669829999998</c:v>
                </c:pt>
                <c:pt idx="16653" formatCode="General">
                  <c:v>0</c:v>
                </c:pt>
                <c:pt idx="16654" formatCode="General">
                  <c:v>0</c:v>
                </c:pt>
                <c:pt idx="16655" formatCode="General">
                  <c:v>0</c:v>
                </c:pt>
                <c:pt idx="16656" formatCode="General">
                  <c:v>0</c:v>
                </c:pt>
                <c:pt idx="16657" formatCode="General">
                  <c:v>0</c:v>
                </c:pt>
                <c:pt idx="16658" formatCode="General">
                  <c:v>0</c:v>
                </c:pt>
                <c:pt idx="16659" formatCode="General">
                  <c:v>0</c:v>
                </c:pt>
                <c:pt idx="16660" formatCode="General">
                  <c:v>0</c:v>
                </c:pt>
                <c:pt idx="16661" formatCode="General">
                  <c:v>0</c:v>
                </c:pt>
                <c:pt idx="16662" formatCode="General">
                  <c:v>0</c:v>
                </c:pt>
                <c:pt idx="16663" formatCode="General">
                  <c:v>6.6666669829999998</c:v>
                </c:pt>
                <c:pt idx="16664" formatCode="General">
                  <c:v>0</c:v>
                </c:pt>
                <c:pt idx="16665" formatCode="General">
                  <c:v>0</c:v>
                </c:pt>
                <c:pt idx="16666" formatCode="General">
                  <c:v>0</c:v>
                </c:pt>
                <c:pt idx="16667" formatCode="General">
                  <c:v>0</c:v>
                </c:pt>
                <c:pt idx="16668" formatCode="General">
                  <c:v>0</c:v>
                </c:pt>
                <c:pt idx="16669" formatCode="General">
                  <c:v>0</c:v>
                </c:pt>
                <c:pt idx="16670" formatCode="General">
                  <c:v>0</c:v>
                </c:pt>
                <c:pt idx="16671" formatCode="General">
                  <c:v>0</c:v>
                </c:pt>
                <c:pt idx="16672" formatCode="General">
                  <c:v>0</c:v>
                </c:pt>
                <c:pt idx="16673" formatCode="General">
                  <c:v>0</c:v>
                </c:pt>
                <c:pt idx="16674" formatCode="General">
                  <c:v>6.6666669829999998</c:v>
                </c:pt>
                <c:pt idx="16675" formatCode="General">
                  <c:v>0</c:v>
                </c:pt>
                <c:pt idx="16676" formatCode="General">
                  <c:v>0</c:v>
                </c:pt>
                <c:pt idx="16677" formatCode="General">
                  <c:v>0</c:v>
                </c:pt>
                <c:pt idx="16678" formatCode="General">
                  <c:v>0</c:v>
                </c:pt>
                <c:pt idx="16679" formatCode="General">
                  <c:v>0</c:v>
                </c:pt>
                <c:pt idx="16680" formatCode="General">
                  <c:v>0</c:v>
                </c:pt>
                <c:pt idx="16681" formatCode="General">
                  <c:v>0</c:v>
                </c:pt>
                <c:pt idx="16682" formatCode="General">
                  <c:v>0</c:v>
                </c:pt>
                <c:pt idx="16683" formatCode="General">
                  <c:v>6.6666669829999998</c:v>
                </c:pt>
                <c:pt idx="16684" formatCode="General">
                  <c:v>0</c:v>
                </c:pt>
                <c:pt idx="16685" formatCode="General">
                  <c:v>0</c:v>
                </c:pt>
                <c:pt idx="16686" formatCode="General">
                  <c:v>0</c:v>
                </c:pt>
                <c:pt idx="16687" formatCode="General">
                  <c:v>0</c:v>
                </c:pt>
                <c:pt idx="16688" formatCode="General">
                  <c:v>0</c:v>
                </c:pt>
                <c:pt idx="16689" formatCode="General">
                  <c:v>0</c:v>
                </c:pt>
                <c:pt idx="16690" formatCode="General">
                  <c:v>0</c:v>
                </c:pt>
                <c:pt idx="16691" formatCode="General">
                  <c:v>0</c:v>
                </c:pt>
                <c:pt idx="16692" formatCode="General">
                  <c:v>0</c:v>
                </c:pt>
                <c:pt idx="16693" formatCode="General">
                  <c:v>6.6666669829999998</c:v>
                </c:pt>
                <c:pt idx="16694" formatCode="General">
                  <c:v>0</c:v>
                </c:pt>
                <c:pt idx="16695" formatCode="General">
                  <c:v>0</c:v>
                </c:pt>
                <c:pt idx="16696" formatCode="General">
                  <c:v>0</c:v>
                </c:pt>
                <c:pt idx="16697" formatCode="General">
                  <c:v>0</c:v>
                </c:pt>
                <c:pt idx="16698" formatCode="General">
                  <c:v>0</c:v>
                </c:pt>
                <c:pt idx="16699" formatCode="General">
                  <c:v>0</c:v>
                </c:pt>
                <c:pt idx="16700" formatCode="General">
                  <c:v>0</c:v>
                </c:pt>
                <c:pt idx="16701" formatCode="General">
                  <c:v>0</c:v>
                </c:pt>
                <c:pt idx="16702" formatCode="General">
                  <c:v>0</c:v>
                </c:pt>
                <c:pt idx="16703" formatCode="General">
                  <c:v>0</c:v>
                </c:pt>
                <c:pt idx="16704" formatCode="General">
                  <c:v>6.6666669829999998</c:v>
                </c:pt>
                <c:pt idx="16705" formatCode="General">
                  <c:v>0</c:v>
                </c:pt>
                <c:pt idx="16706" formatCode="General">
                  <c:v>0</c:v>
                </c:pt>
                <c:pt idx="16707" formatCode="General">
                  <c:v>0</c:v>
                </c:pt>
                <c:pt idx="16708" formatCode="General">
                  <c:v>0</c:v>
                </c:pt>
                <c:pt idx="16709" formatCode="General">
                  <c:v>0</c:v>
                </c:pt>
                <c:pt idx="16710" formatCode="General">
                  <c:v>0</c:v>
                </c:pt>
                <c:pt idx="16711" formatCode="General">
                  <c:v>0</c:v>
                </c:pt>
                <c:pt idx="16712" formatCode="General">
                  <c:v>0</c:v>
                </c:pt>
                <c:pt idx="16713" formatCode="General">
                  <c:v>0</c:v>
                </c:pt>
                <c:pt idx="16714" formatCode="General">
                  <c:v>0</c:v>
                </c:pt>
                <c:pt idx="16715" formatCode="General">
                  <c:v>0</c:v>
                </c:pt>
                <c:pt idx="16716" formatCode="General">
                  <c:v>6.6666669829999998</c:v>
                </c:pt>
                <c:pt idx="16717" formatCode="General">
                  <c:v>0</c:v>
                </c:pt>
                <c:pt idx="16718" formatCode="General">
                  <c:v>0</c:v>
                </c:pt>
                <c:pt idx="16719" formatCode="General">
                  <c:v>0</c:v>
                </c:pt>
                <c:pt idx="16720" formatCode="General">
                  <c:v>0</c:v>
                </c:pt>
                <c:pt idx="16721" formatCode="General">
                  <c:v>0</c:v>
                </c:pt>
                <c:pt idx="16722" formatCode="General">
                  <c:v>0</c:v>
                </c:pt>
                <c:pt idx="16723" formatCode="General">
                  <c:v>0</c:v>
                </c:pt>
                <c:pt idx="16724" formatCode="General">
                  <c:v>0</c:v>
                </c:pt>
                <c:pt idx="16725" formatCode="General">
                  <c:v>0</c:v>
                </c:pt>
                <c:pt idx="16726" formatCode="General">
                  <c:v>0</c:v>
                </c:pt>
                <c:pt idx="16727" formatCode="General">
                  <c:v>0</c:v>
                </c:pt>
                <c:pt idx="16728" formatCode="General">
                  <c:v>0</c:v>
                </c:pt>
                <c:pt idx="16729" formatCode="General">
                  <c:v>6.6666669829999998</c:v>
                </c:pt>
                <c:pt idx="16730" formatCode="General">
                  <c:v>0</c:v>
                </c:pt>
                <c:pt idx="16731" formatCode="General">
                  <c:v>0</c:v>
                </c:pt>
                <c:pt idx="16732" formatCode="General">
                  <c:v>0</c:v>
                </c:pt>
                <c:pt idx="16733" formatCode="General">
                  <c:v>0</c:v>
                </c:pt>
                <c:pt idx="16734" formatCode="General">
                  <c:v>0</c:v>
                </c:pt>
                <c:pt idx="16735" formatCode="General">
                  <c:v>0</c:v>
                </c:pt>
                <c:pt idx="16736" formatCode="General">
                  <c:v>0</c:v>
                </c:pt>
                <c:pt idx="16737" formatCode="General">
                  <c:v>0</c:v>
                </c:pt>
                <c:pt idx="16738" formatCode="General">
                  <c:v>0</c:v>
                </c:pt>
                <c:pt idx="16739" formatCode="General">
                  <c:v>0</c:v>
                </c:pt>
                <c:pt idx="16740" formatCode="General">
                  <c:v>6.6666669829999998</c:v>
                </c:pt>
                <c:pt idx="16741" formatCode="General">
                  <c:v>0</c:v>
                </c:pt>
                <c:pt idx="16742" formatCode="General">
                  <c:v>0</c:v>
                </c:pt>
                <c:pt idx="16743" formatCode="General">
                  <c:v>0</c:v>
                </c:pt>
                <c:pt idx="16744" formatCode="General">
                  <c:v>0</c:v>
                </c:pt>
                <c:pt idx="16745" formatCode="General">
                  <c:v>0</c:v>
                </c:pt>
                <c:pt idx="16746" formatCode="General">
                  <c:v>0</c:v>
                </c:pt>
                <c:pt idx="16747" formatCode="General">
                  <c:v>0</c:v>
                </c:pt>
                <c:pt idx="16748" formatCode="General">
                  <c:v>0</c:v>
                </c:pt>
                <c:pt idx="16749" formatCode="General">
                  <c:v>0</c:v>
                </c:pt>
                <c:pt idx="16750" formatCode="General">
                  <c:v>0</c:v>
                </c:pt>
                <c:pt idx="16751" formatCode="General">
                  <c:v>0</c:v>
                </c:pt>
                <c:pt idx="16752" formatCode="General">
                  <c:v>0</c:v>
                </c:pt>
                <c:pt idx="16753" formatCode="General">
                  <c:v>6.6666669829999998</c:v>
                </c:pt>
                <c:pt idx="16754" formatCode="General">
                  <c:v>0</c:v>
                </c:pt>
                <c:pt idx="16755" formatCode="General">
                  <c:v>0</c:v>
                </c:pt>
                <c:pt idx="16756" formatCode="General">
                  <c:v>0</c:v>
                </c:pt>
                <c:pt idx="16757" formatCode="General">
                  <c:v>0</c:v>
                </c:pt>
                <c:pt idx="16758" formatCode="General">
                  <c:v>0</c:v>
                </c:pt>
                <c:pt idx="16759" formatCode="General">
                  <c:v>0</c:v>
                </c:pt>
                <c:pt idx="16760" formatCode="General">
                  <c:v>0</c:v>
                </c:pt>
                <c:pt idx="16761" formatCode="General">
                  <c:v>0</c:v>
                </c:pt>
                <c:pt idx="16762" formatCode="General">
                  <c:v>0</c:v>
                </c:pt>
                <c:pt idx="16763" formatCode="General">
                  <c:v>0</c:v>
                </c:pt>
                <c:pt idx="16764" formatCode="General">
                  <c:v>0</c:v>
                </c:pt>
                <c:pt idx="16765" formatCode="General">
                  <c:v>6.6666669829999998</c:v>
                </c:pt>
                <c:pt idx="16766" formatCode="General">
                  <c:v>0</c:v>
                </c:pt>
                <c:pt idx="16767" formatCode="General">
                  <c:v>0</c:v>
                </c:pt>
                <c:pt idx="16768" formatCode="General">
                  <c:v>0</c:v>
                </c:pt>
                <c:pt idx="16769" formatCode="General">
                  <c:v>0</c:v>
                </c:pt>
                <c:pt idx="16770" formatCode="General">
                  <c:v>0</c:v>
                </c:pt>
                <c:pt idx="16771" formatCode="General">
                  <c:v>0</c:v>
                </c:pt>
                <c:pt idx="16772" formatCode="General">
                  <c:v>0</c:v>
                </c:pt>
                <c:pt idx="16773" formatCode="General">
                  <c:v>0</c:v>
                </c:pt>
                <c:pt idx="16774" formatCode="General">
                  <c:v>0</c:v>
                </c:pt>
                <c:pt idx="16775" formatCode="General">
                  <c:v>0</c:v>
                </c:pt>
                <c:pt idx="16776" formatCode="General">
                  <c:v>0</c:v>
                </c:pt>
                <c:pt idx="16777" formatCode="General">
                  <c:v>0</c:v>
                </c:pt>
                <c:pt idx="16778" formatCode="General">
                  <c:v>6.6666669829999998</c:v>
                </c:pt>
                <c:pt idx="16779" formatCode="General">
                  <c:v>0</c:v>
                </c:pt>
                <c:pt idx="16780" formatCode="General">
                  <c:v>0</c:v>
                </c:pt>
                <c:pt idx="16781" formatCode="General">
                  <c:v>0</c:v>
                </c:pt>
                <c:pt idx="16782" formatCode="General">
                  <c:v>0</c:v>
                </c:pt>
                <c:pt idx="16783" formatCode="General">
                  <c:v>0</c:v>
                </c:pt>
                <c:pt idx="16784" formatCode="General">
                  <c:v>0</c:v>
                </c:pt>
                <c:pt idx="16785" formatCode="General">
                  <c:v>0</c:v>
                </c:pt>
                <c:pt idx="16786" formatCode="General">
                  <c:v>0</c:v>
                </c:pt>
                <c:pt idx="16787" formatCode="General">
                  <c:v>0</c:v>
                </c:pt>
                <c:pt idx="16788" formatCode="General">
                  <c:v>0</c:v>
                </c:pt>
                <c:pt idx="16789" formatCode="General">
                  <c:v>0</c:v>
                </c:pt>
                <c:pt idx="16790" formatCode="General">
                  <c:v>6.6666669829999998</c:v>
                </c:pt>
                <c:pt idx="16791" formatCode="General">
                  <c:v>0</c:v>
                </c:pt>
                <c:pt idx="16792" formatCode="General">
                  <c:v>0</c:v>
                </c:pt>
                <c:pt idx="16793" formatCode="General">
                  <c:v>0</c:v>
                </c:pt>
                <c:pt idx="16794" formatCode="General">
                  <c:v>0</c:v>
                </c:pt>
                <c:pt idx="16795" formatCode="General">
                  <c:v>0</c:v>
                </c:pt>
                <c:pt idx="16796" formatCode="General">
                  <c:v>0</c:v>
                </c:pt>
                <c:pt idx="16797" formatCode="General">
                  <c:v>0</c:v>
                </c:pt>
                <c:pt idx="16798" formatCode="General">
                  <c:v>0</c:v>
                </c:pt>
                <c:pt idx="16799" formatCode="General">
                  <c:v>0</c:v>
                </c:pt>
                <c:pt idx="16800" formatCode="General">
                  <c:v>0</c:v>
                </c:pt>
                <c:pt idx="16801" formatCode="General">
                  <c:v>0</c:v>
                </c:pt>
                <c:pt idx="16802" formatCode="General">
                  <c:v>0</c:v>
                </c:pt>
                <c:pt idx="16803" formatCode="General">
                  <c:v>6.6666669829999998</c:v>
                </c:pt>
                <c:pt idx="16804" formatCode="General">
                  <c:v>0</c:v>
                </c:pt>
                <c:pt idx="16805" formatCode="General">
                  <c:v>0</c:v>
                </c:pt>
                <c:pt idx="16806" formatCode="General">
                  <c:v>0</c:v>
                </c:pt>
                <c:pt idx="16807" formatCode="General">
                  <c:v>0</c:v>
                </c:pt>
                <c:pt idx="16808" formatCode="General">
                  <c:v>0</c:v>
                </c:pt>
                <c:pt idx="16809" formatCode="General">
                  <c:v>0</c:v>
                </c:pt>
                <c:pt idx="16810" formatCode="General">
                  <c:v>0</c:v>
                </c:pt>
                <c:pt idx="16811" formatCode="General">
                  <c:v>0</c:v>
                </c:pt>
                <c:pt idx="16812" formatCode="General">
                  <c:v>0</c:v>
                </c:pt>
                <c:pt idx="16813" formatCode="General">
                  <c:v>0</c:v>
                </c:pt>
                <c:pt idx="16814" formatCode="General">
                  <c:v>0</c:v>
                </c:pt>
                <c:pt idx="16815" formatCode="General">
                  <c:v>0</c:v>
                </c:pt>
                <c:pt idx="16816" formatCode="General">
                  <c:v>0</c:v>
                </c:pt>
                <c:pt idx="16817" formatCode="General">
                  <c:v>6.6666669829999998</c:v>
                </c:pt>
                <c:pt idx="16818" formatCode="General">
                  <c:v>0</c:v>
                </c:pt>
                <c:pt idx="16819" formatCode="General">
                  <c:v>0</c:v>
                </c:pt>
                <c:pt idx="16820" formatCode="General">
                  <c:v>0</c:v>
                </c:pt>
                <c:pt idx="16821" formatCode="General">
                  <c:v>0</c:v>
                </c:pt>
                <c:pt idx="16822" formatCode="General">
                  <c:v>0</c:v>
                </c:pt>
                <c:pt idx="16823" formatCode="General">
                  <c:v>0</c:v>
                </c:pt>
                <c:pt idx="16824" formatCode="General">
                  <c:v>0</c:v>
                </c:pt>
                <c:pt idx="16825" formatCode="General">
                  <c:v>0</c:v>
                </c:pt>
                <c:pt idx="16826" formatCode="General">
                  <c:v>0</c:v>
                </c:pt>
                <c:pt idx="16827" formatCode="General">
                  <c:v>0</c:v>
                </c:pt>
                <c:pt idx="16828" formatCode="General">
                  <c:v>0</c:v>
                </c:pt>
                <c:pt idx="16829" formatCode="General">
                  <c:v>0</c:v>
                </c:pt>
                <c:pt idx="16830" formatCode="General">
                  <c:v>6.6666669829999998</c:v>
                </c:pt>
                <c:pt idx="16831" formatCode="General">
                  <c:v>0</c:v>
                </c:pt>
                <c:pt idx="16832" formatCode="General">
                  <c:v>0</c:v>
                </c:pt>
                <c:pt idx="16833" formatCode="General">
                  <c:v>0</c:v>
                </c:pt>
                <c:pt idx="16834" formatCode="General">
                  <c:v>0</c:v>
                </c:pt>
                <c:pt idx="16835" formatCode="General">
                  <c:v>0</c:v>
                </c:pt>
                <c:pt idx="16836" formatCode="General">
                  <c:v>0</c:v>
                </c:pt>
                <c:pt idx="16837" formatCode="General">
                  <c:v>0</c:v>
                </c:pt>
                <c:pt idx="16838" formatCode="General">
                  <c:v>0</c:v>
                </c:pt>
                <c:pt idx="16839" formatCode="General">
                  <c:v>0</c:v>
                </c:pt>
                <c:pt idx="16840" formatCode="General">
                  <c:v>0</c:v>
                </c:pt>
                <c:pt idx="16841" formatCode="General">
                  <c:v>0</c:v>
                </c:pt>
                <c:pt idx="16842" formatCode="General">
                  <c:v>0</c:v>
                </c:pt>
                <c:pt idx="16843" formatCode="General">
                  <c:v>0</c:v>
                </c:pt>
                <c:pt idx="16844" formatCode="General">
                  <c:v>6.6666669829999998</c:v>
                </c:pt>
                <c:pt idx="16845" formatCode="General">
                  <c:v>0</c:v>
                </c:pt>
                <c:pt idx="16846" formatCode="General">
                  <c:v>0</c:v>
                </c:pt>
                <c:pt idx="16847" formatCode="General">
                  <c:v>0</c:v>
                </c:pt>
                <c:pt idx="16848" formatCode="General">
                  <c:v>0</c:v>
                </c:pt>
                <c:pt idx="16849" formatCode="General">
                  <c:v>0</c:v>
                </c:pt>
                <c:pt idx="16850" formatCode="General">
                  <c:v>0</c:v>
                </c:pt>
                <c:pt idx="16851" formatCode="General">
                  <c:v>0</c:v>
                </c:pt>
                <c:pt idx="16852" formatCode="General">
                  <c:v>0</c:v>
                </c:pt>
                <c:pt idx="16853" formatCode="General">
                  <c:v>0</c:v>
                </c:pt>
                <c:pt idx="16854" formatCode="General">
                  <c:v>0</c:v>
                </c:pt>
                <c:pt idx="16855" formatCode="General">
                  <c:v>0</c:v>
                </c:pt>
                <c:pt idx="16856" formatCode="General">
                  <c:v>0</c:v>
                </c:pt>
                <c:pt idx="16857" formatCode="General">
                  <c:v>0</c:v>
                </c:pt>
                <c:pt idx="16858" formatCode="General">
                  <c:v>6.6666669829999998</c:v>
                </c:pt>
                <c:pt idx="16859" formatCode="General">
                  <c:v>0</c:v>
                </c:pt>
                <c:pt idx="16860" formatCode="General">
                  <c:v>0</c:v>
                </c:pt>
                <c:pt idx="16861" formatCode="General">
                  <c:v>0</c:v>
                </c:pt>
                <c:pt idx="16862" formatCode="General">
                  <c:v>0</c:v>
                </c:pt>
                <c:pt idx="16863" formatCode="General">
                  <c:v>0</c:v>
                </c:pt>
                <c:pt idx="16864" formatCode="General">
                  <c:v>0</c:v>
                </c:pt>
                <c:pt idx="16865" formatCode="General">
                  <c:v>0</c:v>
                </c:pt>
                <c:pt idx="16866" formatCode="General">
                  <c:v>0</c:v>
                </c:pt>
                <c:pt idx="16867" formatCode="General">
                  <c:v>0</c:v>
                </c:pt>
                <c:pt idx="16868" formatCode="General">
                  <c:v>0</c:v>
                </c:pt>
                <c:pt idx="16869" formatCode="General">
                  <c:v>0</c:v>
                </c:pt>
                <c:pt idx="16870" formatCode="General">
                  <c:v>0</c:v>
                </c:pt>
                <c:pt idx="16871" formatCode="General">
                  <c:v>0</c:v>
                </c:pt>
                <c:pt idx="16872" formatCode="General">
                  <c:v>6.6666669829999998</c:v>
                </c:pt>
                <c:pt idx="16873" formatCode="General">
                  <c:v>0</c:v>
                </c:pt>
                <c:pt idx="16874" formatCode="General">
                  <c:v>0</c:v>
                </c:pt>
                <c:pt idx="16875" formatCode="General">
                  <c:v>0</c:v>
                </c:pt>
                <c:pt idx="16876" formatCode="General">
                  <c:v>0</c:v>
                </c:pt>
                <c:pt idx="16877" formatCode="General">
                  <c:v>0</c:v>
                </c:pt>
                <c:pt idx="16878" formatCode="General">
                  <c:v>0</c:v>
                </c:pt>
                <c:pt idx="16879" formatCode="General">
                  <c:v>0</c:v>
                </c:pt>
                <c:pt idx="16880" formatCode="General">
                  <c:v>0</c:v>
                </c:pt>
                <c:pt idx="16881" formatCode="General">
                  <c:v>0</c:v>
                </c:pt>
                <c:pt idx="16882" formatCode="General">
                  <c:v>0</c:v>
                </c:pt>
                <c:pt idx="16883" formatCode="General">
                  <c:v>0</c:v>
                </c:pt>
                <c:pt idx="16884" formatCode="General">
                  <c:v>0</c:v>
                </c:pt>
                <c:pt idx="16885" formatCode="General">
                  <c:v>6.6666669829999998</c:v>
                </c:pt>
                <c:pt idx="16886" formatCode="General">
                  <c:v>0</c:v>
                </c:pt>
                <c:pt idx="16887" formatCode="General">
                  <c:v>0</c:v>
                </c:pt>
                <c:pt idx="16888" formatCode="General">
                  <c:v>0</c:v>
                </c:pt>
                <c:pt idx="16889" formatCode="General">
                  <c:v>0</c:v>
                </c:pt>
                <c:pt idx="16890" formatCode="General">
                  <c:v>0</c:v>
                </c:pt>
                <c:pt idx="16891" formatCode="General">
                  <c:v>0</c:v>
                </c:pt>
                <c:pt idx="16892" formatCode="General">
                  <c:v>0</c:v>
                </c:pt>
                <c:pt idx="16893" formatCode="General">
                  <c:v>0</c:v>
                </c:pt>
                <c:pt idx="16894" formatCode="General">
                  <c:v>0</c:v>
                </c:pt>
                <c:pt idx="16895" formatCode="General">
                  <c:v>0</c:v>
                </c:pt>
                <c:pt idx="16896" formatCode="General">
                  <c:v>0</c:v>
                </c:pt>
                <c:pt idx="16897" formatCode="General">
                  <c:v>0</c:v>
                </c:pt>
                <c:pt idx="16898" formatCode="General">
                  <c:v>0</c:v>
                </c:pt>
                <c:pt idx="16899" formatCode="General">
                  <c:v>6.6666669829999998</c:v>
                </c:pt>
                <c:pt idx="16900" formatCode="General">
                  <c:v>0</c:v>
                </c:pt>
                <c:pt idx="16901" formatCode="General">
                  <c:v>0</c:v>
                </c:pt>
                <c:pt idx="16902" formatCode="General">
                  <c:v>0</c:v>
                </c:pt>
                <c:pt idx="16903" formatCode="General">
                  <c:v>0</c:v>
                </c:pt>
                <c:pt idx="16904" formatCode="General">
                  <c:v>0</c:v>
                </c:pt>
                <c:pt idx="16905" formatCode="General">
                  <c:v>0</c:v>
                </c:pt>
                <c:pt idx="16906" formatCode="General">
                  <c:v>0</c:v>
                </c:pt>
                <c:pt idx="16907" formatCode="General">
                  <c:v>0</c:v>
                </c:pt>
                <c:pt idx="16908" formatCode="General">
                  <c:v>0</c:v>
                </c:pt>
                <c:pt idx="16909" formatCode="General">
                  <c:v>0</c:v>
                </c:pt>
                <c:pt idx="16910" formatCode="General">
                  <c:v>0</c:v>
                </c:pt>
                <c:pt idx="16911" formatCode="General">
                  <c:v>0</c:v>
                </c:pt>
                <c:pt idx="16912" formatCode="General">
                  <c:v>0</c:v>
                </c:pt>
                <c:pt idx="16913" formatCode="General">
                  <c:v>6.6666669829999998</c:v>
                </c:pt>
                <c:pt idx="16914" formatCode="General">
                  <c:v>0</c:v>
                </c:pt>
                <c:pt idx="16915" formatCode="General">
                  <c:v>0</c:v>
                </c:pt>
                <c:pt idx="16916" formatCode="General">
                  <c:v>0</c:v>
                </c:pt>
                <c:pt idx="16917" formatCode="General">
                  <c:v>0</c:v>
                </c:pt>
                <c:pt idx="16918" formatCode="General">
                  <c:v>0</c:v>
                </c:pt>
                <c:pt idx="16919" formatCode="General">
                  <c:v>0</c:v>
                </c:pt>
                <c:pt idx="16920" formatCode="General">
                  <c:v>0</c:v>
                </c:pt>
                <c:pt idx="16921" formatCode="General">
                  <c:v>0</c:v>
                </c:pt>
                <c:pt idx="16922" formatCode="General">
                  <c:v>0</c:v>
                </c:pt>
                <c:pt idx="16923" formatCode="General">
                  <c:v>0</c:v>
                </c:pt>
                <c:pt idx="16924" formatCode="General">
                  <c:v>0</c:v>
                </c:pt>
                <c:pt idx="16925" formatCode="General">
                  <c:v>0</c:v>
                </c:pt>
                <c:pt idx="16926" formatCode="General">
                  <c:v>0</c:v>
                </c:pt>
                <c:pt idx="16927" formatCode="General">
                  <c:v>6.6666669829999998</c:v>
                </c:pt>
                <c:pt idx="16928" formatCode="General">
                  <c:v>0</c:v>
                </c:pt>
                <c:pt idx="16929" formatCode="General">
                  <c:v>0</c:v>
                </c:pt>
                <c:pt idx="16930" formatCode="General">
                  <c:v>0</c:v>
                </c:pt>
                <c:pt idx="16931" formatCode="General">
                  <c:v>0</c:v>
                </c:pt>
                <c:pt idx="16932" formatCode="General">
                  <c:v>0</c:v>
                </c:pt>
                <c:pt idx="16933" formatCode="General">
                  <c:v>0</c:v>
                </c:pt>
                <c:pt idx="16934" formatCode="General">
                  <c:v>0</c:v>
                </c:pt>
                <c:pt idx="16935" formatCode="General">
                  <c:v>0</c:v>
                </c:pt>
                <c:pt idx="16936" formatCode="General">
                  <c:v>0</c:v>
                </c:pt>
                <c:pt idx="16937" formatCode="General">
                  <c:v>0</c:v>
                </c:pt>
                <c:pt idx="16938" formatCode="General">
                  <c:v>0</c:v>
                </c:pt>
                <c:pt idx="16939" formatCode="General">
                  <c:v>0</c:v>
                </c:pt>
                <c:pt idx="16940" formatCode="General">
                  <c:v>0</c:v>
                </c:pt>
                <c:pt idx="16941" formatCode="General">
                  <c:v>6.6666669829999998</c:v>
                </c:pt>
                <c:pt idx="16942" formatCode="General">
                  <c:v>0</c:v>
                </c:pt>
                <c:pt idx="16943" formatCode="General">
                  <c:v>0</c:v>
                </c:pt>
                <c:pt idx="16944" formatCode="General">
                  <c:v>0</c:v>
                </c:pt>
                <c:pt idx="16945" formatCode="General">
                  <c:v>0</c:v>
                </c:pt>
                <c:pt idx="16946" formatCode="General">
                  <c:v>0</c:v>
                </c:pt>
                <c:pt idx="16947" formatCode="General">
                  <c:v>0</c:v>
                </c:pt>
                <c:pt idx="16948" formatCode="General">
                  <c:v>0</c:v>
                </c:pt>
                <c:pt idx="16949" formatCode="General">
                  <c:v>0</c:v>
                </c:pt>
                <c:pt idx="16950" formatCode="General">
                  <c:v>0</c:v>
                </c:pt>
                <c:pt idx="16951" formatCode="General">
                  <c:v>0</c:v>
                </c:pt>
                <c:pt idx="16952" formatCode="General">
                  <c:v>0</c:v>
                </c:pt>
                <c:pt idx="16953" formatCode="General">
                  <c:v>0</c:v>
                </c:pt>
                <c:pt idx="16954" formatCode="General">
                  <c:v>6.6666669829999998</c:v>
                </c:pt>
                <c:pt idx="16955" formatCode="General">
                  <c:v>0</c:v>
                </c:pt>
                <c:pt idx="16956" formatCode="General">
                  <c:v>0</c:v>
                </c:pt>
                <c:pt idx="16957" formatCode="General">
                  <c:v>0</c:v>
                </c:pt>
                <c:pt idx="16958" formatCode="General">
                  <c:v>0</c:v>
                </c:pt>
                <c:pt idx="16959" formatCode="General">
                  <c:v>0</c:v>
                </c:pt>
                <c:pt idx="16960" formatCode="General">
                  <c:v>0</c:v>
                </c:pt>
                <c:pt idx="16961" formatCode="General">
                  <c:v>0</c:v>
                </c:pt>
                <c:pt idx="16962" formatCode="General">
                  <c:v>0</c:v>
                </c:pt>
                <c:pt idx="16963" formatCode="General">
                  <c:v>0</c:v>
                </c:pt>
                <c:pt idx="16964" formatCode="General">
                  <c:v>0</c:v>
                </c:pt>
                <c:pt idx="16965" formatCode="General">
                  <c:v>0</c:v>
                </c:pt>
                <c:pt idx="16966" formatCode="General">
                  <c:v>0</c:v>
                </c:pt>
                <c:pt idx="16967" formatCode="General">
                  <c:v>0</c:v>
                </c:pt>
                <c:pt idx="16968" formatCode="General">
                  <c:v>6.6666669829999998</c:v>
                </c:pt>
                <c:pt idx="16969" formatCode="General">
                  <c:v>0</c:v>
                </c:pt>
                <c:pt idx="16970" formatCode="General">
                  <c:v>0</c:v>
                </c:pt>
                <c:pt idx="16971" formatCode="General">
                  <c:v>0</c:v>
                </c:pt>
                <c:pt idx="16972" formatCode="General">
                  <c:v>0</c:v>
                </c:pt>
                <c:pt idx="16973" formatCode="General">
                  <c:v>0</c:v>
                </c:pt>
                <c:pt idx="16974" formatCode="General">
                  <c:v>0</c:v>
                </c:pt>
                <c:pt idx="16975" formatCode="General">
                  <c:v>0</c:v>
                </c:pt>
                <c:pt idx="16976" formatCode="General">
                  <c:v>0</c:v>
                </c:pt>
                <c:pt idx="16977" formatCode="General">
                  <c:v>0</c:v>
                </c:pt>
                <c:pt idx="16978" formatCode="General">
                  <c:v>0</c:v>
                </c:pt>
                <c:pt idx="16979" formatCode="General">
                  <c:v>0</c:v>
                </c:pt>
                <c:pt idx="16980" formatCode="General">
                  <c:v>0</c:v>
                </c:pt>
                <c:pt idx="16981" formatCode="General">
                  <c:v>6.6666669829999998</c:v>
                </c:pt>
                <c:pt idx="16982" formatCode="General">
                  <c:v>0</c:v>
                </c:pt>
                <c:pt idx="16983" formatCode="General">
                  <c:v>0</c:v>
                </c:pt>
                <c:pt idx="16984" formatCode="General">
                  <c:v>0</c:v>
                </c:pt>
                <c:pt idx="16985" formatCode="General">
                  <c:v>0</c:v>
                </c:pt>
                <c:pt idx="16986" formatCode="General">
                  <c:v>0</c:v>
                </c:pt>
                <c:pt idx="16987" formatCode="General">
                  <c:v>0</c:v>
                </c:pt>
                <c:pt idx="16988" formatCode="General">
                  <c:v>0</c:v>
                </c:pt>
                <c:pt idx="16989" formatCode="General">
                  <c:v>0</c:v>
                </c:pt>
                <c:pt idx="16990" formatCode="General">
                  <c:v>0</c:v>
                </c:pt>
                <c:pt idx="16991" formatCode="General">
                  <c:v>0</c:v>
                </c:pt>
                <c:pt idx="16992" formatCode="General">
                  <c:v>0</c:v>
                </c:pt>
                <c:pt idx="16993" formatCode="General">
                  <c:v>0</c:v>
                </c:pt>
                <c:pt idx="16994" formatCode="General">
                  <c:v>6.6666669829999998</c:v>
                </c:pt>
                <c:pt idx="16995" formatCode="General">
                  <c:v>0</c:v>
                </c:pt>
                <c:pt idx="16996" formatCode="General">
                  <c:v>0</c:v>
                </c:pt>
                <c:pt idx="16997" formatCode="General">
                  <c:v>0</c:v>
                </c:pt>
                <c:pt idx="16998" formatCode="General">
                  <c:v>0</c:v>
                </c:pt>
                <c:pt idx="16999" formatCode="General">
                  <c:v>0</c:v>
                </c:pt>
                <c:pt idx="17000" formatCode="General">
                  <c:v>0</c:v>
                </c:pt>
                <c:pt idx="17001" formatCode="General">
                  <c:v>0</c:v>
                </c:pt>
                <c:pt idx="17002" formatCode="General">
                  <c:v>0</c:v>
                </c:pt>
                <c:pt idx="17003" formatCode="General">
                  <c:v>0</c:v>
                </c:pt>
                <c:pt idx="17004" formatCode="General">
                  <c:v>0</c:v>
                </c:pt>
                <c:pt idx="17005" formatCode="General">
                  <c:v>0</c:v>
                </c:pt>
                <c:pt idx="17006" formatCode="General">
                  <c:v>0</c:v>
                </c:pt>
                <c:pt idx="17007" formatCode="General">
                  <c:v>0</c:v>
                </c:pt>
                <c:pt idx="17008" formatCode="General">
                  <c:v>6.6666669829999998</c:v>
                </c:pt>
                <c:pt idx="17009" formatCode="General">
                  <c:v>0</c:v>
                </c:pt>
                <c:pt idx="17010" formatCode="General">
                  <c:v>0</c:v>
                </c:pt>
                <c:pt idx="17011" formatCode="General">
                  <c:v>0</c:v>
                </c:pt>
                <c:pt idx="17012" formatCode="General">
                  <c:v>0</c:v>
                </c:pt>
                <c:pt idx="17013" formatCode="General">
                  <c:v>0</c:v>
                </c:pt>
                <c:pt idx="17014" formatCode="General">
                  <c:v>0</c:v>
                </c:pt>
                <c:pt idx="17015" formatCode="General">
                  <c:v>0</c:v>
                </c:pt>
                <c:pt idx="17016" formatCode="General">
                  <c:v>0</c:v>
                </c:pt>
                <c:pt idx="17017" formatCode="General">
                  <c:v>0</c:v>
                </c:pt>
                <c:pt idx="17018" formatCode="General">
                  <c:v>0</c:v>
                </c:pt>
                <c:pt idx="17019" formatCode="General">
                  <c:v>0</c:v>
                </c:pt>
                <c:pt idx="17020" formatCode="General">
                  <c:v>0</c:v>
                </c:pt>
                <c:pt idx="17021" formatCode="General">
                  <c:v>6.6666669829999998</c:v>
                </c:pt>
                <c:pt idx="17022" formatCode="General">
                  <c:v>0</c:v>
                </c:pt>
                <c:pt idx="17023" formatCode="General">
                  <c:v>0</c:v>
                </c:pt>
                <c:pt idx="17024" formatCode="General">
                  <c:v>0</c:v>
                </c:pt>
                <c:pt idx="17025" formatCode="General">
                  <c:v>0</c:v>
                </c:pt>
                <c:pt idx="17026" formatCode="General">
                  <c:v>0</c:v>
                </c:pt>
                <c:pt idx="17027" formatCode="General">
                  <c:v>0</c:v>
                </c:pt>
                <c:pt idx="17028" formatCode="General">
                  <c:v>0</c:v>
                </c:pt>
                <c:pt idx="17029" formatCode="General">
                  <c:v>0</c:v>
                </c:pt>
                <c:pt idx="17030" formatCode="General">
                  <c:v>0</c:v>
                </c:pt>
                <c:pt idx="17031" formatCode="General">
                  <c:v>0</c:v>
                </c:pt>
                <c:pt idx="17032" formatCode="General">
                  <c:v>0</c:v>
                </c:pt>
                <c:pt idx="17033" formatCode="General">
                  <c:v>0</c:v>
                </c:pt>
                <c:pt idx="17034" formatCode="General">
                  <c:v>0</c:v>
                </c:pt>
                <c:pt idx="17035" formatCode="General">
                  <c:v>6.6666669829999998</c:v>
                </c:pt>
                <c:pt idx="17036" formatCode="General">
                  <c:v>0</c:v>
                </c:pt>
                <c:pt idx="17037" formatCode="General">
                  <c:v>0</c:v>
                </c:pt>
                <c:pt idx="17038" formatCode="General">
                  <c:v>0</c:v>
                </c:pt>
                <c:pt idx="17039" formatCode="General">
                  <c:v>0</c:v>
                </c:pt>
                <c:pt idx="17040" formatCode="General">
                  <c:v>0</c:v>
                </c:pt>
                <c:pt idx="17041" formatCode="General">
                  <c:v>0</c:v>
                </c:pt>
                <c:pt idx="17042" formatCode="General">
                  <c:v>0</c:v>
                </c:pt>
                <c:pt idx="17043" formatCode="General">
                  <c:v>0</c:v>
                </c:pt>
                <c:pt idx="17044" formatCode="General">
                  <c:v>0</c:v>
                </c:pt>
                <c:pt idx="17045" formatCode="General">
                  <c:v>0</c:v>
                </c:pt>
                <c:pt idx="17046" formatCode="General">
                  <c:v>0</c:v>
                </c:pt>
                <c:pt idx="17047" formatCode="General">
                  <c:v>0</c:v>
                </c:pt>
                <c:pt idx="17048" formatCode="General">
                  <c:v>6.6666669829999998</c:v>
                </c:pt>
                <c:pt idx="17049" formatCode="General">
                  <c:v>0</c:v>
                </c:pt>
                <c:pt idx="17050" formatCode="General">
                  <c:v>0</c:v>
                </c:pt>
                <c:pt idx="17051" formatCode="General">
                  <c:v>0</c:v>
                </c:pt>
                <c:pt idx="17052" formatCode="General">
                  <c:v>0</c:v>
                </c:pt>
                <c:pt idx="17053" formatCode="General">
                  <c:v>0</c:v>
                </c:pt>
                <c:pt idx="17054" formatCode="General">
                  <c:v>0</c:v>
                </c:pt>
                <c:pt idx="17055" formatCode="General">
                  <c:v>0</c:v>
                </c:pt>
                <c:pt idx="17056" formatCode="General">
                  <c:v>0</c:v>
                </c:pt>
                <c:pt idx="17057" formatCode="General">
                  <c:v>0</c:v>
                </c:pt>
                <c:pt idx="17058" formatCode="General">
                  <c:v>0</c:v>
                </c:pt>
                <c:pt idx="17059" formatCode="General">
                  <c:v>0</c:v>
                </c:pt>
                <c:pt idx="17060" formatCode="General">
                  <c:v>0</c:v>
                </c:pt>
                <c:pt idx="17061" formatCode="General">
                  <c:v>6.6666669829999998</c:v>
                </c:pt>
                <c:pt idx="17062" formatCode="General">
                  <c:v>0</c:v>
                </c:pt>
                <c:pt idx="17063" formatCode="General">
                  <c:v>0</c:v>
                </c:pt>
                <c:pt idx="17064" formatCode="General">
                  <c:v>0</c:v>
                </c:pt>
                <c:pt idx="17065" formatCode="General">
                  <c:v>0</c:v>
                </c:pt>
                <c:pt idx="17066" formatCode="General">
                  <c:v>0</c:v>
                </c:pt>
                <c:pt idx="17067" formatCode="General">
                  <c:v>0</c:v>
                </c:pt>
                <c:pt idx="17068" formatCode="General">
                  <c:v>0</c:v>
                </c:pt>
                <c:pt idx="17069" formatCode="General">
                  <c:v>0</c:v>
                </c:pt>
                <c:pt idx="17070" formatCode="General">
                  <c:v>0</c:v>
                </c:pt>
                <c:pt idx="17071" formatCode="General">
                  <c:v>0</c:v>
                </c:pt>
                <c:pt idx="17072" formatCode="General">
                  <c:v>0</c:v>
                </c:pt>
                <c:pt idx="17073" formatCode="General">
                  <c:v>0</c:v>
                </c:pt>
                <c:pt idx="17074" formatCode="General">
                  <c:v>0</c:v>
                </c:pt>
                <c:pt idx="17075" formatCode="General">
                  <c:v>6.6666669829999998</c:v>
                </c:pt>
                <c:pt idx="17076" formatCode="General">
                  <c:v>0</c:v>
                </c:pt>
                <c:pt idx="17077" formatCode="General">
                  <c:v>0</c:v>
                </c:pt>
                <c:pt idx="17078" formatCode="General">
                  <c:v>0</c:v>
                </c:pt>
                <c:pt idx="17079" formatCode="General">
                  <c:v>0</c:v>
                </c:pt>
                <c:pt idx="17080" formatCode="General">
                  <c:v>0</c:v>
                </c:pt>
                <c:pt idx="17081" formatCode="General">
                  <c:v>0</c:v>
                </c:pt>
                <c:pt idx="17082" formatCode="General">
                  <c:v>0</c:v>
                </c:pt>
                <c:pt idx="17083" formatCode="General">
                  <c:v>0</c:v>
                </c:pt>
                <c:pt idx="17084" formatCode="General">
                  <c:v>0</c:v>
                </c:pt>
                <c:pt idx="17085" formatCode="General">
                  <c:v>0</c:v>
                </c:pt>
                <c:pt idx="17086" formatCode="General">
                  <c:v>0</c:v>
                </c:pt>
                <c:pt idx="17087" formatCode="General">
                  <c:v>0</c:v>
                </c:pt>
                <c:pt idx="17088" formatCode="General">
                  <c:v>6.6666669829999998</c:v>
                </c:pt>
                <c:pt idx="17089" formatCode="General">
                  <c:v>0</c:v>
                </c:pt>
                <c:pt idx="17090" formatCode="General">
                  <c:v>0</c:v>
                </c:pt>
                <c:pt idx="17091" formatCode="General">
                  <c:v>0</c:v>
                </c:pt>
                <c:pt idx="17092" formatCode="General">
                  <c:v>0</c:v>
                </c:pt>
                <c:pt idx="17093" formatCode="General">
                  <c:v>0</c:v>
                </c:pt>
                <c:pt idx="17094" formatCode="General">
                  <c:v>0</c:v>
                </c:pt>
                <c:pt idx="17095" formatCode="General">
                  <c:v>0</c:v>
                </c:pt>
                <c:pt idx="17096" formatCode="General">
                  <c:v>0</c:v>
                </c:pt>
                <c:pt idx="17097" formatCode="General">
                  <c:v>0</c:v>
                </c:pt>
                <c:pt idx="17098" formatCode="General">
                  <c:v>0</c:v>
                </c:pt>
                <c:pt idx="17099" formatCode="General">
                  <c:v>0</c:v>
                </c:pt>
                <c:pt idx="17100" formatCode="General">
                  <c:v>0</c:v>
                </c:pt>
                <c:pt idx="17101" formatCode="General">
                  <c:v>0</c:v>
                </c:pt>
                <c:pt idx="17102" formatCode="General">
                  <c:v>6.6666669829999998</c:v>
                </c:pt>
                <c:pt idx="17103" formatCode="General">
                  <c:v>0</c:v>
                </c:pt>
                <c:pt idx="17104" formatCode="General">
                  <c:v>0</c:v>
                </c:pt>
                <c:pt idx="17105" formatCode="General">
                  <c:v>0</c:v>
                </c:pt>
                <c:pt idx="17106" formatCode="General">
                  <c:v>0</c:v>
                </c:pt>
                <c:pt idx="17107" formatCode="General">
                  <c:v>0</c:v>
                </c:pt>
                <c:pt idx="17108" formatCode="General">
                  <c:v>0</c:v>
                </c:pt>
                <c:pt idx="17109" formatCode="General">
                  <c:v>0</c:v>
                </c:pt>
                <c:pt idx="17110" formatCode="General">
                  <c:v>0</c:v>
                </c:pt>
                <c:pt idx="17111" formatCode="General">
                  <c:v>0</c:v>
                </c:pt>
                <c:pt idx="17112" formatCode="General">
                  <c:v>0</c:v>
                </c:pt>
                <c:pt idx="17113" formatCode="General">
                  <c:v>0</c:v>
                </c:pt>
                <c:pt idx="17114" formatCode="General">
                  <c:v>0</c:v>
                </c:pt>
                <c:pt idx="17115" formatCode="General">
                  <c:v>0</c:v>
                </c:pt>
                <c:pt idx="17116" formatCode="General">
                  <c:v>6.6666669829999998</c:v>
                </c:pt>
                <c:pt idx="17117" formatCode="General">
                  <c:v>0</c:v>
                </c:pt>
                <c:pt idx="17118" formatCode="General">
                  <c:v>0</c:v>
                </c:pt>
                <c:pt idx="17119" formatCode="General">
                  <c:v>0</c:v>
                </c:pt>
                <c:pt idx="17120" formatCode="General">
                  <c:v>0</c:v>
                </c:pt>
                <c:pt idx="17121" formatCode="General">
                  <c:v>0</c:v>
                </c:pt>
                <c:pt idx="17122" formatCode="General">
                  <c:v>0</c:v>
                </c:pt>
                <c:pt idx="17123" formatCode="General">
                  <c:v>0</c:v>
                </c:pt>
                <c:pt idx="17124" formatCode="General">
                  <c:v>0</c:v>
                </c:pt>
                <c:pt idx="17125" formatCode="General">
                  <c:v>0</c:v>
                </c:pt>
                <c:pt idx="17126" formatCode="General">
                  <c:v>0</c:v>
                </c:pt>
                <c:pt idx="17127" formatCode="General">
                  <c:v>0</c:v>
                </c:pt>
                <c:pt idx="17128" formatCode="General">
                  <c:v>0</c:v>
                </c:pt>
                <c:pt idx="17129" formatCode="General">
                  <c:v>6.6666669829999998</c:v>
                </c:pt>
                <c:pt idx="17130" formatCode="General">
                  <c:v>0</c:v>
                </c:pt>
                <c:pt idx="17131" formatCode="General">
                  <c:v>0</c:v>
                </c:pt>
                <c:pt idx="17132" formatCode="General">
                  <c:v>0</c:v>
                </c:pt>
                <c:pt idx="17133" formatCode="General">
                  <c:v>0</c:v>
                </c:pt>
                <c:pt idx="17134" formatCode="General">
                  <c:v>0</c:v>
                </c:pt>
                <c:pt idx="17135" formatCode="General">
                  <c:v>0</c:v>
                </c:pt>
                <c:pt idx="17136" formatCode="General">
                  <c:v>0</c:v>
                </c:pt>
                <c:pt idx="17137" formatCode="General">
                  <c:v>0</c:v>
                </c:pt>
                <c:pt idx="17138" formatCode="General">
                  <c:v>0</c:v>
                </c:pt>
                <c:pt idx="17139" formatCode="General">
                  <c:v>0</c:v>
                </c:pt>
                <c:pt idx="17140" formatCode="General">
                  <c:v>0</c:v>
                </c:pt>
                <c:pt idx="17141" formatCode="General">
                  <c:v>0</c:v>
                </c:pt>
                <c:pt idx="17142" formatCode="General">
                  <c:v>0</c:v>
                </c:pt>
                <c:pt idx="17143" formatCode="General">
                  <c:v>6.6666669829999998</c:v>
                </c:pt>
                <c:pt idx="17144" formatCode="General">
                  <c:v>0</c:v>
                </c:pt>
                <c:pt idx="17145" formatCode="General">
                  <c:v>0</c:v>
                </c:pt>
                <c:pt idx="17146" formatCode="General">
                  <c:v>0</c:v>
                </c:pt>
                <c:pt idx="17147" formatCode="General">
                  <c:v>0</c:v>
                </c:pt>
                <c:pt idx="17148" formatCode="General">
                  <c:v>0</c:v>
                </c:pt>
                <c:pt idx="17149" formatCode="General">
                  <c:v>0</c:v>
                </c:pt>
                <c:pt idx="17150" formatCode="General">
                  <c:v>0</c:v>
                </c:pt>
                <c:pt idx="17151" formatCode="General">
                  <c:v>0</c:v>
                </c:pt>
                <c:pt idx="17152" formatCode="General">
                  <c:v>0</c:v>
                </c:pt>
                <c:pt idx="17153" formatCode="General">
                  <c:v>0</c:v>
                </c:pt>
                <c:pt idx="17154" formatCode="General">
                  <c:v>0</c:v>
                </c:pt>
                <c:pt idx="17155" formatCode="General">
                  <c:v>0</c:v>
                </c:pt>
                <c:pt idx="17156" formatCode="General">
                  <c:v>6.6666669829999998</c:v>
                </c:pt>
                <c:pt idx="17157" formatCode="General">
                  <c:v>0</c:v>
                </c:pt>
                <c:pt idx="17158" formatCode="General">
                  <c:v>0</c:v>
                </c:pt>
                <c:pt idx="17159" formatCode="General">
                  <c:v>0</c:v>
                </c:pt>
                <c:pt idx="17160" formatCode="General">
                  <c:v>0</c:v>
                </c:pt>
                <c:pt idx="17161" formatCode="General">
                  <c:v>0</c:v>
                </c:pt>
                <c:pt idx="17162" formatCode="General">
                  <c:v>0</c:v>
                </c:pt>
                <c:pt idx="17163" formatCode="General">
                  <c:v>0</c:v>
                </c:pt>
                <c:pt idx="17164" formatCode="General">
                  <c:v>0</c:v>
                </c:pt>
                <c:pt idx="17165" formatCode="General">
                  <c:v>0</c:v>
                </c:pt>
                <c:pt idx="17166" formatCode="General">
                  <c:v>0</c:v>
                </c:pt>
                <c:pt idx="17167" formatCode="General">
                  <c:v>0</c:v>
                </c:pt>
                <c:pt idx="17168" formatCode="General">
                  <c:v>0</c:v>
                </c:pt>
                <c:pt idx="17169" formatCode="General">
                  <c:v>6.6666669829999998</c:v>
                </c:pt>
                <c:pt idx="17170" formatCode="General">
                  <c:v>0</c:v>
                </c:pt>
                <c:pt idx="17171" formatCode="General">
                  <c:v>0</c:v>
                </c:pt>
                <c:pt idx="17172" formatCode="General">
                  <c:v>0</c:v>
                </c:pt>
                <c:pt idx="17173" formatCode="General">
                  <c:v>0</c:v>
                </c:pt>
                <c:pt idx="17174" formatCode="General">
                  <c:v>0</c:v>
                </c:pt>
                <c:pt idx="17175" formatCode="General">
                  <c:v>0</c:v>
                </c:pt>
                <c:pt idx="17176" formatCode="General">
                  <c:v>0</c:v>
                </c:pt>
                <c:pt idx="17177" formatCode="General">
                  <c:v>0</c:v>
                </c:pt>
                <c:pt idx="17178" formatCode="General">
                  <c:v>0</c:v>
                </c:pt>
                <c:pt idx="17179" formatCode="General">
                  <c:v>0</c:v>
                </c:pt>
                <c:pt idx="17180" formatCode="General">
                  <c:v>0</c:v>
                </c:pt>
                <c:pt idx="17181" formatCode="General">
                  <c:v>0</c:v>
                </c:pt>
                <c:pt idx="17182" formatCode="General">
                  <c:v>6.6666669829999998</c:v>
                </c:pt>
                <c:pt idx="17183" formatCode="General">
                  <c:v>0</c:v>
                </c:pt>
                <c:pt idx="17184" formatCode="General">
                  <c:v>0</c:v>
                </c:pt>
                <c:pt idx="17185" formatCode="General">
                  <c:v>0</c:v>
                </c:pt>
                <c:pt idx="17186" formatCode="General">
                  <c:v>0</c:v>
                </c:pt>
                <c:pt idx="17187" formatCode="General">
                  <c:v>0</c:v>
                </c:pt>
                <c:pt idx="17188" formatCode="General">
                  <c:v>0</c:v>
                </c:pt>
                <c:pt idx="17189" formatCode="General">
                  <c:v>0</c:v>
                </c:pt>
                <c:pt idx="17190" formatCode="General">
                  <c:v>0</c:v>
                </c:pt>
                <c:pt idx="17191" formatCode="General">
                  <c:v>0</c:v>
                </c:pt>
                <c:pt idx="17192" formatCode="General">
                  <c:v>0</c:v>
                </c:pt>
                <c:pt idx="17193" formatCode="General">
                  <c:v>0</c:v>
                </c:pt>
                <c:pt idx="17194" formatCode="General">
                  <c:v>0</c:v>
                </c:pt>
                <c:pt idx="17195" formatCode="General">
                  <c:v>0</c:v>
                </c:pt>
                <c:pt idx="17196" formatCode="General">
                  <c:v>6.6666669829999998</c:v>
                </c:pt>
                <c:pt idx="17197" formatCode="General">
                  <c:v>0</c:v>
                </c:pt>
                <c:pt idx="17198" formatCode="General">
                  <c:v>0</c:v>
                </c:pt>
                <c:pt idx="17199" formatCode="General">
                  <c:v>0</c:v>
                </c:pt>
                <c:pt idx="17200" formatCode="General">
                  <c:v>0</c:v>
                </c:pt>
                <c:pt idx="17201" formatCode="General">
                  <c:v>0</c:v>
                </c:pt>
                <c:pt idx="17202" formatCode="General">
                  <c:v>0</c:v>
                </c:pt>
                <c:pt idx="17203" formatCode="General">
                  <c:v>0</c:v>
                </c:pt>
                <c:pt idx="17204" formatCode="General">
                  <c:v>0</c:v>
                </c:pt>
                <c:pt idx="17205" formatCode="General">
                  <c:v>0</c:v>
                </c:pt>
                <c:pt idx="17206" formatCode="General">
                  <c:v>0</c:v>
                </c:pt>
                <c:pt idx="17207" formatCode="General">
                  <c:v>0</c:v>
                </c:pt>
                <c:pt idx="17208" formatCode="General">
                  <c:v>0</c:v>
                </c:pt>
                <c:pt idx="17209" formatCode="General">
                  <c:v>6.6666669829999998</c:v>
                </c:pt>
                <c:pt idx="17210" formatCode="General">
                  <c:v>0</c:v>
                </c:pt>
                <c:pt idx="17211" formatCode="General">
                  <c:v>0</c:v>
                </c:pt>
                <c:pt idx="17212" formatCode="General">
                  <c:v>0</c:v>
                </c:pt>
                <c:pt idx="17213" formatCode="General">
                  <c:v>0</c:v>
                </c:pt>
                <c:pt idx="17214" formatCode="General">
                  <c:v>0</c:v>
                </c:pt>
                <c:pt idx="17215" formatCode="General">
                  <c:v>0</c:v>
                </c:pt>
                <c:pt idx="17216" formatCode="General">
                  <c:v>0</c:v>
                </c:pt>
                <c:pt idx="17217" formatCode="General">
                  <c:v>0</c:v>
                </c:pt>
                <c:pt idx="17218" formatCode="General">
                  <c:v>0</c:v>
                </c:pt>
                <c:pt idx="17219" formatCode="General">
                  <c:v>0</c:v>
                </c:pt>
                <c:pt idx="17220" formatCode="General">
                  <c:v>0</c:v>
                </c:pt>
                <c:pt idx="17221" formatCode="General">
                  <c:v>0</c:v>
                </c:pt>
                <c:pt idx="17222" formatCode="General">
                  <c:v>6.6666669829999998</c:v>
                </c:pt>
                <c:pt idx="17223" formatCode="General">
                  <c:v>0</c:v>
                </c:pt>
                <c:pt idx="17224" formatCode="General">
                  <c:v>0</c:v>
                </c:pt>
                <c:pt idx="17225" formatCode="General">
                  <c:v>0</c:v>
                </c:pt>
                <c:pt idx="17226" formatCode="General">
                  <c:v>0</c:v>
                </c:pt>
                <c:pt idx="17227" formatCode="General">
                  <c:v>0</c:v>
                </c:pt>
                <c:pt idx="17228" formatCode="General">
                  <c:v>0</c:v>
                </c:pt>
                <c:pt idx="17229" formatCode="General">
                  <c:v>0</c:v>
                </c:pt>
                <c:pt idx="17230" formatCode="General">
                  <c:v>0</c:v>
                </c:pt>
                <c:pt idx="17231" formatCode="General">
                  <c:v>0</c:v>
                </c:pt>
                <c:pt idx="17232" formatCode="General">
                  <c:v>0</c:v>
                </c:pt>
                <c:pt idx="17233" formatCode="General">
                  <c:v>0</c:v>
                </c:pt>
                <c:pt idx="17234" formatCode="General">
                  <c:v>0</c:v>
                </c:pt>
                <c:pt idx="17235" formatCode="General">
                  <c:v>6.6666669829999998</c:v>
                </c:pt>
                <c:pt idx="17236" formatCode="General">
                  <c:v>0</c:v>
                </c:pt>
                <c:pt idx="17237" formatCode="General">
                  <c:v>0</c:v>
                </c:pt>
                <c:pt idx="17238" formatCode="General">
                  <c:v>0</c:v>
                </c:pt>
                <c:pt idx="17239" formatCode="General">
                  <c:v>0</c:v>
                </c:pt>
                <c:pt idx="17240" formatCode="General">
                  <c:v>0</c:v>
                </c:pt>
                <c:pt idx="17241" formatCode="General">
                  <c:v>0</c:v>
                </c:pt>
                <c:pt idx="17242" formatCode="General">
                  <c:v>0</c:v>
                </c:pt>
                <c:pt idx="17243" formatCode="General">
                  <c:v>0</c:v>
                </c:pt>
                <c:pt idx="17244" formatCode="General">
                  <c:v>0</c:v>
                </c:pt>
                <c:pt idx="17245" formatCode="General">
                  <c:v>0</c:v>
                </c:pt>
                <c:pt idx="17246" formatCode="General">
                  <c:v>0</c:v>
                </c:pt>
                <c:pt idx="17247" formatCode="General">
                  <c:v>0</c:v>
                </c:pt>
                <c:pt idx="17248" formatCode="General">
                  <c:v>6.6666669829999998</c:v>
                </c:pt>
                <c:pt idx="17249" formatCode="General">
                  <c:v>0</c:v>
                </c:pt>
                <c:pt idx="17250" formatCode="General">
                  <c:v>0</c:v>
                </c:pt>
                <c:pt idx="17251" formatCode="General">
                  <c:v>0</c:v>
                </c:pt>
                <c:pt idx="17252" formatCode="General">
                  <c:v>0</c:v>
                </c:pt>
                <c:pt idx="17253" formatCode="General">
                  <c:v>0</c:v>
                </c:pt>
                <c:pt idx="17254" formatCode="General">
                  <c:v>0</c:v>
                </c:pt>
                <c:pt idx="17255" formatCode="General">
                  <c:v>0</c:v>
                </c:pt>
                <c:pt idx="17256" formatCode="General">
                  <c:v>0</c:v>
                </c:pt>
                <c:pt idx="17257" formatCode="General">
                  <c:v>0</c:v>
                </c:pt>
                <c:pt idx="17258" formatCode="General">
                  <c:v>0</c:v>
                </c:pt>
                <c:pt idx="17259" formatCode="General">
                  <c:v>0</c:v>
                </c:pt>
                <c:pt idx="17260" formatCode="General">
                  <c:v>6.6666669829999998</c:v>
                </c:pt>
                <c:pt idx="17261" formatCode="General">
                  <c:v>0</c:v>
                </c:pt>
                <c:pt idx="17262" formatCode="General">
                  <c:v>0</c:v>
                </c:pt>
                <c:pt idx="17263" formatCode="General">
                  <c:v>0</c:v>
                </c:pt>
                <c:pt idx="17264" formatCode="General">
                  <c:v>0</c:v>
                </c:pt>
                <c:pt idx="17265" formatCode="General">
                  <c:v>0</c:v>
                </c:pt>
                <c:pt idx="17266" formatCode="General">
                  <c:v>0</c:v>
                </c:pt>
                <c:pt idx="17267" formatCode="General">
                  <c:v>0</c:v>
                </c:pt>
                <c:pt idx="17268" formatCode="General">
                  <c:v>0</c:v>
                </c:pt>
                <c:pt idx="17269" formatCode="General">
                  <c:v>0</c:v>
                </c:pt>
                <c:pt idx="17270" formatCode="General">
                  <c:v>0</c:v>
                </c:pt>
                <c:pt idx="17271" formatCode="General">
                  <c:v>0</c:v>
                </c:pt>
                <c:pt idx="17272" formatCode="General">
                  <c:v>6.6666669829999998</c:v>
                </c:pt>
                <c:pt idx="17273" formatCode="General">
                  <c:v>0</c:v>
                </c:pt>
                <c:pt idx="17274" formatCode="General">
                  <c:v>0</c:v>
                </c:pt>
                <c:pt idx="17275" formatCode="General">
                  <c:v>0</c:v>
                </c:pt>
                <c:pt idx="17276" formatCode="General">
                  <c:v>0</c:v>
                </c:pt>
                <c:pt idx="17277" formatCode="General">
                  <c:v>0</c:v>
                </c:pt>
                <c:pt idx="17278" formatCode="General">
                  <c:v>0</c:v>
                </c:pt>
                <c:pt idx="17279" formatCode="General">
                  <c:v>0</c:v>
                </c:pt>
                <c:pt idx="17280" formatCode="General">
                  <c:v>0</c:v>
                </c:pt>
                <c:pt idx="17281" formatCode="General">
                  <c:v>0</c:v>
                </c:pt>
                <c:pt idx="17282" formatCode="General">
                  <c:v>0</c:v>
                </c:pt>
                <c:pt idx="17283" formatCode="General">
                  <c:v>6.6666669829999998</c:v>
                </c:pt>
                <c:pt idx="17284" formatCode="General">
                  <c:v>0</c:v>
                </c:pt>
                <c:pt idx="17285" formatCode="General">
                  <c:v>0</c:v>
                </c:pt>
                <c:pt idx="17286" formatCode="General">
                  <c:v>0</c:v>
                </c:pt>
                <c:pt idx="17287" formatCode="General">
                  <c:v>0</c:v>
                </c:pt>
                <c:pt idx="17288" formatCode="General">
                  <c:v>0</c:v>
                </c:pt>
                <c:pt idx="17289" formatCode="General">
                  <c:v>0</c:v>
                </c:pt>
                <c:pt idx="17290" formatCode="General">
                  <c:v>0</c:v>
                </c:pt>
                <c:pt idx="17291" formatCode="General">
                  <c:v>0</c:v>
                </c:pt>
                <c:pt idx="17292" formatCode="General">
                  <c:v>0</c:v>
                </c:pt>
                <c:pt idx="17293" formatCode="General">
                  <c:v>0</c:v>
                </c:pt>
                <c:pt idx="17294" formatCode="General">
                  <c:v>0</c:v>
                </c:pt>
                <c:pt idx="17295" formatCode="General">
                  <c:v>0</c:v>
                </c:pt>
                <c:pt idx="17296" formatCode="General">
                  <c:v>0</c:v>
                </c:pt>
                <c:pt idx="17297" formatCode="General">
                  <c:v>6.6666669829999998</c:v>
                </c:pt>
                <c:pt idx="17298" formatCode="General">
                  <c:v>0</c:v>
                </c:pt>
                <c:pt idx="17299" formatCode="General">
                  <c:v>0</c:v>
                </c:pt>
                <c:pt idx="17300" formatCode="General">
                  <c:v>0</c:v>
                </c:pt>
                <c:pt idx="17301" formatCode="General">
                  <c:v>0</c:v>
                </c:pt>
                <c:pt idx="17302" formatCode="General">
                  <c:v>0</c:v>
                </c:pt>
                <c:pt idx="17303" formatCode="General">
                  <c:v>0</c:v>
                </c:pt>
                <c:pt idx="17304" formatCode="General">
                  <c:v>0</c:v>
                </c:pt>
                <c:pt idx="17305" formatCode="General">
                  <c:v>0</c:v>
                </c:pt>
                <c:pt idx="17306" formatCode="General">
                  <c:v>0</c:v>
                </c:pt>
                <c:pt idx="17307" formatCode="General">
                  <c:v>0</c:v>
                </c:pt>
                <c:pt idx="17308" formatCode="General">
                  <c:v>0</c:v>
                </c:pt>
                <c:pt idx="17309" formatCode="General">
                  <c:v>6.6666669829999998</c:v>
                </c:pt>
                <c:pt idx="17310" formatCode="General">
                  <c:v>0</c:v>
                </c:pt>
                <c:pt idx="17311" formatCode="General">
                  <c:v>0</c:v>
                </c:pt>
                <c:pt idx="17312" formatCode="General">
                  <c:v>0</c:v>
                </c:pt>
                <c:pt idx="17313" formatCode="General">
                  <c:v>0</c:v>
                </c:pt>
                <c:pt idx="17314" formatCode="General">
                  <c:v>0</c:v>
                </c:pt>
                <c:pt idx="17315" formatCode="General">
                  <c:v>0</c:v>
                </c:pt>
                <c:pt idx="17316" formatCode="General">
                  <c:v>0</c:v>
                </c:pt>
                <c:pt idx="17317" formatCode="General">
                  <c:v>0</c:v>
                </c:pt>
                <c:pt idx="17318" formatCode="General">
                  <c:v>0</c:v>
                </c:pt>
                <c:pt idx="17319" formatCode="General">
                  <c:v>0</c:v>
                </c:pt>
                <c:pt idx="17320" formatCode="General">
                  <c:v>0</c:v>
                </c:pt>
                <c:pt idx="17321" formatCode="General">
                  <c:v>0</c:v>
                </c:pt>
                <c:pt idx="17322" formatCode="General">
                  <c:v>0</c:v>
                </c:pt>
                <c:pt idx="17323" formatCode="General">
                  <c:v>6.6666669829999998</c:v>
                </c:pt>
                <c:pt idx="17324" formatCode="General">
                  <c:v>0</c:v>
                </c:pt>
                <c:pt idx="17325" formatCode="General">
                  <c:v>0</c:v>
                </c:pt>
                <c:pt idx="17326" formatCode="General">
                  <c:v>0</c:v>
                </c:pt>
                <c:pt idx="17327" formatCode="General">
                  <c:v>0</c:v>
                </c:pt>
                <c:pt idx="17328" formatCode="General">
                  <c:v>0</c:v>
                </c:pt>
                <c:pt idx="17329" formatCode="General">
                  <c:v>0</c:v>
                </c:pt>
                <c:pt idx="17330" formatCode="General">
                  <c:v>0</c:v>
                </c:pt>
                <c:pt idx="17331" formatCode="General">
                  <c:v>0</c:v>
                </c:pt>
                <c:pt idx="17332" formatCode="General">
                  <c:v>0</c:v>
                </c:pt>
                <c:pt idx="17333" formatCode="General">
                  <c:v>0</c:v>
                </c:pt>
                <c:pt idx="17334" formatCode="General">
                  <c:v>0</c:v>
                </c:pt>
                <c:pt idx="17335" formatCode="General">
                  <c:v>0</c:v>
                </c:pt>
                <c:pt idx="17336" formatCode="General">
                  <c:v>6.6666669829999998</c:v>
                </c:pt>
                <c:pt idx="17337" formatCode="General">
                  <c:v>0</c:v>
                </c:pt>
                <c:pt idx="17338" formatCode="General">
                  <c:v>0</c:v>
                </c:pt>
                <c:pt idx="17339" formatCode="General">
                  <c:v>0</c:v>
                </c:pt>
                <c:pt idx="17340" formatCode="General">
                  <c:v>0</c:v>
                </c:pt>
                <c:pt idx="17341" formatCode="General">
                  <c:v>0</c:v>
                </c:pt>
                <c:pt idx="17342" formatCode="General">
                  <c:v>0</c:v>
                </c:pt>
                <c:pt idx="17343" formatCode="General">
                  <c:v>0</c:v>
                </c:pt>
                <c:pt idx="17344" formatCode="General">
                  <c:v>0</c:v>
                </c:pt>
                <c:pt idx="17345" formatCode="General">
                  <c:v>0</c:v>
                </c:pt>
                <c:pt idx="17346" formatCode="General">
                  <c:v>0</c:v>
                </c:pt>
                <c:pt idx="17347" formatCode="General">
                  <c:v>0</c:v>
                </c:pt>
                <c:pt idx="17348" formatCode="General">
                  <c:v>0</c:v>
                </c:pt>
                <c:pt idx="17349" formatCode="General">
                  <c:v>6.6666669829999998</c:v>
                </c:pt>
                <c:pt idx="17350" formatCode="General">
                  <c:v>0</c:v>
                </c:pt>
                <c:pt idx="17351" formatCode="General">
                  <c:v>0</c:v>
                </c:pt>
                <c:pt idx="17352" formatCode="General">
                  <c:v>0</c:v>
                </c:pt>
                <c:pt idx="17353" formatCode="General">
                  <c:v>0</c:v>
                </c:pt>
                <c:pt idx="17354" formatCode="General">
                  <c:v>0</c:v>
                </c:pt>
                <c:pt idx="17355" formatCode="General">
                  <c:v>0</c:v>
                </c:pt>
                <c:pt idx="17356" formatCode="General">
                  <c:v>0</c:v>
                </c:pt>
                <c:pt idx="17357" formatCode="General">
                  <c:v>0</c:v>
                </c:pt>
                <c:pt idx="17358" formatCode="General">
                  <c:v>0</c:v>
                </c:pt>
                <c:pt idx="17359" formatCode="General">
                  <c:v>0</c:v>
                </c:pt>
                <c:pt idx="17360" formatCode="General">
                  <c:v>0</c:v>
                </c:pt>
                <c:pt idx="17361" formatCode="General">
                  <c:v>0</c:v>
                </c:pt>
                <c:pt idx="17362" formatCode="General">
                  <c:v>6.6666669829999998</c:v>
                </c:pt>
                <c:pt idx="17363" formatCode="General">
                  <c:v>0</c:v>
                </c:pt>
                <c:pt idx="17364" formatCode="General">
                  <c:v>0</c:v>
                </c:pt>
                <c:pt idx="17365" formatCode="General">
                  <c:v>0</c:v>
                </c:pt>
                <c:pt idx="17366" formatCode="General">
                  <c:v>0</c:v>
                </c:pt>
                <c:pt idx="17367" formatCode="General">
                  <c:v>0</c:v>
                </c:pt>
                <c:pt idx="17368" formatCode="General">
                  <c:v>0</c:v>
                </c:pt>
                <c:pt idx="17369" formatCode="General">
                  <c:v>0</c:v>
                </c:pt>
                <c:pt idx="17370" formatCode="General">
                  <c:v>0</c:v>
                </c:pt>
                <c:pt idx="17371" formatCode="General">
                  <c:v>0</c:v>
                </c:pt>
                <c:pt idx="17372" formatCode="General">
                  <c:v>0</c:v>
                </c:pt>
                <c:pt idx="17373" formatCode="General">
                  <c:v>6.6666669829999998</c:v>
                </c:pt>
                <c:pt idx="17374" formatCode="General">
                  <c:v>0</c:v>
                </c:pt>
                <c:pt idx="17375" formatCode="General">
                  <c:v>0</c:v>
                </c:pt>
                <c:pt idx="17376" formatCode="General">
                  <c:v>0</c:v>
                </c:pt>
                <c:pt idx="17377" formatCode="General">
                  <c:v>0</c:v>
                </c:pt>
                <c:pt idx="17378" formatCode="General">
                  <c:v>0</c:v>
                </c:pt>
                <c:pt idx="17379" formatCode="General">
                  <c:v>0</c:v>
                </c:pt>
                <c:pt idx="17380" formatCode="General">
                  <c:v>0</c:v>
                </c:pt>
                <c:pt idx="17381" formatCode="General">
                  <c:v>0</c:v>
                </c:pt>
                <c:pt idx="17382" formatCode="General">
                  <c:v>6.6666669833163335</c:v>
                </c:pt>
                <c:pt idx="17383" formatCode="General">
                  <c:v>0</c:v>
                </c:pt>
                <c:pt idx="17384" formatCode="General">
                  <c:v>0</c:v>
                </c:pt>
                <c:pt idx="17385" formatCode="General">
                  <c:v>0</c:v>
                </c:pt>
                <c:pt idx="17386" formatCode="General">
                  <c:v>0</c:v>
                </c:pt>
                <c:pt idx="17387" formatCode="General">
                  <c:v>0</c:v>
                </c:pt>
                <c:pt idx="17388" formatCode="General">
                  <c:v>0</c:v>
                </c:pt>
                <c:pt idx="17389" formatCode="General">
                  <c:v>0</c:v>
                </c:pt>
                <c:pt idx="17390" formatCode="General">
                  <c:v>0</c:v>
                </c:pt>
                <c:pt idx="17391" formatCode="General">
                  <c:v>0</c:v>
                </c:pt>
                <c:pt idx="17392" formatCode="General">
                  <c:v>0</c:v>
                </c:pt>
                <c:pt idx="17393" formatCode="General">
                  <c:v>0</c:v>
                </c:pt>
                <c:pt idx="17394" formatCode="General">
                  <c:v>0</c:v>
                </c:pt>
                <c:pt idx="17395" formatCode="General">
                  <c:v>6.6666669833163335</c:v>
                </c:pt>
                <c:pt idx="17396" formatCode="General">
                  <c:v>0</c:v>
                </c:pt>
                <c:pt idx="17397" formatCode="General">
                  <c:v>0</c:v>
                </c:pt>
                <c:pt idx="17398" formatCode="General">
                  <c:v>0</c:v>
                </c:pt>
                <c:pt idx="17399" formatCode="General">
                  <c:v>0</c:v>
                </c:pt>
                <c:pt idx="17400" formatCode="General">
                  <c:v>0</c:v>
                </c:pt>
                <c:pt idx="17401" formatCode="General">
                  <c:v>0</c:v>
                </c:pt>
                <c:pt idx="17402" formatCode="General">
                  <c:v>0</c:v>
                </c:pt>
                <c:pt idx="17403" formatCode="General">
                  <c:v>0</c:v>
                </c:pt>
                <c:pt idx="17404" formatCode="General">
                  <c:v>0</c:v>
                </c:pt>
                <c:pt idx="17405" formatCode="General">
                  <c:v>0</c:v>
                </c:pt>
                <c:pt idx="17406" formatCode="General">
                  <c:v>0</c:v>
                </c:pt>
                <c:pt idx="17407" formatCode="General">
                  <c:v>0</c:v>
                </c:pt>
                <c:pt idx="17408" formatCode="General">
                  <c:v>6.6666669833163335</c:v>
                </c:pt>
                <c:pt idx="17409" formatCode="General">
                  <c:v>0</c:v>
                </c:pt>
                <c:pt idx="17410" formatCode="General">
                  <c:v>0</c:v>
                </c:pt>
                <c:pt idx="17411" formatCode="General">
                  <c:v>0</c:v>
                </c:pt>
                <c:pt idx="17412" formatCode="General">
                  <c:v>0</c:v>
                </c:pt>
                <c:pt idx="17413" formatCode="General">
                  <c:v>0</c:v>
                </c:pt>
                <c:pt idx="17414" formatCode="General">
                  <c:v>0</c:v>
                </c:pt>
                <c:pt idx="17415" formatCode="General">
                  <c:v>0</c:v>
                </c:pt>
                <c:pt idx="17416" formatCode="General">
                  <c:v>0</c:v>
                </c:pt>
                <c:pt idx="17417" formatCode="General">
                  <c:v>0</c:v>
                </c:pt>
                <c:pt idx="17418" formatCode="General">
                  <c:v>0</c:v>
                </c:pt>
                <c:pt idx="17419" formatCode="General">
                  <c:v>0</c:v>
                </c:pt>
                <c:pt idx="17420" formatCode="General">
                  <c:v>0</c:v>
                </c:pt>
                <c:pt idx="17421" formatCode="General">
                  <c:v>0</c:v>
                </c:pt>
                <c:pt idx="17422" formatCode="General">
                  <c:v>6.6666669833163335</c:v>
                </c:pt>
                <c:pt idx="17423" formatCode="General">
                  <c:v>0</c:v>
                </c:pt>
                <c:pt idx="17424" formatCode="General">
                  <c:v>0</c:v>
                </c:pt>
                <c:pt idx="17425" formatCode="General">
                  <c:v>0</c:v>
                </c:pt>
                <c:pt idx="17426" formatCode="General">
                  <c:v>0</c:v>
                </c:pt>
                <c:pt idx="17427" formatCode="General">
                  <c:v>0</c:v>
                </c:pt>
                <c:pt idx="17428" formatCode="General">
                  <c:v>0</c:v>
                </c:pt>
                <c:pt idx="17429" formatCode="General">
                  <c:v>0</c:v>
                </c:pt>
                <c:pt idx="17430" formatCode="General">
                  <c:v>0</c:v>
                </c:pt>
                <c:pt idx="17431" formatCode="General">
                  <c:v>0</c:v>
                </c:pt>
                <c:pt idx="17432" formatCode="General">
                  <c:v>0</c:v>
                </c:pt>
                <c:pt idx="17433" formatCode="General">
                  <c:v>0</c:v>
                </c:pt>
                <c:pt idx="17434" formatCode="General">
                  <c:v>0</c:v>
                </c:pt>
                <c:pt idx="17435" formatCode="General">
                  <c:v>6.6666669833163335</c:v>
                </c:pt>
                <c:pt idx="17436" formatCode="General">
                  <c:v>0</c:v>
                </c:pt>
                <c:pt idx="17437" formatCode="General">
                  <c:v>0</c:v>
                </c:pt>
                <c:pt idx="17438" formatCode="General">
                  <c:v>0</c:v>
                </c:pt>
                <c:pt idx="17439" formatCode="General">
                  <c:v>0</c:v>
                </c:pt>
                <c:pt idx="17440" formatCode="General">
                  <c:v>0</c:v>
                </c:pt>
                <c:pt idx="17441" formatCode="General">
                  <c:v>0</c:v>
                </c:pt>
                <c:pt idx="17442" formatCode="General">
                  <c:v>0</c:v>
                </c:pt>
                <c:pt idx="17443" formatCode="General">
                  <c:v>0</c:v>
                </c:pt>
                <c:pt idx="17444" formatCode="General">
                  <c:v>0</c:v>
                </c:pt>
                <c:pt idx="17445" formatCode="General">
                  <c:v>0</c:v>
                </c:pt>
                <c:pt idx="17446" formatCode="General">
                  <c:v>0</c:v>
                </c:pt>
                <c:pt idx="17447" formatCode="General">
                  <c:v>0</c:v>
                </c:pt>
                <c:pt idx="17448" formatCode="General">
                  <c:v>6.6666669833163335</c:v>
                </c:pt>
                <c:pt idx="17449" formatCode="General">
                  <c:v>0</c:v>
                </c:pt>
                <c:pt idx="17450" formatCode="General">
                  <c:v>0</c:v>
                </c:pt>
                <c:pt idx="17451" formatCode="General">
                  <c:v>0</c:v>
                </c:pt>
                <c:pt idx="17452" formatCode="General">
                  <c:v>0</c:v>
                </c:pt>
                <c:pt idx="17453" formatCode="General">
                  <c:v>0</c:v>
                </c:pt>
                <c:pt idx="17454" formatCode="General">
                  <c:v>0</c:v>
                </c:pt>
                <c:pt idx="17455" formatCode="General">
                  <c:v>0</c:v>
                </c:pt>
                <c:pt idx="17456" formatCode="General">
                  <c:v>0</c:v>
                </c:pt>
                <c:pt idx="17457" formatCode="General">
                  <c:v>0</c:v>
                </c:pt>
                <c:pt idx="17458" formatCode="General">
                  <c:v>0</c:v>
                </c:pt>
                <c:pt idx="17459" formatCode="General">
                  <c:v>0</c:v>
                </c:pt>
                <c:pt idx="17460" formatCode="General">
                  <c:v>0</c:v>
                </c:pt>
                <c:pt idx="17461" formatCode="General">
                  <c:v>6.6666669833163335</c:v>
                </c:pt>
                <c:pt idx="17462" formatCode="General">
                  <c:v>0</c:v>
                </c:pt>
                <c:pt idx="17463" formatCode="General">
                  <c:v>0</c:v>
                </c:pt>
                <c:pt idx="17464" formatCode="General">
                  <c:v>0</c:v>
                </c:pt>
                <c:pt idx="17465" formatCode="General">
                  <c:v>0</c:v>
                </c:pt>
                <c:pt idx="17466" formatCode="General">
                  <c:v>0</c:v>
                </c:pt>
                <c:pt idx="17467" formatCode="General">
                  <c:v>0</c:v>
                </c:pt>
                <c:pt idx="17468" formatCode="General">
                  <c:v>0</c:v>
                </c:pt>
                <c:pt idx="17469" formatCode="General">
                  <c:v>0</c:v>
                </c:pt>
                <c:pt idx="17470" formatCode="General">
                  <c:v>0</c:v>
                </c:pt>
                <c:pt idx="17471" formatCode="General">
                  <c:v>0</c:v>
                </c:pt>
                <c:pt idx="17472" formatCode="General">
                  <c:v>0</c:v>
                </c:pt>
                <c:pt idx="17473" formatCode="General">
                  <c:v>6.6666669833163335</c:v>
                </c:pt>
                <c:pt idx="17474" formatCode="General">
                  <c:v>0</c:v>
                </c:pt>
                <c:pt idx="17475" formatCode="General">
                  <c:v>0</c:v>
                </c:pt>
                <c:pt idx="17476" formatCode="General">
                  <c:v>0</c:v>
                </c:pt>
                <c:pt idx="17477" formatCode="General">
                  <c:v>0</c:v>
                </c:pt>
                <c:pt idx="17478" formatCode="General">
                  <c:v>0</c:v>
                </c:pt>
                <c:pt idx="17479" formatCode="General">
                  <c:v>0</c:v>
                </c:pt>
                <c:pt idx="17480" formatCode="General">
                  <c:v>0</c:v>
                </c:pt>
                <c:pt idx="17481" formatCode="General">
                  <c:v>0</c:v>
                </c:pt>
                <c:pt idx="17482" formatCode="General">
                  <c:v>0</c:v>
                </c:pt>
                <c:pt idx="17483" formatCode="General">
                  <c:v>0</c:v>
                </c:pt>
                <c:pt idx="17484" formatCode="General">
                  <c:v>0</c:v>
                </c:pt>
                <c:pt idx="17485" formatCode="General">
                  <c:v>0</c:v>
                </c:pt>
                <c:pt idx="17486" formatCode="General">
                  <c:v>6.6666669833163335</c:v>
                </c:pt>
                <c:pt idx="17487" formatCode="General">
                  <c:v>0</c:v>
                </c:pt>
                <c:pt idx="17488" formatCode="General">
                  <c:v>0</c:v>
                </c:pt>
                <c:pt idx="17489" formatCode="General">
                  <c:v>0</c:v>
                </c:pt>
                <c:pt idx="17490" formatCode="General">
                  <c:v>0</c:v>
                </c:pt>
                <c:pt idx="17491" formatCode="General">
                  <c:v>0</c:v>
                </c:pt>
                <c:pt idx="17492" formatCode="General">
                  <c:v>0</c:v>
                </c:pt>
                <c:pt idx="17493" formatCode="General">
                  <c:v>0</c:v>
                </c:pt>
                <c:pt idx="17494" formatCode="General">
                  <c:v>0</c:v>
                </c:pt>
                <c:pt idx="17495" formatCode="General">
                  <c:v>0</c:v>
                </c:pt>
                <c:pt idx="17496" formatCode="General">
                  <c:v>0</c:v>
                </c:pt>
                <c:pt idx="17497" formatCode="General">
                  <c:v>0</c:v>
                </c:pt>
                <c:pt idx="17498" formatCode="General">
                  <c:v>0</c:v>
                </c:pt>
                <c:pt idx="17499" formatCode="General">
                  <c:v>6.6666669833163335</c:v>
                </c:pt>
                <c:pt idx="17500" formatCode="General">
                  <c:v>0</c:v>
                </c:pt>
                <c:pt idx="17501" formatCode="General">
                  <c:v>0</c:v>
                </c:pt>
                <c:pt idx="17502" formatCode="General">
                  <c:v>0</c:v>
                </c:pt>
                <c:pt idx="17503" formatCode="General">
                  <c:v>0</c:v>
                </c:pt>
                <c:pt idx="17504" formatCode="General">
                  <c:v>0</c:v>
                </c:pt>
                <c:pt idx="17505" formatCode="General">
                  <c:v>0</c:v>
                </c:pt>
                <c:pt idx="17506" formatCode="General">
                  <c:v>0</c:v>
                </c:pt>
                <c:pt idx="17507" formatCode="General">
                  <c:v>0</c:v>
                </c:pt>
                <c:pt idx="17508" formatCode="General">
                  <c:v>0</c:v>
                </c:pt>
                <c:pt idx="17509" formatCode="General">
                  <c:v>0</c:v>
                </c:pt>
                <c:pt idx="17510" formatCode="General">
                  <c:v>0</c:v>
                </c:pt>
                <c:pt idx="17511" formatCode="General">
                  <c:v>0</c:v>
                </c:pt>
                <c:pt idx="17512" formatCode="General">
                  <c:v>6.6666669833163335</c:v>
                </c:pt>
                <c:pt idx="17513" formatCode="General">
                  <c:v>0</c:v>
                </c:pt>
                <c:pt idx="17514" formatCode="General">
                  <c:v>0</c:v>
                </c:pt>
                <c:pt idx="17515" formatCode="General">
                  <c:v>0</c:v>
                </c:pt>
                <c:pt idx="17516" formatCode="General">
                  <c:v>0</c:v>
                </c:pt>
                <c:pt idx="17517" formatCode="General">
                  <c:v>0</c:v>
                </c:pt>
                <c:pt idx="17518" formatCode="General">
                  <c:v>0</c:v>
                </c:pt>
                <c:pt idx="17519" formatCode="General">
                  <c:v>0</c:v>
                </c:pt>
                <c:pt idx="17520" formatCode="General">
                  <c:v>0</c:v>
                </c:pt>
                <c:pt idx="17521" formatCode="General">
                  <c:v>0</c:v>
                </c:pt>
                <c:pt idx="17522" formatCode="General">
                  <c:v>0</c:v>
                </c:pt>
                <c:pt idx="17523" formatCode="General">
                  <c:v>0</c:v>
                </c:pt>
                <c:pt idx="17524" formatCode="General">
                  <c:v>6.6666669833163335</c:v>
                </c:pt>
                <c:pt idx="17525" formatCode="General">
                  <c:v>0</c:v>
                </c:pt>
                <c:pt idx="17526" formatCode="General">
                  <c:v>0</c:v>
                </c:pt>
                <c:pt idx="17527" formatCode="General">
                  <c:v>0</c:v>
                </c:pt>
                <c:pt idx="17528" formatCode="General">
                  <c:v>0</c:v>
                </c:pt>
                <c:pt idx="17529" formatCode="General">
                  <c:v>0</c:v>
                </c:pt>
                <c:pt idx="17530" formatCode="General">
                  <c:v>0</c:v>
                </c:pt>
                <c:pt idx="17531" formatCode="General">
                  <c:v>0</c:v>
                </c:pt>
                <c:pt idx="17532" formatCode="General">
                  <c:v>0</c:v>
                </c:pt>
                <c:pt idx="17533" formatCode="General">
                  <c:v>0</c:v>
                </c:pt>
                <c:pt idx="17534" formatCode="General">
                  <c:v>0</c:v>
                </c:pt>
                <c:pt idx="17535" formatCode="General">
                  <c:v>0</c:v>
                </c:pt>
                <c:pt idx="17536" formatCode="General">
                  <c:v>6.6666669833163335</c:v>
                </c:pt>
                <c:pt idx="17537" formatCode="General">
                  <c:v>0</c:v>
                </c:pt>
                <c:pt idx="17538" formatCode="General">
                  <c:v>0</c:v>
                </c:pt>
                <c:pt idx="17539" formatCode="General">
                  <c:v>0</c:v>
                </c:pt>
                <c:pt idx="17540" formatCode="General">
                  <c:v>0</c:v>
                </c:pt>
                <c:pt idx="17541" formatCode="General">
                  <c:v>0</c:v>
                </c:pt>
                <c:pt idx="17542" formatCode="General">
                  <c:v>0</c:v>
                </c:pt>
                <c:pt idx="17543" formatCode="General">
                  <c:v>0</c:v>
                </c:pt>
                <c:pt idx="17544" formatCode="General">
                  <c:v>0</c:v>
                </c:pt>
                <c:pt idx="17545" formatCode="General">
                  <c:v>0</c:v>
                </c:pt>
                <c:pt idx="17546" formatCode="General">
                  <c:v>0</c:v>
                </c:pt>
                <c:pt idx="17547" formatCode="General">
                  <c:v>6.6666669833163335</c:v>
                </c:pt>
                <c:pt idx="17548" formatCode="General">
                  <c:v>0</c:v>
                </c:pt>
                <c:pt idx="17549" formatCode="General">
                  <c:v>0</c:v>
                </c:pt>
                <c:pt idx="17550" formatCode="General">
                  <c:v>0</c:v>
                </c:pt>
                <c:pt idx="17551" formatCode="General">
                  <c:v>0</c:v>
                </c:pt>
                <c:pt idx="17552" formatCode="General">
                  <c:v>0</c:v>
                </c:pt>
                <c:pt idx="17553" formatCode="General">
                  <c:v>0</c:v>
                </c:pt>
                <c:pt idx="17554" formatCode="General">
                  <c:v>0</c:v>
                </c:pt>
                <c:pt idx="17555" formatCode="General">
                  <c:v>0</c:v>
                </c:pt>
                <c:pt idx="17556" formatCode="General">
                  <c:v>0</c:v>
                </c:pt>
                <c:pt idx="17557" formatCode="General">
                  <c:v>0</c:v>
                </c:pt>
                <c:pt idx="17558" formatCode="General">
                  <c:v>0</c:v>
                </c:pt>
                <c:pt idx="17559" formatCode="General">
                  <c:v>0</c:v>
                </c:pt>
                <c:pt idx="17560" formatCode="General">
                  <c:v>6.6666669833163335</c:v>
                </c:pt>
                <c:pt idx="17561" formatCode="General">
                  <c:v>0</c:v>
                </c:pt>
                <c:pt idx="17562" formatCode="General">
                  <c:v>0</c:v>
                </c:pt>
                <c:pt idx="17563" formatCode="General">
                  <c:v>0</c:v>
                </c:pt>
                <c:pt idx="17564" formatCode="General">
                  <c:v>0</c:v>
                </c:pt>
                <c:pt idx="17565" formatCode="General">
                  <c:v>0</c:v>
                </c:pt>
                <c:pt idx="17566" formatCode="General">
                  <c:v>0</c:v>
                </c:pt>
                <c:pt idx="17567" formatCode="General">
                  <c:v>0</c:v>
                </c:pt>
                <c:pt idx="17568" formatCode="General">
                  <c:v>0</c:v>
                </c:pt>
                <c:pt idx="17569" formatCode="General">
                  <c:v>0</c:v>
                </c:pt>
                <c:pt idx="17570" formatCode="General">
                  <c:v>0</c:v>
                </c:pt>
                <c:pt idx="17571" formatCode="General">
                  <c:v>0</c:v>
                </c:pt>
                <c:pt idx="17572" formatCode="General">
                  <c:v>6.6666669833163335</c:v>
                </c:pt>
                <c:pt idx="17573" formatCode="General">
                  <c:v>0</c:v>
                </c:pt>
                <c:pt idx="17574" formatCode="General">
                  <c:v>0</c:v>
                </c:pt>
                <c:pt idx="17575" formatCode="General">
                  <c:v>0</c:v>
                </c:pt>
                <c:pt idx="17576" formatCode="General">
                  <c:v>0</c:v>
                </c:pt>
                <c:pt idx="17577" formatCode="General">
                  <c:v>0</c:v>
                </c:pt>
                <c:pt idx="17578" formatCode="General">
                  <c:v>0</c:v>
                </c:pt>
                <c:pt idx="17579" formatCode="General">
                  <c:v>0</c:v>
                </c:pt>
                <c:pt idx="17580" formatCode="General">
                  <c:v>0</c:v>
                </c:pt>
                <c:pt idx="17581" formatCode="General">
                  <c:v>0</c:v>
                </c:pt>
                <c:pt idx="17582" formatCode="General">
                  <c:v>0</c:v>
                </c:pt>
                <c:pt idx="17583" formatCode="General">
                  <c:v>0</c:v>
                </c:pt>
                <c:pt idx="17584" formatCode="General">
                  <c:v>0</c:v>
                </c:pt>
                <c:pt idx="17585" formatCode="General">
                  <c:v>0</c:v>
                </c:pt>
                <c:pt idx="17586" formatCode="General">
                  <c:v>6.6666669833163335</c:v>
                </c:pt>
                <c:pt idx="17587" formatCode="General">
                  <c:v>0</c:v>
                </c:pt>
                <c:pt idx="17588" formatCode="General">
                  <c:v>0</c:v>
                </c:pt>
                <c:pt idx="17589" formatCode="General">
                  <c:v>0</c:v>
                </c:pt>
                <c:pt idx="17590" formatCode="General">
                  <c:v>0</c:v>
                </c:pt>
                <c:pt idx="17591" formatCode="General">
                  <c:v>0</c:v>
                </c:pt>
                <c:pt idx="17592" formatCode="General">
                  <c:v>0</c:v>
                </c:pt>
                <c:pt idx="17593" formatCode="General">
                  <c:v>0</c:v>
                </c:pt>
                <c:pt idx="17594" formatCode="General">
                  <c:v>0</c:v>
                </c:pt>
                <c:pt idx="17595" formatCode="General">
                  <c:v>0</c:v>
                </c:pt>
                <c:pt idx="17596" formatCode="General">
                  <c:v>0</c:v>
                </c:pt>
                <c:pt idx="17597" formatCode="General">
                  <c:v>0</c:v>
                </c:pt>
                <c:pt idx="17598" formatCode="General">
                  <c:v>0</c:v>
                </c:pt>
                <c:pt idx="17599" formatCode="General">
                  <c:v>0</c:v>
                </c:pt>
                <c:pt idx="17600" formatCode="General">
                  <c:v>6.6666669833163335</c:v>
                </c:pt>
                <c:pt idx="17601" formatCode="General">
                  <c:v>0</c:v>
                </c:pt>
                <c:pt idx="17602" formatCode="General">
                  <c:v>0</c:v>
                </c:pt>
                <c:pt idx="17603" formatCode="General">
                  <c:v>0</c:v>
                </c:pt>
                <c:pt idx="17604" formatCode="General">
                  <c:v>0</c:v>
                </c:pt>
                <c:pt idx="17605" formatCode="General">
                  <c:v>0</c:v>
                </c:pt>
                <c:pt idx="17606" formatCode="General">
                  <c:v>0</c:v>
                </c:pt>
                <c:pt idx="17607" formatCode="General">
                  <c:v>0</c:v>
                </c:pt>
                <c:pt idx="17608" formatCode="General">
                  <c:v>0</c:v>
                </c:pt>
                <c:pt idx="17609" formatCode="General">
                  <c:v>0</c:v>
                </c:pt>
                <c:pt idx="17610" formatCode="General">
                  <c:v>0</c:v>
                </c:pt>
                <c:pt idx="17611" formatCode="General">
                  <c:v>0</c:v>
                </c:pt>
                <c:pt idx="17612" formatCode="General">
                  <c:v>6.6666669833163335</c:v>
                </c:pt>
                <c:pt idx="17613" formatCode="General">
                  <c:v>0</c:v>
                </c:pt>
                <c:pt idx="17614" formatCode="General">
                  <c:v>0</c:v>
                </c:pt>
                <c:pt idx="17615" formatCode="General">
                  <c:v>0</c:v>
                </c:pt>
                <c:pt idx="17616" formatCode="General">
                  <c:v>0</c:v>
                </c:pt>
                <c:pt idx="17617" formatCode="General">
                  <c:v>0</c:v>
                </c:pt>
                <c:pt idx="17618" formatCode="General">
                  <c:v>0</c:v>
                </c:pt>
                <c:pt idx="17619" formatCode="General">
                  <c:v>0</c:v>
                </c:pt>
                <c:pt idx="17620" formatCode="General">
                  <c:v>0</c:v>
                </c:pt>
                <c:pt idx="17621" formatCode="General">
                  <c:v>0</c:v>
                </c:pt>
                <c:pt idx="17622" formatCode="General">
                  <c:v>0</c:v>
                </c:pt>
                <c:pt idx="17623" formatCode="General">
                  <c:v>6.6666669833163335</c:v>
                </c:pt>
                <c:pt idx="17624" formatCode="General">
                  <c:v>0</c:v>
                </c:pt>
                <c:pt idx="17625" formatCode="General">
                  <c:v>0</c:v>
                </c:pt>
                <c:pt idx="17626" formatCode="General">
                  <c:v>0</c:v>
                </c:pt>
                <c:pt idx="17627" formatCode="General">
                  <c:v>0</c:v>
                </c:pt>
                <c:pt idx="17628" formatCode="General">
                  <c:v>0</c:v>
                </c:pt>
                <c:pt idx="17629" formatCode="General">
                  <c:v>0</c:v>
                </c:pt>
                <c:pt idx="17630" formatCode="General">
                  <c:v>0</c:v>
                </c:pt>
                <c:pt idx="17631" formatCode="General">
                  <c:v>0</c:v>
                </c:pt>
                <c:pt idx="17632" formatCode="General">
                  <c:v>0</c:v>
                </c:pt>
                <c:pt idx="17633" formatCode="General">
                  <c:v>0</c:v>
                </c:pt>
                <c:pt idx="17634" formatCode="General">
                  <c:v>0</c:v>
                </c:pt>
                <c:pt idx="17635" formatCode="General">
                  <c:v>6.6666669833163335</c:v>
                </c:pt>
                <c:pt idx="17636" formatCode="General">
                  <c:v>0</c:v>
                </c:pt>
                <c:pt idx="17637" formatCode="General">
                  <c:v>0</c:v>
                </c:pt>
                <c:pt idx="17638" formatCode="General">
                  <c:v>0</c:v>
                </c:pt>
                <c:pt idx="17639" formatCode="General">
                  <c:v>0</c:v>
                </c:pt>
                <c:pt idx="17640" formatCode="General">
                  <c:v>0</c:v>
                </c:pt>
                <c:pt idx="17641" formatCode="General">
                  <c:v>0</c:v>
                </c:pt>
                <c:pt idx="17642" formatCode="General">
                  <c:v>0</c:v>
                </c:pt>
                <c:pt idx="17643" formatCode="General">
                  <c:v>0</c:v>
                </c:pt>
                <c:pt idx="17644" formatCode="General">
                  <c:v>0</c:v>
                </c:pt>
                <c:pt idx="17645" formatCode="General">
                  <c:v>0</c:v>
                </c:pt>
                <c:pt idx="17646" formatCode="General">
                  <c:v>0</c:v>
                </c:pt>
                <c:pt idx="17647" formatCode="General">
                  <c:v>6.6666669833163335</c:v>
                </c:pt>
                <c:pt idx="17648" formatCode="General">
                  <c:v>0</c:v>
                </c:pt>
                <c:pt idx="17649" formatCode="General">
                  <c:v>0</c:v>
                </c:pt>
                <c:pt idx="17650" formatCode="General">
                  <c:v>0</c:v>
                </c:pt>
                <c:pt idx="17651" formatCode="General">
                  <c:v>0</c:v>
                </c:pt>
                <c:pt idx="17652" formatCode="General">
                  <c:v>0</c:v>
                </c:pt>
                <c:pt idx="17653" formatCode="General">
                  <c:v>0</c:v>
                </c:pt>
                <c:pt idx="17654" formatCode="General">
                  <c:v>0</c:v>
                </c:pt>
                <c:pt idx="17655" formatCode="General">
                  <c:v>0</c:v>
                </c:pt>
                <c:pt idx="17656" formatCode="General">
                  <c:v>0</c:v>
                </c:pt>
                <c:pt idx="17657" formatCode="General">
                  <c:v>0</c:v>
                </c:pt>
                <c:pt idx="17658" formatCode="General">
                  <c:v>0</c:v>
                </c:pt>
                <c:pt idx="17659" formatCode="General">
                  <c:v>0</c:v>
                </c:pt>
                <c:pt idx="17660" formatCode="General">
                  <c:v>6.6666669833163335</c:v>
                </c:pt>
                <c:pt idx="17661" formatCode="General">
                  <c:v>0</c:v>
                </c:pt>
                <c:pt idx="17662" formatCode="General">
                  <c:v>0</c:v>
                </c:pt>
                <c:pt idx="17663" formatCode="General">
                  <c:v>0</c:v>
                </c:pt>
                <c:pt idx="17664" formatCode="General">
                  <c:v>0</c:v>
                </c:pt>
                <c:pt idx="17665" formatCode="General">
                  <c:v>0</c:v>
                </c:pt>
                <c:pt idx="17666" formatCode="General">
                  <c:v>0</c:v>
                </c:pt>
                <c:pt idx="17667" formatCode="General">
                  <c:v>0</c:v>
                </c:pt>
                <c:pt idx="17668" formatCode="General">
                  <c:v>0</c:v>
                </c:pt>
                <c:pt idx="17669" formatCode="General">
                  <c:v>0</c:v>
                </c:pt>
                <c:pt idx="17670" formatCode="General">
                  <c:v>0</c:v>
                </c:pt>
                <c:pt idx="17671" formatCode="General">
                  <c:v>0</c:v>
                </c:pt>
                <c:pt idx="17672" formatCode="General">
                  <c:v>0</c:v>
                </c:pt>
                <c:pt idx="17673" formatCode="General">
                  <c:v>6.6666669833163335</c:v>
                </c:pt>
                <c:pt idx="17674" formatCode="General">
                  <c:v>0</c:v>
                </c:pt>
                <c:pt idx="17675" formatCode="General">
                  <c:v>0</c:v>
                </c:pt>
                <c:pt idx="17676" formatCode="General">
                  <c:v>0</c:v>
                </c:pt>
                <c:pt idx="17677" formatCode="General">
                  <c:v>0</c:v>
                </c:pt>
                <c:pt idx="17678" formatCode="General">
                  <c:v>0</c:v>
                </c:pt>
                <c:pt idx="17679" formatCode="General">
                  <c:v>0</c:v>
                </c:pt>
                <c:pt idx="17680" formatCode="General">
                  <c:v>0</c:v>
                </c:pt>
                <c:pt idx="17681" formatCode="General">
                  <c:v>0</c:v>
                </c:pt>
                <c:pt idx="17682" formatCode="General">
                  <c:v>0</c:v>
                </c:pt>
                <c:pt idx="17683" formatCode="General">
                  <c:v>0</c:v>
                </c:pt>
                <c:pt idx="17684" formatCode="General">
                  <c:v>0</c:v>
                </c:pt>
                <c:pt idx="17685" formatCode="General">
                  <c:v>0</c:v>
                </c:pt>
                <c:pt idx="17686" formatCode="General">
                  <c:v>0</c:v>
                </c:pt>
                <c:pt idx="17687" formatCode="General">
                  <c:v>6.6666669833163335</c:v>
                </c:pt>
                <c:pt idx="17688" formatCode="General">
                  <c:v>0</c:v>
                </c:pt>
                <c:pt idx="17689" formatCode="General">
                  <c:v>0</c:v>
                </c:pt>
                <c:pt idx="17690" formatCode="General">
                  <c:v>0</c:v>
                </c:pt>
                <c:pt idx="17691" formatCode="General">
                  <c:v>0</c:v>
                </c:pt>
                <c:pt idx="17692" formatCode="General">
                  <c:v>0</c:v>
                </c:pt>
                <c:pt idx="17693" formatCode="General">
                  <c:v>0</c:v>
                </c:pt>
                <c:pt idx="17694" formatCode="General">
                  <c:v>0</c:v>
                </c:pt>
                <c:pt idx="17695" formatCode="General">
                  <c:v>0</c:v>
                </c:pt>
                <c:pt idx="17696" formatCode="General">
                  <c:v>0</c:v>
                </c:pt>
                <c:pt idx="17697" formatCode="General">
                  <c:v>0</c:v>
                </c:pt>
                <c:pt idx="17698" formatCode="General">
                  <c:v>0</c:v>
                </c:pt>
                <c:pt idx="17699" formatCode="General">
                  <c:v>0</c:v>
                </c:pt>
                <c:pt idx="17700" formatCode="General">
                  <c:v>6.6666669833163335</c:v>
                </c:pt>
                <c:pt idx="17701" formatCode="General">
                  <c:v>0</c:v>
                </c:pt>
                <c:pt idx="17702" formatCode="General">
                  <c:v>0</c:v>
                </c:pt>
                <c:pt idx="17703" formatCode="General">
                  <c:v>0</c:v>
                </c:pt>
                <c:pt idx="17704" formatCode="General">
                  <c:v>0</c:v>
                </c:pt>
                <c:pt idx="17705" formatCode="General">
                  <c:v>0</c:v>
                </c:pt>
                <c:pt idx="17706" formatCode="General">
                  <c:v>0</c:v>
                </c:pt>
                <c:pt idx="17707" formatCode="General">
                  <c:v>0</c:v>
                </c:pt>
                <c:pt idx="17708" formatCode="General">
                  <c:v>0</c:v>
                </c:pt>
                <c:pt idx="17709" formatCode="General">
                  <c:v>0</c:v>
                </c:pt>
                <c:pt idx="17710" formatCode="General">
                  <c:v>0</c:v>
                </c:pt>
                <c:pt idx="17711" formatCode="General">
                  <c:v>0</c:v>
                </c:pt>
                <c:pt idx="17712" formatCode="General">
                  <c:v>0</c:v>
                </c:pt>
                <c:pt idx="17713" formatCode="General">
                  <c:v>6.6666669833163335</c:v>
                </c:pt>
                <c:pt idx="17714" formatCode="General">
                  <c:v>0</c:v>
                </c:pt>
                <c:pt idx="17715" formatCode="General">
                  <c:v>0</c:v>
                </c:pt>
                <c:pt idx="17716" formatCode="General">
                  <c:v>0</c:v>
                </c:pt>
                <c:pt idx="17717" formatCode="General">
                  <c:v>0</c:v>
                </c:pt>
                <c:pt idx="17718" formatCode="General">
                  <c:v>0</c:v>
                </c:pt>
                <c:pt idx="17719" formatCode="General">
                  <c:v>0</c:v>
                </c:pt>
                <c:pt idx="17720" formatCode="General">
                  <c:v>0</c:v>
                </c:pt>
                <c:pt idx="17721" formatCode="General">
                  <c:v>0</c:v>
                </c:pt>
                <c:pt idx="17722" formatCode="General">
                  <c:v>0</c:v>
                </c:pt>
                <c:pt idx="17723" formatCode="General">
                  <c:v>0</c:v>
                </c:pt>
                <c:pt idx="17724" formatCode="General">
                  <c:v>0</c:v>
                </c:pt>
                <c:pt idx="17725" formatCode="General">
                  <c:v>0</c:v>
                </c:pt>
                <c:pt idx="17726" formatCode="General">
                  <c:v>6.6666669833163335</c:v>
                </c:pt>
                <c:pt idx="17727" formatCode="General">
                  <c:v>0</c:v>
                </c:pt>
                <c:pt idx="17728" formatCode="General">
                  <c:v>0</c:v>
                </c:pt>
                <c:pt idx="17729" formatCode="General">
                  <c:v>0</c:v>
                </c:pt>
                <c:pt idx="17730" formatCode="General">
                  <c:v>0</c:v>
                </c:pt>
                <c:pt idx="17731" formatCode="General">
                  <c:v>0</c:v>
                </c:pt>
                <c:pt idx="17732" formatCode="General">
                  <c:v>0</c:v>
                </c:pt>
                <c:pt idx="17733" formatCode="General">
                  <c:v>0</c:v>
                </c:pt>
                <c:pt idx="17734" formatCode="General">
                  <c:v>0</c:v>
                </c:pt>
                <c:pt idx="17735" formatCode="General">
                  <c:v>0</c:v>
                </c:pt>
                <c:pt idx="17736" formatCode="General">
                  <c:v>0</c:v>
                </c:pt>
                <c:pt idx="17737" formatCode="General">
                  <c:v>0</c:v>
                </c:pt>
                <c:pt idx="17738" formatCode="General">
                  <c:v>0</c:v>
                </c:pt>
                <c:pt idx="17739" formatCode="General">
                  <c:v>6.6666669833163335</c:v>
                </c:pt>
                <c:pt idx="17740" formatCode="General">
                  <c:v>0</c:v>
                </c:pt>
                <c:pt idx="17741" formatCode="General">
                  <c:v>0</c:v>
                </c:pt>
                <c:pt idx="17742" formatCode="General">
                  <c:v>0</c:v>
                </c:pt>
                <c:pt idx="17743" formatCode="General">
                  <c:v>0</c:v>
                </c:pt>
                <c:pt idx="17744" formatCode="General">
                  <c:v>0</c:v>
                </c:pt>
                <c:pt idx="17745" formatCode="General">
                  <c:v>0</c:v>
                </c:pt>
                <c:pt idx="17746" formatCode="General">
                  <c:v>0</c:v>
                </c:pt>
                <c:pt idx="17747" formatCode="General">
                  <c:v>0</c:v>
                </c:pt>
                <c:pt idx="17748" formatCode="General">
                  <c:v>0</c:v>
                </c:pt>
                <c:pt idx="17749" formatCode="General">
                  <c:v>0</c:v>
                </c:pt>
                <c:pt idx="17750" formatCode="General">
                  <c:v>0</c:v>
                </c:pt>
                <c:pt idx="17751" formatCode="General">
                  <c:v>0</c:v>
                </c:pt>
                <c:pt idx="17752" formatCode="General">
                  <c:v>6.6666669833163335</c:v>
                </c:pt>
                <c:pt idx="17753" formatCode="General">
                  <c:v>0</c:v>
                </c:pt>
                <c:pt idx="17754" formatCode="General">
                  <c:v>0</c:v>
                </c:pt>
                <c:pt idx="17755" formatCode="General">
                  <c:v>0</c:v>
                </c:pt>
                <c:pt idx="17756" formatCode="General">
                  <c:v>0</c:v>
                </c:pt>
                <c:pt idx="17757" formatCode="General">
                  <c:v>0</c:v>
                </c:pt>
                <c:pt idx="17758" formatCode="General">
                  <c:v>0</c:v>
                </c:pt>
                <c:pt idx="17759" formatCode="General">
                  <c:v>0</c:v>
                </c:pt>
                <c:pt idx="17760" formatCode="General">
                  <c:v>0</c:v>
                </c:pt>
                <c:pt idx="17761" formatCode="General">
                  <c:v>0</c:v>
                </c:pt>
                <c:pt idx="17762" formatCode="General">
                  <c:v>0</c:v>
                </c:pt>
                <c:pt idx="17763" formatCode="General">
                  <c:v>0</c:v>
                </c:pt>
                <c:pt idx="17764" formatCode="General">
                  <c:v>0</c:v>
                </c:pt>
                <c:pt idx="17765" formatCode="General">
                  <c:v>0</c:v>
                </c:pt>
                <c:pt idx="17766" formatCode="General">
                  <c:v>6.6666669833163335</c:v>
                </c:pt>
                <c:pt idx="17767" formatCode="General">
                  <c:v>0</c:v>
                </c:pt>
                <c:pt idx="17768" formatCode="General">
                  <c:v>0</c:v>
                </c:pt>
                <c:pt idx="17769" formatCode="General">
                  <c:v>0</c:v>
                </c:pt>
                <c:pt idx="17770" formatCode="General">
                  <c:v>0</c:v>
                </c:pt>
                <c:pt idx="17771" formatCode="General">
                  <c:v>0</c:v>
                </c:pt>
                <c:pt idx="17772" formatCode="General">
                  <c:v>0</c:v>
                </c:pt>
                <c:pt idx="17773" formatCode="General">
                  <c:v>0</c:v>
                </c:pt>
                <c:pt idx="17774" formatCode="General">
                  <c:v>0</c:v>
                </c:pt>
                <c:pt idx="17775" formatCode="General">
                  <c:v>0</c:v>
                </c:pt>
                <c:pt idx="17776" formatCode="General">
                  <c:v>0</c:v>
                </c:pt>
                <c:pt idx="17777" formatCode="General">
                  <c:v>0</c:v>
                </c:pt>
                <c:pt idx="17778" formatCode="General">
                  <c:v>0</c:v>
                </c:pt>
                <c:pt idx="17779" formatCode="General">
                  <c:v>6.6666669833163335</c:v>
                </c:pt>
                <c:pt idx="17780" formatCode="General">
                  <c:v>0</c:v>
                </c:pt>
                <c:pt idx="17781" formatCode="General">
                  <c:v>0</c:v>
                </c:pt>
                <c:pt idx="17782" formatCode="General">
                  <c:v>0</c:v>
                </c:pt>
                <c:pt idx="17783" formatCode="General">
                  <c:v>0</c:v>
                </c:pt>
                <c:pt idx="17784" formatCode="General">
                  <c:v>0</c:v>
                </c:pt>
                <c:pt idx="17785" formatCode="General">
                  <c:v>0</c:v>
                </c:pt>
                <c:pt idx="17786" formatCode="General">
                  <c:v>0</c:v>
                </c:pt>
                <c:pt idx="17787" formatCode="General">
                  <c:v>0</c:v>
                </c:pt>
                <c:pt idx="17788" formatCode="General">
                  <c:v>0</c:v>
                </c:pt>
                <c:pt idx="17789" formatCode="General">
                  <c:v>0</c:v>
                </c:pt>
                <c:pt idx="17790" formatCode="General">
                  <c:v>0</c:v>
                </c:pt>
                <c:pt idx="17791" formatCode="General">
                  <c:v>0</c:v>
                </c:pt>
                <c:pt idx="17792" formatCode="General">
                  <c:v>0</c:v>
                </c:pt>
                <c:pt idx="17793" formatCode="General">
                  <c:v>6.6666669833163335</c:v>
                </c:pt>
                <c:pt idx="17794" formatCode="General">
                  <c:v>0</c:v>
                </c:pt>
                <c:pt idx="17795" formatCode="General">
                  <c:v>0</c:v>
                </c:pt>
                <c:pt idx="17796" formatCode="General">
                  <c:v>0</c:v>
                </c:pt>
                <c:pt idx="17797" formatCode="General">
                  <c:v>0</c:v>
                </c:pt>
                <c:pt idx="17798" formatCode="General">
                  <c:v>0</c:v>
                </c:pt>
                <c:pt idx="17799" formatCode="General">
                  <c:v>0</c:v>
                </c:pt>
                <c:pt idx="17800" formatCode="General">
                  <c:v>0</c:v>
                </c:pt>
                <c:pt idx="17801" formatCode="General">
                  <c:v>0</c:v>
                </c:pt>
                <c:pt idx="17802" formatCode="General">
                  <c:v>0</c:v>
                </c:pt>
                <c:pt idx="17803" formatCode="General">
                  <c:v>0</c:v>
                </c:pt>
                <c:pt idx="17804" formatCode="General">
                  <c:v>0</c:v>
                </c:pt>
                <c:pt idx="17805" formatCode="General">
                  <c:v>0</c:v>
                </c:pt>
                <c:pt idx="17806" formatCode="General">
                  <c:v>6.6666669833163335</c:v>
                </c:pt>
                <c:pt idx="17807" formatCode="General">
                  <c:v>0</c:v>
                </c:pt>
                <c:pt idx="17808" formatCode="General">
                  <c:v>0</c:v>
                </c:pt>
                <c:pt idx="17809" formatCode="General">
                  <c:v>0</c:v>
                </c:pt>
                <c:pt idx="17810" formatCode="General">
                  <c:v>0</c:v>
                </c:pt>
                <c:pt idx="17811" formatCode="General">
                  <c:v>0</c:v>
                </c:pt>
                <c:pt idx="17812" formatCode="General">
                  <c:v>0</c:v>
                </c:pt>
                <c:pt idx="17813" formatCode="General">
                  <c:v>0</c:v>
                </c:pt>
                <c:pt idx="17814" formatCode="General">
                  <c:v>0</c:v>
                </c:pt>
                <c:pt idx="17815" formatCode="General">
                  <c:v>0</c:v>
                </c:pt>
                <c:pt idx="17816" formatCode="General">
                  <c:v>0</c:v>
                </c:pt>
                <c:pt idx="17817" formatCode="General">
                  <c:v>0</c:v>
                </c:pt>
                <c:pt idx="17818" formatCode="General">
                  <c:v>0</c:v>
                </c:pt>
                <c:pt idx="17819" formatCode="General">
                  <c:v>6.6666669833163335</c:v>
                </c:pt>
                <c:pt idx="17820" formatCode="General">
                  <c:v>0</c:v>
                </c:pt>
                <c:pt idx="17821" formatCode="General">
                  <c:v>0</c:v>
                </c:pt>
                <c:pt idx="17822" formatCode="General">
                  <c:v>0</c:v>
                </c:pt>
                <c:pt idx="17823" formatCode="General">
                  <c:v>0</c:v>
                </c:pt>
                <c:pt idx="17824" formatCode="General">
                  <c:v>0</c:v>
                </c:pt>
                <c:pt idx="17825" formatCode="General">
                  <c:v>0</c:v>
                </c:pt>
                <c:pt idx="17826" formatCode="General">
                  <c:v>0</c:v>
                </c:pt>
                <c:pt idx="17827" formatCode="General">
                  <c:v>0</c:v>
                </c:pt>
                <c:pt idx="17828" formatCode="General">
                  <c:v>0</c:v>
                </c:pt>
                <c:pt idx="17829" formatCode="General">
                  <c:v>0</c:v>
                </c:pt>
                <c:pt idx="17830" formatCode="General">
                  <c:v>0</c:v>
                </c:pt>
                <c:pt idx="17831" formatCode="General">
                  <c:v>0</c:v>
                </c:pt>
                <c:pt idx="17832" formatCode="General">
                  <c:v>6.6666669833163335</c:v>
                </c:pt>
                <c:pt idx="17833" formatCode="General">
                  <c:v>0</c:v>
                </c:pt>
                <c:pt idx="17834" formatCode="General">
                  <c:v>0</c:v>
                </c:pt>
                <c:pt idx="17835" formatCode="General">
                  <c:v>0</c:v>
                </c:pt>
                <c:pt idx="17836" formatCode="General">
                  <c:v>0</c:v>
                </c:pt>
                <c:pt idx="17837" formatCode="General">
                  <c:v>0</c:v>
                </c:pt>
                <c:pt idx="17838" formatCode="General">
                  <c:v>0</c:v>
                </c:pt>
                <c:pt idx="17839" formatCode="General">
                  <c:v>0</c:v>
                </c:pt>
                <c:pt idx="17840" formatCode="General">
                  <c:v>0</c:v>
                </c:pt>
                <c:pt idx="17841" formatCode="General">
                  <c:v>0</c:v>
                </c:pt>
                <c:pt idx="17842" formatCode="General">
                  <c:v>0</c:v>
                </c:pt>
                <c:pt idx="17843" formatCode="General">
                  <c:v>0</c:v>
                </c:pt>
                <c:pt idx="17844" formatCode="General">
                  <c:v>0</c:v>
                </c:pt>
                <c:pt idx="17845" formatCode="General">
                  <c:v>0</c:v>
                </c:pt>
                <c:pt idx="17846" formatCode="General">
                  <c:v>6.6666669833163335</c:v>
                </c:pt>
                <c:pt idx="17847" formatCode="General">
                  <c:v>0</c:v>
                </c:pt>
                <c:pt idx="17848" formatCode="General">
                  <c:v>0</c:v>
                </c:pt>
                <c:pt idx="17849" formatCode="General">
                  <c:v>0</c:v>
                </c:pt>
                <c:pt idx="17850" formatCode="General">
                  <c:v>0</c:v>
                </c:pt>
                <c:pt idx="17851" formatCode="General">
                  <c:v>0</c:v>
                </c:pt>
                <c:pt idx="17852" formatCode="General">
                  <c:v>0</c:v>
                </c:pt>
                <c:pt idx="17853" formatCode="General">
                  <c:v>0</c:v>
                </c:pt>
                <c:pt idx="17854" formatCode="General">
                  <c:v>0</c:v>
                </c:pt>
                <c:pt idx="17855" formatCode="General">
                  <c:v>0</c:v>
                </c:pt>
                <c:pt idx="17856" formatCode="General">
                  <c:v>0</c:v>
                </c:pt>
                <c:pt idx="17857" formatCode="General">
                  <c:v>0</c:v>
                </c:pt>
                <c:pt idx="17858" formatCode="General">
                  <c:v>0</c:v>
                </c:pt>
                <c:pt idx="17859" formatCode="General">
                  <c:v>6.6666669833163335</c:v>
                </c:pt>
                <c:pt idx="17860" formatCode="General">
                  <c:v>0</c:v>
                </c:pt>
                <c:pt idx="17861" formatCode="General">
                  <c:v>0</c:v>
                </c:pt>
                <c:pt idx="17862" formatCode="General">
                  <c:v>0</c:v>
                </c:pt>
                <c:pt idx="17863" formatCode="General">
                  <c:v>0</c:v>
                </c:pt>
                <c:pt idx="17864" formatCode="General">
                  <c:v>0</c:v>
                </c:pt>
                <c:pt idx="17865" formatCode="General">
                  <c:v>0</c:v>
                </c:pt>
                <c:pt idx="17866" formatCode="General">
                  <c:v>0</c:v>
                </c:pt>
                <c:pt idx="17867" formatCode="General">
                  <c:v>0</c:v>
                </c:pt>
                <c:pt idx="17868" formatCode="General">
                  <c:v>0</c:v>
                </c:pt>
                <c:pt idx="17869" formatCode="General">
                  <c:v>0</c:v>
                </c:pt>
                <c:pt idx="17870" formatCode="General">
                  <c:v>0</c:v>
                </c:pt>
                <c:pt idx="17871" formatCode="General">
                  <c:v>0</c:v>
                </c:pt>
                <c:pt idx="17872" formatCode="General">
                  <c:v>0</c:v>
                </c:pt>
                <c:pt idx="17873" formatCode="General">
                  <c:v>6.6666669833163335</c:v>
                </c:pt>
                <c:pt idx="17874" formatCode="General">
                  <c:v>0</c:v>
                </c:pt>
                <c:pt idx="17875" formatCode="General">
                  <c:v>0</c:v>
                </c:pt>
                <c:pt idx="17876" formatCode="General">
                  <c:v>0</c:v>
                </c:pt>
                <c:pt idx="17877" formatCode="General">
                  <c:v>0</c:v>
                </c:pt>
                <c:pt idx="17878" formatCode="General">
                  <c:v>0</c:v>
                </c:pt>
                <c:pt idx="17879" formatCode="General">
                  <c:v>0</c:v>
                </c:pt>
                <c:pt idx="17880" formatCode="General">
                  <c:v>0</c:v>
                </c:pt>
                <c:pt idx="17881" formatCode="General">
                  <c:v>0</c:v>
                </c:pt>
                <c:pt idx="17882" formatCode="General">
                  <c:v>0</c:v>
                </c:pt>
                <c:pt idx="17883" formatCode="General">
                  <c:v>0</c:v>
                </c:pt>
                <c:pt idx="17884" formatCode="General">
                  <c:v>0</c:v>
                </c:pt>
                <c:pt idx="17885" formatCode="General">
                  <c:v>0</c:v>
                </c:pt>
                <c:pt idx="17886" formatCode="General">
                  <c:v>6.6666669833163335</c:v>
                </c:pt>
                <c:pt idx="17887" formatCode="General">
                  <c:v>0</c:v>
                </c:pt>
                <c:pt idx="17888" formatCode="General">
                  <c:v>0</c:v>
                </c:pt>
                <c:pt idx="17889" formatCode="General">
                  <c:v>0</c:v>
                </c:pt>
                <c:pt idx="17890" formatCode="General">
                  <c:v>0</c:v>
                </c:pt>
                <c:pt idx="17891" formatCode="General">
                  <c:v>0</c:v>
                </c:pt>
                <c:pt idx="17892" formatCode="General">
                  <c:v>0</c:v>
                </c:pt>
                <c:pt idx="17893" formatCode="General">
                  <c:v>0</c:v>
                </c:pt>
                <c:pt idx="17894" formatCode="General">
                  <c:v>0</c:v>
                </c:pt>
                <c:pt idx="17895" formatCode="General">
                  <c:v>0</c:v>
                </c:pt>
                <c:pt idx="17896" formatCode="General">
                  <c:v>0</c:v>
                </c:pt>
                <c:pt idx="17897" formatCode="General">
                  <c:v>0</c:v>
                </c:pt>
                <c:pt idx="17898" formatCode="General">
                  <c:v>0</c:v>
                </c:pt>
                <c:pt idx="17899" formatCode="General">
                  <c:v>0</c:v>
                </c:pt>
                <c:pt idx="17900" formatCode="General">
                  <c:v>6.6666669833163335</c:v>
                </c:pt>
                <c:pt idx="17901" formatCode="General">
                  <c:v>0</c:v>
                </c:pt>
                <c:pt idx="17902" formatCode="General">
                  <c:v>0</c:v>
                </c:pt>
                <c:pt idx="17903" formatCode="General">
                  <c:v>0</c:v>
                </c:pt>
                <c:pt idx="17904" formatCode="General">
                  <c:v>0</c:v>
                </c:pt>
                <c:pt idx="17905" formatCode="General">
                  <c:v>0</c:v>
                </c:pt>
                <c:pt idx="17906" formatCode="General">
                  <c:v>0</c:v>
                </c:pt>
                <c:pt idx="17907" formatCode="General">
                  <c:v>0</c:v>
                </c:pt>
                <c:pt idx="17908" formatCode="General">
                  <c:v>0</c:v>
                </c:pt>
                <c:pt idx="17909" formatCode="General">
                  <c:v>0</c:v>
                </c:pt>
                <c:pt idx="17910" formatCode="General">
                  <c:v>0</c:v>
                </c:pt>
                <c:pt idx="17911" formatCode="General">
                  <c:v>0</c:v>
                </c:pt>
                <c:pt idx="17912" formatCode="General">
                  <c:v>0</c:v>
                </c:pt>
                <c:pt idx="17913" formatCode="General">
                  <c:v>6.6666669833163335</c:v>
                </c:pt>
                <c:pt idx="17914" formatCode="General">
                  <c:v>0</c:v>
                </c:pt>
                <c:pt idx="17915" formatCode="General">
                  <c:v>0</c:v>
                </c:pt>
                <c:pt idx="17916" formatCode="General">
                  <c:v>0</c:v>
                </c:pt>
                <c:pt idx="17917" formatCode="General">
                  <c:v>0</c:v>
                </c:pt>
                <c:pt idx="17918" formatCode="General">
                  <c:v>0</c:v>
                </c:pt>
                <c:pt idx="17919" formatCode="General">
                  <c:v>0</c:v>
                </c:pt>
                <c:pt idx="17920" formatCode="General">
                  <c:v>0</c:v>
                </c:pt>
                <c:pt idx="17921" formatCode="General">
                  <c:v>0</c:v>
                </c:pt>
                <c:pt idx="17922" formatCode="General">
                  <c:v>0</c:v>
                </c:pt>
                <c:pt idx="17923" formatCode="General">
                  <c:v>0</c:v>
                </c:pt>
                <c:pt idx="17924" formatCode="General">
                  <c:v>0</c:v>
                </c:pt>
                <c:pt idx="17925" formatCode="General">
                  <c:v>0</c:v>
                </c:pt>
                <c:pt idx="17926" formatCode="General">
                  <c:v>6.6666669833163335</c:v>
                </c:pt>
                <c:pt idx="17927" formatCode="General">
                  <c:v>0</c:v>
                </c:pt>
                <c:pt idx="17928" formatCode="General">
                  <c:v>0</c:v>
                </c:pt>
                <c:pt idx="17929" formatCode="General">
                  <c:v>0</c:v>
                </c:pt>
                <c:pt idx="17930" formatCode="General">
                  <c:v>0</c:v>
                </c:pt>
                <c:pt idx="17931" formatCode="General">
                  <c:v>0</c:v>
                </c:pt>
                <c:pt idx="17932" formatCode="General">
                  <c:v>0</c:v>
                </c:pt>
                <c:pt idx="17933" formatCode="General">
                  <c:v>0</c:v>
                </c:pt>
                <c:pt idx="17934" formatCode="General">
                  <c:v>0</c:v>
                </c:pt>
                <c:pt idx="17935" formatCode="General">
                  <c:v>0</c:v>
                </c:pt>
                <c:pt idx="17936" formatCode="General">
                  <c:v>0</c:v>
                </c:pt>
                <c:pt idx="17937" formatCode="General">
                  <c:v>0</c:v>
                </c:pt>
                <c:pt idx="17938" formatCode="General">
                  <c:v>0</c:v>
                </c:pt>
                <c:pt idx="17939" formatCode="General">
                  <c:v>6.6666669833163335</c:v>
                </c:pt>
                <c:pt idx="17940" formatCode="General">
                  <c:v>0</c:v>
                </c:pt>
                <c:pt idx="17941" formatCode="General">
                  <c:v>0</c:v>
                </c:pt>
                <c:pt idx="17942" formatCode="General">
                  <c:v>0</c:v>
                </c:pt>
                <c:pt idx="17943" formatCode="General">
                  <c:v>0</c:v>
                </c:pt>
                <c:pt idx="17944" formatCode="General">
                  <c:v>0</c:v>
                </c:pt>
                <c:pt idx="17945" formatCode="General">
                  <c:v>0</c:v>
                </c:pt>
                <c:pt idx="17946" formatCode="General">
                  <c:v>0</c:v>
                </c:pt>
                <c:pt idx="17947" formatCode="General">
                  <c:v>0</c:v>
                </c:pt>
                <c:pt idx="17948" formatCode="General">
                  <c:v>0</c:v>
                </c:pt>
                <c:pt idx="17949" formatCode="General">
                  <c:v>0</c:v>
                </c:pt>
                <c:pt idx="17950" formatCode="General">
                  <c:v>0</c:v>
                </c:pt>
                <c:pt idx="17951" formatCode="General">
                  <c:v>6.6666669833163335</c:v>
                </c:pt>
                <c:pt idx="17952" formatCode="General">
                  <c:v>0</c:v>
                </c:pt>
                <c:pt idx="17953" formatCode="General">
                  <c:v>0</c:v>
                </c:pt>
                <c:pt idx="17954" formatCode="General">
                  <c:v>0</c:v>
                </c:pt>
                <c:pt idx="17955" formatCode="General">
                  <c:v>0</c:v>
                </c:pt>
                <c:pt idx="17956" formatCode="General">
                  <c:v>0</c:v>
                </c:pt>
                <c:pt idx="17957" formatCode="General">
                  <c:v>0</c:v>
                </c:pt>
                <c:pt idx="17958" formatCode="General">
                  <c:v>0</c:v>
                </c:pt>
                <c:pt idx="17959" formatCode="General">
                  <c:v>0</c:v>
                </c:pt>
                <c:pt idx="17960" formatCode="General">
                  <c:v>0</c:v>
                </c:pt>
                <c:pt idx="17961" formatCode="General">
                  <c:v>0</c:v>
                </c:pt>
                <c:pt idx="17962" formatCode="General">
                  <c:v>0</c:v>
                </c:pt>
                <c:pt idx="17963" formatCode="General">
                  <c:v>0</c:v>
                </c:pt>
                <c:pt idx="17964" formatCode="General">
                  <c:v>0</c:v>
                </c:pt>
                <c:pt idx="17965" formatCode="General">
                  <c:v>6.6666669833163335</c:v>
                </c:pt>
                <c:pt idx="17966" formatCode="General">
                  <c:v>0</c:v>
                </c:pt>
                <c:pt idx="17967" formatCode="General">
                  <c:v>0</c:v>
                </c:pt>
                <c:pt idx="17968" formatCode="General">
                  <c:v>0</c:v>
                </c:pt>
                <c:pt idx="17969" formatCode="General">
                  <c:v>0</c:v>
                </c:pt>
                <c:pt idx="17970" formatCode="General">
                  <c:v>0</c:v>
                </c:pt>
                <c:pt idx="17971" formatCode="General">
                  <c:v>0</c:v>
                </c:pt>
                <c:pt idx="17972" formatCode="General">
                  <c:v>0</c:v>
                </c:pt>
                <c:pt idx="17973" formatCode="General">
                  <c:v>0</c:v>
                </c:pt>
                <c:pt idx="17974" formatCode="General">
                  <c:v>0</c:v>
                </c:pt>
                <c:pt idx="17975" formatCode="General">
                  <c:v>0</c:v>
                </c:pt>
                <c:pt idx="17976" formatCode="General">
                  <c:v>0</c:v>
                </c:pt>
                <c:pt idx="17977" formatCode="General">
                  <c:v>0</c:v>
                </c:pt>
                <c:pt idx="17978" formatCode="General">
                  <c:v>6.6666669833163335</c:v>
                </c:pt>
                <c:pt idx="17979" formatCode="General">
                  <c:v>0</c:v>
                </c:pt>
                <c:pt idx="17980" formatCode="General">
                  <c:v>0</c:v>
                </c:pt>
                <c:pt idx="17981" formatCode="General">
                  <c:v>0</c:v>
                </c:pt>
                <c:pt idx="17982" formatCode="General">
                  <c:v>0</c:v>
                </c:pt>
                <c:pt idx="17983" formatCode="General">
                  <c:v>0</c:v>
                </c:pt>
                <c:pt idx="17984" formatCode="General">
                  <c:v>0</c:v>
                </c:pt>
                <c:pt idx="17985" formatCode="General">
                  <c:v>0</c:v>
                </c:pt>
                <c:pt idx="17986" formatCode="General">
                  <c:v>0</c:v>
                </c:pt>
                <c:pt idx="17987" formatCode="General">
                  <c:v>0</c:v>
                </c:pt>
                <c:pt idx="17988" formatCode="General">
                  <c:v>0</c:v>
                </c:pt>
                <c:pt idx="17989" formatCode="General">
                  <c:v>0</c:v>
                </c:pt>
                <c:pt idx="17990" formatCode="General">
                  <c:v>0</c:v>
                </c:pt>
                <c:pt idx="17991" formatCode="General">
                  <c:v>6.6666669833163335</c:v>
                </c:pt>
                <c:pt idx="17992" formatCode="General">
                  <c:v>0</c:v>
                </c:pt>
                <c:pt idx="17993" formatCode="General">
                  <c:v>0</c:v>
                </c:pt>
                <c:pt idx="17994" formatCode="General">
                  <c:v>0</c:v>
                </c:pt>
                <c:pt idx="17995" formatCode="General">
                  <c:v>0</c:v>
                </c:pt>
                <c:pt idx="17996" formatCode="General">
                  <c:v>0</c:v>
                </c:pt>
                <c:pt idx="17997" formatCode="General">
                  <c:v>0</c:v>
                </c:pt>
                <c:pt idx="17998" formatCode="General">
                  <c:v>0</c:v>
                </c:pt>
                <c:pt idx="17999" formatCode="General">
                  <c:v>0</c:v>
                </c:pt>
                <c:pt idx="18000" formatCode="General">
                  <c:v>0</c:v>
                </c:pt>
                <c:pt idx="18001" formatCode="General">
                  <c:v>0</c:v>
                </c:pt>
                <c:pt idx="18002" formatCode="General">
                  <c:v>0</c:v>
                </c:pt>
                <c:pt idx="18003" formatCode="General">
                  <c:v>0</c:v>
                </c:pt>
                <c:pt idx="18004" formatCode="General">
                  <c:v>6.6666669833163335</c:v>
                </c:pt>
                <c:pt idx="18005" formatCode="General">
                  <c:v>0</c:v>
                </c:pt>
                <c:pt idx="18006" formatCode="General">
                  <c:v>0</c:v>
                </c:pt>
                <c:pt idx="18007" formatCode="General">
                  <c:v>0</c:v>
                </c:pt>
                <c:pt idx="18008" formatCode="General">
                  <c:v>0</c:v>
                </c:pt>
                <c:pt idx="18009" formatCode="General">
                  <c:v>0</c:v>
                </c:pt>
                <c:pt idx="18010" formatCode="General">
                  <c:v>0</c:v>
                </c:pt>
                <c:pt idx="18011" formatCode="General">
                  <c:v>0</c:v>
                </c:pt>
                <c:pt idx="18012" formatCode="General">
                  <c:v>0</c:v>
                </c:pt>
                <c:pt idx="18013" formatCode="General">
                  <c:v>0</c:v>
                </c:pt>
                <c:pt idx="18014" formatCode="General">
                  <c:v>0</c:v>
                </c:pt>
                <c:pt idx="18015" formatCode="General">
                  <c:v>0</c:v>
                </c:pt>
                <c:pt idx="18016" formatCode="General">
                  <c:v>6.6666669833163335</c:v>
                </c:pt>
                <c:pt idx="18017" formatCode="General">
                  <c:v>0</c:v>
                </c:pt>
                <c:pt idx="18018" formatCode="General">
                  <c:v>0</c:v>
                </c:pt>
                <c:pt idx="18019" formatCode="General">
                  <c:v>0</c:v>
                </c:pt>
                <c:pt idx="18020" formatCode="General">
                  <c:v>0</c:v>
                </c:pt>
                <c:pt idx="18021" formatCode="General">
                  <c:v>0</c:v>
                </c:pt>
                <c:pt idx="18022" formatCode="General">
                  <c:v>0</c:v>
                </c:pt>
                <c:pt idx="18023" formatCode="General">
                  <c:v>0</c:v>
                </c:pt>
                <c:pt idx="18024" formatCode="General">
                  <c:v>0</c:v>
                </c:pt>
                <c:pt idx="18025" formatCode="General">
                  <c:v>6.6666669833163335</c:v>
                </c:pt>
                <c:pt idx="18026" formatCode="General">
                  <c:v>0</c:v>
                </c:pt>
                <c:pt idx="18027" formatCode="General">
                  <c:v>0</c:v>
                </c:pt>
                <c:pt idx="18028" formatCode="General">
                  <c:v>0</c:v>
                </c:pt>
                <c:pt idx="18029" formatCode="General">
                  <c:v>0</c:v>
                </c:pt>
                <c:pt idx="18030" formatCode="General">
                  <c:v>0</c:v>
                </c:pt>
                <c:pt idx="18031" formatCode="General">
                  <c:v>0</c:v>
                </c:pt>
                <c:pt idx="18032" formatCode="General">
                  <c:v>0</c:v>
                </c:pt>
                <c:pt idx="18033" formatCode="General">
                  <c:v>0</c:v>
                </c:pt>
                <c:pt idx="18034" formatCode="General">
                  <c:v>0</c:v>
                </c:pt>
                <c:pt idx="18035" formatCode="General">
                  <c:v>6.6666669833163335</c:v>
                </c:pt>
                <c:pt idx="18036" formatCode="General">
                  <c:v>0</c:v>
                </c:pt>
                <c:pt idx="18037" formatCode="General">
                  <c:v>0</c:v>
                </c:pt>
                <c:pt idx="18038" formatCode="General">
                  <c:v>0</c:v>
                </c:pt>
                <c:pt idx="18039" formatCode="General">
                  <c:v>0</c:v>
                </c:pt>
                <c:pt idx="18040" formatCode="General">
                  <c:v>0</c:v>
                </c:pt>
                <c:pt idx="18041" formatCode="General">
                  <c:v>0</c:v>
                </c:pt>
                <c:pt idx="18042" formatCode="General">
                  <c:v>0</c:v>
                </c:pt>
                <c:pt idx="18043" formatCode="General">
                  <c:v>0</c:v>
                </c:pt>
                <c:pt idx="18044" formatCode="General">
                  <c:v>0</c:v>
                </c:pt>
                <c:pt idx="18045" formatCode="General">
                  <c:v>6.6666669833163335</c:v>
                </c:pt>
                <c:pt idx="18046" formatCode="General">
                  <c:v>0</c:v>
                </c:pt>
                <c:pt idx="18047" formatCode="General">
                  <c:v>0</c:v>
                </c:pt>
                <c:pt idx="18048" formatCode="General">
                  <c:v>0</c:v>
                </c:pt>
                <c:pt idx="18049" formatCode="General">
                  <c:v>0</c:v>
                </c:pt>
                <c:pt idx="18050" formatCode="General">
                  <c:v>0</c:v>
                </c:pt>
                <c:pt idx="18051" formatCode="General">
                  <c:v>0</c:v>
                </c:pt>
                <c:pt idx="18052" formatCode="General">
                  <c:v>0</c:v>
                </c:pt>
                <c:pt idx="18053" formatCode="General">
                  <c:v>0</c:v>
                </c:pt>
                <c:pt idx="18054" formatCode="General">
                  <c:v>0</c:v>
                </c:pt>
                <c:pt idx="18055" formatCode="General">
                  <c:v>6.6666669833163335</c:v>
                </c:pt>
                <c:pt idx="18056" formatCode="General">
                  <c:v>0</c:v>
                </c:pt>
                <c:pt idx="18057" formatCode="General">
                  <c:v>0</c:v>
                </c:pt>
                <c:pt idx="18058" formatCode="General">
                  <c:v>0</c:v>
                </c:pt>
                <c:pt idx="18059" formatCode="General">
                  <c:v>0</c:v>
                </c:pt>
                <c:pt idx="18060" formatCode="General">
                  <c:v>0</c:v>
                </c:pt>
                <c:pt idx="18061" formatCode="General">
                  <c:v>0</c:v>
                </c:pt>
                <c:pt idx="18062" formatCode="General">
                  <c:v>0</c:v>
                </c:pt>
                <c:pt idx="18063" formatCode="General">
                  <c:v>0</c:v>
                </c:pt>
                <c:pt idx="18064" formatCode="General">
                  <c:v>6.6666669833163335</c:v>
                </c:pt>
                <c:pt idx="18065" formatCode="General">
                  <c:v>0</c:v>
                </c:pt>
                <c:pt idx="18066" formatCode="General">
                  <c:v>0</c:v>
                </c:pt>
                <c:pt idx="18067" formatCode="General">
                  <c:v>0</c:v>
                </c:pt>
                <c:pt idx="18068" formatCode="General">
                  <c:v>0</c:v>
                </c:pt>
                <c:pt idx="18069" formatCode="General">
                  <c:v>0</c:v>
                </c:pt>
                <c:pt idx="18070" formatCode="General">
                  <c:v>0</c:v>
                </c:pt>
                <c:pt idx="18071" formatCode="General">
                  <c:v>0</c:v>
                </c:pt>
                <c:pt idx="18072" formatCode="General">
                  <c:v>0</c:v>
                </c:pt>
                <c:pt idx="18073" formatCode="General">
                  <c:v>0</c:v>
                </c:pt>
                <c:pt idx="18074" formatCode="General">
                  <c:v>0</c:v>
                </c:pt>
                <c:pt idx="18075" formatCode="General">
                  <c:v>0</c:v>
                </c:pt>
                <c:pt idx="18076" formatCode="General">
                  <c:v>0</c:v>
                </c:pt>
                <c:pt idx="18077" formatCode="General">
                  <c:v>6.6666669833163335</c:v>
                </c:pt>
                <c:pt idx="18078" formatCode="General">
                  <c:v>0</c:v>
                </c:pt>
                <c:pt idx="18079" formatCode="General">
                  <c:v>0</c:v>
                </c:pt>
                <c:pt idx="18080" formatCode="General">
                  <c:v>0</c:v>
                </c:pt>
                <c:pt idx="18081" formatCode="General">
                  <c:v>0</c:v>
                </c:pt>
                <c:pt idx="18082" formatCode="General">
                  <c:v>0</c:v>
                </c:pt>
                <c:pt idx="18083" formatCode="General">
                  <c:v>0</c:v>
                </c:pt>
                <c:pt idx="18084" formatCode="General">
                  <c:v>0</c:v>
                </c:pt>
                <c:pt idx="18085" formatCode="General">
                  <c:v>6.6666669833163335</c:v>
                </c:pt>
                <c:pt idx="18086" formatCode="General">
                  <c:v>0</c:v>
                </c:pt>
                <c:pt idx="18087" formatCode="General">
                  <c:v>0</c:v>
                </c:pt>
                <c:pt idx="18088" formatCode="General">
                  <c:v>0</c:v>
                </c:pt>
                <c:pt idx="18089" formatCode="General">
                  <c:v>0</c:v>
                </c:pt>
                <c:pt idx="18090" formatCode="General">
                  <c:v>0</c:v>
                </c:pt>
                <c:pt idx="18091" formatCode="General">
                  <c:v>0</c:v>
                </c:pt>
                <c:pt idx="18092" formatCode="General">
                  <c:v>0</c:v>
                </c:pt>
                <c:pt idx="18093" formatCode="General">
                  <c:v>0</c:v>
                </c:pt>
                <c:pt idx="18094" formatCode="General">
                  <c:v>0</c:v>
                </c:pt>
                <c:pt idx="18095" formatCode="General">
                  <c:v>6.6666669833163335</c:v>
                </c:pt>
                <c:pt idx="18096" formatCode="General">
                  <c:v>0</c:v>
                </c:pt>
                <c:pt idx="18097" formatCode="General">
                  <c:v>0</c:v>
                </c:pt>
                <c:pt idx="18098" formatCode="General">
                  <c:v>0</c:v>
                </c:pt>
                <c:pt idx="18099" formatCode="General">
                  <c:v>0</c:v>
                </c:pt>
                <c:pt idx="18100" formatCode="General">
                  <c:v>0</c:v>
                </c:pt>
                <c:pt idx="18101" formatCode="General">
                  <c:v>0</c:v>
                </c:pt>
                <c:pt idx="18102" formatCode="General">
                  <c:v>6.6666669833163335</c:v>
                </c:pt>
                <c:pt idx="18103" formatCode="General">
                  <c:v>0</c:v>
                </c:pt>
                <c:pt idx="18104" formatCode="General">
                  <c:v>0</c:v>
                </c:pt>
                <c:pt idx="18105" formatCode="General">
                  <c:v>0</c:v>
                </c:pt>
                <c:pt idx="18106" formatCode="General">
                  <c:v>0</c:v>
                </c:pt>
                <c:pt idx="18107" formatCode="General">
                  <c:v>0</c:v>
                </c:pt>
                <c:pt idx="18108" formatCode="General">
                  <c:v>6.6666669833163335</c:v>
                </c:pt>
                <c:pt idx="18109" formatCode="General">
                  <c:v>0</c:v>
                </c:pt>
                <c:pt idx="18110" formatCode="General">
                  <c:v>0</c:v>
                </c:pt>
                <c:pt idx="18111" formatCode="General">
                  <c:v>0</c:v>
                </c:pt>
                <c:pt idx="18112" formatCode="General">
                  <c:v>0</c:v>
                </c:pt>
                <c:pt idx="18113" formatCode="General">
                  <c:v>0</c:v>
                </c:pt>
                <c:pt idx="18114" formatCode="General">
                  <c:v>0</c:v>
                </c:pt>
                <c:pt idx="18115" formatCode="General">
                  <c:v>0</c:v>
                </c:pt>
                <c:pt idx="18116" formatCode="General">
                  <c:v>0</c:v>
                </c:pt>
                <c:pt idx="18117" formatCode="General">
                  <c:v>6.6666669833163335</c:v>
                </c:pt>
                <c:pt idx="18118" formatCode="General">
                  <c:v>0</c:v>
                </c:pt>
                <c:pt idx="18119" formatCode="General">
                  <c:v>0</c:v>
                </c:pt>
                <c:pt idx="18120" formatCode="General">
                  <c:v>0</c:v>
                </c:pt>
                <c:pt idx="18121" formatCode="General">
                  <c:v>0</c:v>
                </c:pt>
                <c:pt idx="18122" formatCode="General">
                  <c:v>0</c:v>
                </c:pt>
                <c:pt idx="18123" formatCode="General">
                  <c:v>0</c:v>
                </c:pt>
                <c:pt idx="18124" formatCode="General">
                  <c:v>0</c:v>
                </c:pt>
                <c:pt idx="18125" formatCode="General">
                  <c:v>0</c:v>
                </c:pt>
                <c:pt idx="18126" formatCode="General">
                  <c:v>6.6666669833163335</c:v>
                </c:pt>
                <c:pt idx="18127" formatCode="General">
                  <c:v>0</c:v>
                </c:pt>
                <c:pt idx="18128" formatCode="General">
                  <c:v>0</c:v>
                </c:pt>
                <c:pt idx="18129" formatCode="General">
                  <c:v>0</c:v>
                </c:pt>
                <c:pt idx="18130" formatCode="General">
                  <c:v>0</c:v>
                </c:pt>
                <c:pt idx="18131" formatCode="General">
                  <c:v>0</c:v>
                </c:pt>
                <c:pt idx="18132" formatCode="General">
                  <c:v>0</c:v>
                </c:pt>
                <c:pt idx="18133" formatCode="General">
                  <c:v>0</c:v>
                </c:pt>
                <c:pt idx="18134" formatCode="General">
                  <c:v>0</c:v>
                </c:pt>
                <c:pt idx="18135" formatCode="General">
                  <c:v>6.6666669833163335</c:v>
                </c:pt>
                <c:pt idx="18136" formatCode="General">
                  <c:v>0</c:v>
                </c:pt>
                <c:pt idx="18137" formatCode="General">
                  <c:v>0</c:v>
                </c:pt>
                <c:pt idx="18138" formatCode="General">
                  <c:v>0</c:v>
                </c:pt>
                <c:pt idx="18139" formatCode="General">
                  <c:v>0</c:v>
                </c:pt>
                <c:pt idx="18140" formatCode="General">
                  <c:v>0</c:v>
                </c:pt>
                <c:pt idx="18141" formatCode="General">
                  <c:v>0</c:v>
                </c:pt>
                <c:pt idx="18142" formatCode="General">
                  <c:v>0</c:v>
                </c:pt>
                <c:pt idx="18143" formatCode="General">
                  <c:v>6.6666669833163335</c:v>
                </c:pt>
                <c:pt idx="18144" formatCode="General">
                  <c:v>0</c:v>
                </c:pt>
                <c:pt idx="18145" formatCode="General">
                  <c:v>0</c:v>
                </c:pt>
                <c:pt idx="18146" formatCode="General">
                  <c:v>0</c:v>
                </c:pt>
                <c:pt idx="18147" formatCode="General">
                  <c:v>0</c:v>
                </c:pt>
                <c:pt idx="18148" formatCode="General">
                  <c:v>0</c:v>
                </c:pt>
                <c:pt idx="18149" formatCode="General">
                  <c:v>0</c:v>
                </c:pt>
                <c:pt idx="18150" formatCode="General">
                  <c:v>0</c:v>
                </c:pt>
                <c:pt idx="18151" formatCode="General">
                  <c:v>0</c:v>
                </c:pt>
                <c:pt idx="18152" formatCode="General">
                  <c:v>6.6666669833163335</c:v>
                </c:pt>
                <c:pt idx="18153" formatCode="General">
                  <c:v>0</c:v>
                </c:pt>
                <c:pt idx="18154" formatCode="General">
                  <c:v>0</c:v>
                </c:pt>
                <c:pt idx="18155" formatCode="General">
                  <c:v>0</c:v>
                </c:pt>
                <c:pt idx="18156" formatCode="General">
                  <c:v>0</c:v>
                </c:pt>
                <c:pt idx="18157" formatCode="General">
                  <c:v>0</c:v>
                </c:pt>
                <c:pt idx="18158" formatCode="General">
                  <c:v>0</c:v>
                </c:pt>
                <c:pt idx="18159" formatCode="General">
                  <c:v>0</c:v>
                </c:pt>
                <c:pt idx="18160" formatCode="General">
                  <c:v>0</c:v>
                </c:pt>
                <c:pt idx="18161" formatCode="General">
                  <c:v>6.6666669833163335</c:v>
                </c:pt>
                <c:pt idx="18162" formatCode="General">
                  <c:v>0</c:v>
                </c:pt>
                <c:pt idx="18163" formatCode="General">
                  <c:v>0</c:v>
                </c:pt>
                <c:pt idx="18164" formatCode="General">
                  <c:v>0</c:v>
                </c:pt>
                <c:pt idx="18165" formatCode="General">
                  <c:v>0</c:v>
                </c:pt>
                <c:pt idx="18166" formatCode="General">
                  <c:v>0</c:v>
                </c:pt>
                <c:pt idx="18167" formatCode="General">
                  <c:v>0</c:v>
                </c:pt>
                <c:pt idx="18168" formatCode="General">
                  <c:v>6.6666669833163335</c:v>
                </c:pt>
                <c:pt idx="18169" formatCode="General">
                  <c:v>0</c:v>
                </c:pt>
                <c:pt idx="18170" formatCode="General">
                  <c:v>0</c:v>
                </c:pt>
                <c:pt idx="18171" formatCode="General">
                  <c:v>0</c:v>
                </c:pt>
                <c:pt idx="18172" formatCode="General">
                  <c:v>0</c:v>
                </c:pt>
                <c:pt idx="18173" formatCode="General">
                  <c:v>0</c:v>
                </c:pt>
                <c:pt idx="18174" formatCode="General">
                  <c:v>0</c:v>
                </c:pt>
                <c:pt idx="18175" formatCode="General">
                  <c:v>0</c:v>
                </c:pt>
                <c:pt idx="18176" formatCode="General">
                  <c:v>6.6666669833163335</c:v>
                </c:pt>
                <c:pt idx="18177" formatCode="General">
                  <c:v>0</c:v>
                </c:pt>
                <c:pt idx="18178" formatCode="General">
                  <c:v>0</c:v>
                </c:pt>
                <c:pt idx="18179" formatCode="General">
                  <c:v>0</c:v>
                </c:pt>
                <c:pt idx="18180" formatCode="General">
                  <c:v>0</c:v>
                </c:pt>
                <c:pt idx="18181" formatCode="General">
                  <c:v>0</c:v>
                </c:pt>
                <c:pt idx="18182" formatCode="General">
                  <c:v>0</c:v>
                </c:pt>
                <c:pt idx="18183" formatCode="General">
                  <c:v>0</c:v>
                </c:pt>
                <c:pt idx="18184" formatCode="General">
                  <c:v>0</c:v>
                </c:pt>
                <c:pt idx="18185" formatCode="General">
                  <c:v>0</c:v>
                </c:pt>
                <c:pt idx="18186" formatCode="General">
                  <c:v>6.6666669833163335</c:v>
                </c:pt>
                <c:pt idx="18187" formatCode="General">
                  <c:v>0</c:v>
                </c:pt>
                <c:pt idx="18188" formatCode="General">
                  <c:v>0</c:v>
                </c:pt>
                <c:pt idx="18189" formatCode="General">
                  <c:v>0</c:v>
                </c:pt>
                <c:pt idx="18190" formatCode="General">
                  <c:v>0</c:v>
                </c:pt>
                <c:pt idx="18191" formatCode="General">
                  <c:v>0</c:v>
                </c:pt>
                <c:pt idx="18192" formatCode="General">
                  <c:v>0</c:v>
                </c:pt>
                <c:pt idx="18193" formatCode="General">
                  <c:v>0</c:v>
                </c:pt>
                <c:pt idx="18194" formatCode="General">
                  <c:v>0</c:v>
                </c:pt>
                <c:pt idx="18195" formatCode="General">
                  <c:v>0</c:v>
                </c:pt>
                <c:pt idx="18196" formatCode="General">
                  <c:v>0</c:v>
                </c:pt>
                <c:pt idx="18197" formatCode="General">
                  <c:v>0</c:v>
                </c:pt>
                <c:pt idx="18198" formatCode="General">
                  <c:v>6.6666669833163335</c:v>
                </c:pt>
                <c:pt idx="18199" formatCode="General">
                  <c:v>0</c:v>
                </c:pt>
                <c:pt idx="18200" formatCode="General">
                  <c:v>0</c:v>
                </c:pt>
                <c:pt idx="18201" formatCode="General">
                  <c:v>0</c:v>
                </c:pt>
                <c:pt idx="18202" formatCode="General">
                  <c:v>0</c:v>
                </c:pt>
                <c:pt idx="18203" formatCode="General">
                  <c:v>0</c:v>
                </c:pt>
                <c:pt idx="18204" formatCode="General">
                  <c:v>0</c:v>
                </c:pt>
                <c:pt idx="18205" formatCode="General">
                  <c:v>0</c:v>
                </c:pt>
                <c:pt idx="18206" formatCode="General">
                  <c:v>0</c:v>
                </c:pt>
                <c:pt idx="18207" formatCode="General">
                  <c:v>0</c:v>
                </c:pt>
                <c:pt idx="18208" formatCode="General">
                  <c:v>0</c:v>
                </c:pt>
                <c:pt idx="18209" formatCode="General">
                  <c:v>6.6666669833163335</c:v>
                </c:pt>
                <c:pt idx="18210" formatCode="General">
                  <c:v>0</c:v>
                </c:pt>
                <c:pt idx="18211" formatCode="General">
                  <c:v>0</c:v>
                </c:pt>
                <c:pt idx="18212" formatCode="General">
                  <c:v>0</c:v>
                </c:pt>
                <c:pt idx="18213" formatCode="General">
                  <c:v>0</c:v>
                </c:pt>
                <c:pt idx="18214" formatCode="General">
                  <c:v>0</c:v>
                </c:pt>
                <c:pt idx="18215" formatCode="General">
                  <c:v>0</c:v>
                </c:pt>
                <c:pt idx="18216" formatCode="General">
                  <c:v>0</c:v>
                </c:pt>
                <c:pt idx="18217" formatCode="General">
                  <c:v>0</c:v>
                </c:pt>
                <c:pt idx="18218" formatCode="General">
                  <c:v>0</c:v>
                </c:pt>
                <c:pt idx="18219" formatCode="General">
                  <c:v>0</c:v>
                </c:pt>
                <c:pt idx="18220" formatCode="General">
                  <c:v>6.6666669833163335</c:v>
                </c:pt>
                <c:pt idx="18221" formatCode="General">
                  <c:v>0</c:v>
                </c:pt>
                <c:pt idx="18222" formatCode="General">
                  <c:v>0</c:v>
                </c:pt>
                <c:pt idx="18223" formatCode="General">
                  <c:v>0</c:v>
                </c:pt>
                <c:pt idx="18224" formatCode="General">
                  <c:v>0</c:v>
                </c:pt>
                <c:pt idx="18225" formatCode="General">
                  <c:v>0</c:v>
                </c:pt>
                <c:pt idx="18226" formatCode="General">
                  <c:v>0</c:v>
                </c:pt>
                <c:pt idx="18227" formatCode="General">
                  <c:v>0</c:v>
                </c:pt>
                <c:pt idx="18228" formatCode="General">
                  <c:v>0</c:v>
                </c:pt>
                <c:pt idx="18229" formatCode="General">
                  <c:v>0</c:v>
                </c:pt>
                <c:pt idx="18230" formatCode="General">
                  <c:v>0</c:v>
                </c:pt>
                <c:pt idx="18231" formatCode="General">
                  <c:v>0</c:v>
                </c:pt>
                <c:pt idx="18232" formatCode="General">
                  <c:v>6.6666669833163335</c:v>
                </c:pt>
                <c:pt idx="18233" formatCode="General">
                  <c:v>0</c:v>
                </c:pt>
                <c:pt idx="18234" formatCode="General">
                  <c:v>0</c:v>
                </c:pt>
                <c:pt idx="18235" formatCode="General">
                  <c:v>0</c:v>
                </c:pt>
                <c:pt idx="18236" formatCode="General">
                  <c:v>0</c:v>
                </c:pt>
                <c:pt idx="18237" formatCode="General">
                  <c:v>0</c:v>
                </c:pt>
                <c:pt idx="18238" formatCode="General">
                  <c:v>0</c:v>
                </c:pt>
                <c:pt idx="18239" formatCode="General">
                  <c:v>0</c:v>
                </c:pt>
                <c:pt idx="18240" formatCode="General">
                  <c:v>0</c:v>
                </c:pt>
                <c:pt idx="18241" formatCode="General">
                  <c:v>0</c:v>
                </c:pt>
                <c:pt idx="18242" formatCode="General">
                  <c:v>0</c:v>
                </c:pt>
                <c:pt idx="18243" formatCode="General">
                  <c:v>0</c:v>
                </c:pt>
                <c:pt idx="18244" formatCode="General">
                  <c:v>6.6666669833163335</c:v>
                </c:pt>
                <c:pt idx="18245" formatCode="General">
                  <c:v>0</c:v>
                </c:pt>
                <c:pt idx="18246" formatCode="General">
                  <c:v>0</c:v>
                </c:pt>
                <c:pt idx="18247" formatCode="General">
                  <c:v>0</c:v>
                </c:pt>
                <c:pt idx="18248" formatCode="General">
                  <c:v>0</c:v>
                </c:pt>
                <c:pt idx="18249" formatCode="General">
                  <c:v>0</c:v>
                </c:pt>
                <c:pt idx="18250" formatCode="General">
                  <c:v>0</c:v>
                </c:pt>
                <c:pt idx="18251" formatCode="General">
                  <c:v>0</c:v>
                </c:pt>
                <c:pt idx="18252" formatCode="General">
                  <c:v>0</c:v>
                </c:pt>
                <c:pt idx="18253" formatCode="General">
                  <c:v>0</c:v>
                </c:pt>
                <c:pt idx="18254" formatCode="General">
                  <c:v>0</c:v>
                </c:pt>
                <c:pt idx="18255" formatCode="General">
                  <c:v>0</c:v>
                </c:pt>
                <c:pt idx="18256" formatCode="General">
                  <c:v>6.6666669833163335</c:v>
                </c:pt>
                <c:pt idx="18257" formatCode="General">
                  <c:v>0</c:v>
                </c:pt>
                <c:pt idx="18258" formatCode="General">
                  <c:v>0</c:v>
                </c:pt>
                <c:pt idx="18259" formatCode="General">
                  <c:v>0</c:v>
                </c:pt>
                <c:pt idx="18260" formatCode="General">
                  <c:v>0</c:v>
                </c:pt>
                <c:pt idx="18261" formatCode="General">
                  <c:v>0</c:v>
                </c:pt>
                <c:pt idx="18262" formatCode="General">
                  <c:v>0</c:v>
                </c:pt>
                <c:pt idx="18263" formatCode="General">
                  <c:v>0</c:v>
                </c:pt>
                <c:pt idx="18264" formatCode="General">
                  <c:v>0</c:v>
                </c:pt>
                <c:pt idx="18265" formatCode="General">
                  <c:v>0</c:v>
                </c:pt>
                <c:pt idx="18266" formatCode="General">
                  <c:v>6.6666669833163335</c:v>
                </c:pt>
                <c:pt idx="18267" formatCode="General">
                  <c:v>0</c:v>
                </c:pt>
                <c:pt idx="18268" formatCode="General">
                  <c:v>0</c:v>
                </c:pt>
                <c:pt idx="18269" formatCode="General">
                  <c:v>0</c:v>
                </c:pt>
                <c:pt idx="18270" formatCode="General">
                  <c:v>0</c:v>
                </c:pt>
                <c:pt idx="18271" formatCode="General">
                  <c:v>0</c:v>
                </c:pt>
                <c:pt idx="18272" formatCode="General">
                  <c:v>0</c:v>
                </c:pt>
                <c:pt idx="18273" formatCode="General">
                  <c:v>0</c:v>
                </c:pt>
                <c:pt idx="18274" formatCode="General">
                  <c:v>0</c:v>
                </c:pt>
                <c:pt idx="18275" formatCode="General">
                  <c:v>0</c:v>
                </c:pt>
                <c:pt idx="18276" formatCode="General">
                  <c:v>0</c:v>
                </c:pt>
                <c:pt idx="18277" formatCode="General">
                  <c:v>6.6666669833163335</c:v>
                </c:pt>
                <c:pt idx="18278" formatCode="General">
                  <c:v>0</c:v>
                </c:pt>
                <c:pt idx="18279" formatCode="General">
                  <c:v>0</c:v>
                </c:pt>
                <c:pt idx="18280" formatCode="General">
                  <c:v>0</c:v>
                </c:pt>
                <c:pt idx="18281" formatCode="General">
                  <c:v>0</c:v>
                </c:pt>
                <c:pt idx="18282" formatCode="General">
                  <c:v>0</c:v>
                </c:pt>
                <c:pt idx="18283" formatCode="General">
                  <c:v>0</c:v>
                </c:pt>
                <c:pt idx="18284" formatCode="General">
                  <c:v>0</c:v>
                </c:pt>
                <c:pt idx="18285" formatCode="General">
                  <c:v>0</c:v>
                </c:pt>
                <c:pt idx="18286" formatCode="General">
                  <c:v>0</c:v>
                </c:pt>
                <c:pt idx="18287" formatCode="General">
                  <c:v>0</c:v>
                </c:pt>
                <c:pt idx="18288" formatCode="General">
                  <c:v>6.6666669833163335</c:v>
                </c:pt>
                <c:pt idx="18289" formatCode="General">
                  <c:v>0</c:v>
                </c:pt>
                <c:pt idx="18290" formatCode="General">
                  <c:v>0</c:v>
                </c:pt>
                <c:pt idx="18291" formatCode="General">
                  <c:v>0</c:v>
                </c:pt>
                <c:pt idx="18292" formatCode="General">
                  <c:v>0</c:v>
                </c:pt>
                <c:pt idx="18293" formatCode="General">
                  <c:v>0</c:v>
                </c:pt>
                <c:pt idx="18294" formatCode="General">
                  <c:v>0</c:v>
                </c:pt>
                <c:pt idx="18295" formatCode="General">
                  <c:v>0</c:v>
                </c:pt>
                <c:pt idx="18296" formatCode="General">
                  <c:v>0</c:v>
                </c:pt>
                <c:pt idx="18297" formatCode="General">
                  <c:v>0</c:v>
                </c:pt>
                <c:pt idx="18298" formatCode="General">
                  <c:v>0</c:v>
                </c:pt>
                <c:pt idx="18299" formatCode="General">
                  <c:v>0</c:v>
                </c:pt>
                <c:pt idx="18300" formatCode="General">
                  <c:v>6.6666669833163335</c:v>
                </c:pt>
                <c:pt idx="18301" formatCode="General">
                  <c:v>0</c:v>
                </c:pt>
                <c:pt idx="18302" formatCode="General">
                  <c:v>0</c:v>
                </c:pt>
                <c:pt idx="18303" formatCode="General">
                  <c:v>0</c:v>
                </c:pt>
                <c:pt idx="18304" formatCode="General">
                  <c:v>0</c:v>
                </c:pt>
                <c:pt idx="18305" formatCode="General">
                  <c:v>0</c:v>
                </c:pt>
                <c:pt idx="18306" formatCode="General">
                  <c:v>0</c:v>
                </c:pt>
                <c:pt idx="18307" formatCode="General">
                  <c:v>0</c:v>
                </c:pt>
                <c:pt idx="18308" formatCode="General">
                  <c:v>0</c:v>
                </c:pt>
                <c:pt idx="18309" formatCode="General">
                  <c:v>0</c:v>
                </c:pt>
                <c:pt idx="18310" formatCode="General">
                  <c:v>0</c:v>
                </c:pt>
                <c:pt idx="18311" formatCode="General">
                  <c:v>6.6666669833163335</c:v>
                </c:pt>
                <c:pt idx="18312" formatCode="General">
                  <c:v>0</c:v>
                </c:pt>
                <c:pt idx="18313" formatCode="General">
                  <c:v>0</c:v>
                </c:pt>
                <c:pt idx="18314" formatCode="General">
                  <c:v>0</c:v>
                </c:pt>
                <c:pt idx="18315" formatCode="General">
                  <c:v>0</c:v>
                </c:pt>
                <c:pt idx="18316" formatCode="General">
                  <c:v>0</c:v>
                </c:pt>
                <c:pt idx="18317" formatCode="General">
                  <c:v>0</c:v>
                </c:pt>
                <c:pt idx="18318" formatCode="General">
                  <c:v>0</c:v>
                </c:pt>
                <c:pt idx="18319" formatCode="General">
                  <c:v>0</c:v>
                </c:pt>
                <c:pt idx="18320" formatCode="General">
                  <c:v>0</c:v>
                </c:pt>
                <c:pt idx="18321" formatCode="General">
                  <c:v>0</c:v>
                </c:pt>
                <c:pt idx="18322" formatCode="General">
                  <c:v>6.6666669833163335</c:v>
                </c:pt>
                <c:pt idx="18323" formatCode="General">
                  <c:v>0</c:v>
                </c:pt>
                <c:pt idx="18324" formatCode="General">
                  <c:v>0</c:v>
                </c:pt>
                <c:pt idx="18325" formatCode="General">
                  <c:v>0</c:v>
                </c:pt>
                <c:pt idx="18326" formatCode="General">
                  <c:v>0</c:v>
                </c:pt>
                <c:pt idx="18327" formatCode="General">
                  <c:v>0</c:v>
                </c:pt>
                <c:pt idx="18328" formatCode="General">
                  <c:v>0</c:v>
                </c:pt>
                <c:pt idx="18329" formatCode="General">
                  <c:v>0</c:v>
                </c:pt>
                <c:pt idx="18330" formatCode="General">
                  <c:v>0</c:v>
                </c:pt>
                <c:pt idx="18331" formatCode="General">
                  <c:v>0</c:v>
                </c:pt>
                <c:pt idx="18332" formatCode="General">
                  <c:v>6.6666669833163335</c:v>
                </c:pt>
                <c:pt idx="18333" formatCode="General">
                  <c:v>0</c:v>
                </c:pt>
                <c:pt idx="18334" formatCode="General">
                  <c:v>0</c:v>
                </c:pt>
                <c:pt idx="18335" formatCode="General">
                  <c:v>0</c:v>
                </c:pt>
                <c:pt idx="18336" formatCode="General">
                  <c:v>0</c:v>
                </c:pt>
                <c:pt idx="18337" formatCode="General">
                  <c:v>0</c:v>
                </c:pt>
                <c:pt idx="18338" formatCode="General">
                  <c:v>0</c:v>
                </c:pt>
                <c:pt idx="18339" formatCode="General">
                  <c:v>0</c:v>
                </c:pt>
                <c:pt idx="18340" formatCode="General">
                  <c:v>0</c:v>
                </c:pt>
                <c:pt idx="18341" formatCode="General">
                  <c:v>0</c:v>
                </c:pt>
                <c:pt idx="18342" formatCode="General">
                  <c:v>0</c:v>
                </c:pt>
                <c:pt idx="18343" formatCode="General">
                  <c:v>6.6666669833163335</c:v>
                </c:pt>
                <c:pt idx="18344" formatCode="General">
                  <c:v>0</c:v>
                </c:pt>
                <c:pt idx="18345" formatCode="General">
                  <c:v>0</c:v>
                </c:pt>
                <c:pt idx="18346" formatCode="General">
                  <c:v>0</c:v>
                </c:pt>
                <c:pt idx="18347" formatCode="General">
                  <c:v>0</c:v>
                </c:pt>
                <c:pt idx="18348" formatCode="General">
                  <c:v>0</c:v>
                </c:pt>
                <c:pt idx="18349" formatCode="General">
                  <c:v>0</c:v>
                </c:pt>
                <c:pt idx="18350" formatCode="General">
                  <c:v>0</c:v>
                </c:pt>
                <c:pt idx="18351" formatCode="General">
                  <c:v>0</c:v>
                </c:pt>
                <c:pt idx="18352" formatCode="General">
                  <c:v>0</c:v>
                </c:pt>
                <c:pt idx="18353" formatCode="General">
                  <c:v>0</c:v>
                </c:pt>
                <c:pt idx="18354" formatCode="General">
                  <c:v>0</c:v>
                </c:pt>
                <c:pt idx="18355" formatCode="General">
                  <c:v>6.6666669833163335</c:v>
                </c:pt>
                <c:pt idx="18356" formatCode="General">
                  <c:v>0</c:v>
                </c:pt>
                <c:pt idx="18357" formatCode="General">
                  <c:v>0</c:v>
                </c:pt>
                <c:pt idx="18358" formatCode="General">
                  <c:v>0</c:v>
                </c:pt>
                <c:pt idx="18359" formatCode="General">
                  <c:v>0</c:v>
                </c:pt>
                <c:pt idx="18360" formatCode="General">
                  <c:v>0</c:v>
                </c:pt>
                <c:pt idx="18361" formatCode="General">
                  <c:v>0</c:v>
                </c:pt>
                <c:pt idx="18362" formatCode="General">
                  <c:v>0</c:v>
                </c:pt>
                <c:pt idx="18363" formatCode="General">
                  <c:v>0</c:v>
                </c:pt>
                <c:pt idx="18364" formatCode="General">
                  <c:v>0</c:v>
                </c:pt>
                <c:pt idx="18365" formatCode="General">
                  <c:v>6.6666669833163335</c:v>
                </c:pt>
                <c:pt idx="18366" formatCode="General">
                  <c:v>0</c:v>
                </c:pt>
                <c:pt idx="18367" formatCode="General">
                  <c:v>0</c:v>
                </c:pt>
                <c:pt idx="18368" formatCode="General">
                  <c:v>0</c:v>
                </c:pt>
                <c:pt idx="18369" formatCode="General">
                  <c:v>0</c:v>
                </c:pt>
                <c:pt idx="18370" formatCode="General">
                  <c:v>0</c:v>
                </c:pt>
                <c:pt idx="18371" formatCode="General">
                  <c:v>0</c:v>
                </c:pt>
                <c:pt idx="18372" formatCode="General">
                  <c:v>0</c:v>
                </c:pt>
                <c:pt idx="18373" formatCode="General">
                  <c:v>0</c:v>
                </c:pt>
                <c:pt idx="18374" formatCode="General">
                  <c:v>0</c:v>
                </c:pt>
                <c:pt idx="18375" formatCode="General">
                  <c:v>0</c:v>
                </c:pt>
                <c:pt idx="18376" formatCode="General">
                  <c:v>0</c:v>
                </c:pt>
                <c:pt idx="18377" formatCode="General">
                  <c:v>0</c:v>
                </c:pt>
                <c:pt idx="18378" formatCode="General">
                  <c:v>6.6666669833163335</c:v>
                </c:pt>
                <c:pt idx="18379" formatCode="General">
                  <c:v>0</c:v>
                </c:pt>
                <c:pt idx="18380" formatCode="General">
                  <c:v>0</c:v>
                </c:pt>
                <c:pt idx="18381" formatCode="General">
                  <c:v>0</c:v>
                </c:pt>
                <c:pt idx="18382" formatCode="General">
                  <c:v>0</c:v>
                </c:pt>
                <c:pt idx="18383" formatCode="General">
                  <c:v>0</c:v>
                </c:pt>
                <c:pt idx="18384" formatCode="General">
                  <c:v>0</c:v>
                </c:pt>
                <c:pt idx="18385" formatCode="General">
                  <c:v>0</c:v>
                </c:pt>
                <c:pt idx="18386" formatCode="General">
                  <c:v>0</c:v>
                </c:pt>
                <c:pt idx="18387" formatCode="General">
                  <c:v>0</c:v>
                </c:pt>
                <c:pt idx="18388" formatCode="General">
                  <c:v>0</c:v>
                </c:pt>
                <c:pt idx="18389" formatCode="General">
                  <c:v>0</c:v>
                </c:pt>
                <c:pt idx="18390" formatCode="General">
                  <c:v>6.6666669833163335</c:v>
                </c:pt>
                <c:pt idx="18391" formatCode="General">
                  <c:v>0</c:v>
                </c:pt>
                <c:pt idx="18392" formatCode="General">
                  <c:v>0</c:v>
                </c:pt>
                <c:pt idx="18393" formatCode="General">
                  <c:v>0</c:v>
                </c:pt>
                <c:pt idx="18394" formatCode="General">
                  <c:v>0</c:v>
                </c:pt>
                <c:pt idx="18395" formatCode="General">
                  <c:v>0</c:v>
                </c:pt>
                <c:pt idx="18396" formatCode="General">
                  <c:v>0</c:v>
                </c:pt>
                <c:pt idx="18397" formatCode="General">
                  <c:v>0</c:v>
                </c:pt>
                <c:pt idx="18398" formatCode="General">
                  <c:v>0</c:v>
                </c:pt>
                <c:pt idx="18399" formatCode="General">
                  <c:v>0</c:v>
                </c:pt>
                <c:pt idx="18400" formatCode="General">
                  <c:v>0</c:v>
                </c:pt>
                <c:pt idx="18401" formatCode="General">
                  <c:v>6.6666669833163335</c:v>
                </c:pt>
                <c:pt idx="18402" formatCode="General">
                  <c:v>0</c:v>
                </c:pt>
                <c:pt idx="18403" formatCode="General">
                  <c:v>0</c:v>
                </c:pt>
                <c:pt idx="18404" formatCode="General">
                  <c:v>0</c:v>
                </c:pt>
                <c:pt idx="18405" formatCode="General">
                  <c:v>0</c:v>
                </c:pt>
                <c:pt idx="18406" formatCode="General">
                  <c:v>0</c:v>
                </c:pt>
                <c:pt idx="18407" formatCode="General">
                  <c:v>0</c:v>
                </c:pt>
                <c:pt idx="18408" formatCode="General">
                  <c:v>0</c:v>
                </c:pt>
                <c:pt idx="18409" formatCode="General">
                  <c:v>0</c:v>
                </c:pt>
                <c:pt idx="18410" formatCode="General">
                  <c:v>0</c:v>
                </c:pt>
                <c:pt idx="18411" formatCode="General">
                  <c:v>0</c:v>
                </c:pt>
                <c:pt idx="18412" formatCode="General">
                  <c:v>0</c:v>
                </c:pt>
                <c:pt idx="18413" formatCode="General">
                  <c:v>6.6666669833163335</c:v>
                </c:pt>
                <c:pt idx="18414" formatCode="General">
                  <c:v>0</c:v>
                </c:pt>
                <c:pt idx="18415" formatCode="General">
                  <c:v>0</c:v>
                </c:pt>
                <c:pt idx="18416" formatCode="General">
                  <c:v>0</c:v>
                </c:pt>
                <c:pt idx="18417" formatCode="General">
                  <c:v>0</c:v>
                </c:pt>
                <c:pt idx="18418" formatCode="General">
                  <c:v>0</c:v>
                </c:pt>
                <c:pt idx="18419" formatCode="General">
                  <c:v>0</c:v>
                </c:pt>
                <c:pt idx="18420" formatCode="General">
                  <c:v>0</c:v>
                </c:pt>
                <c:pt idx="18421" formatCode="General">
                  <c:v>0</c:v>
                </c:pt>
                <c:pt idx="18422" formatCode="General">
                  <c:v>0</c:v>
                </c:pt>
                <c:pt idx="18423" formatCode="General">
                  <c:v>0</c:v>
                </c:pt>
                <c:pt idx="18424" formatCode="General">
                  <c:v>6.6666669833163335</c:v>
                </c:pt>
                <c:pt idx="18425" formatCode="General">
                  <c:v>0</c:v>
                </c:pt>
                <c:pt idx="18426" formatCode="General">
                  <c:v>0</c:v>
                </c:pt>
                <c:pt idx="18427" formatCode="General">
                  <c:v>0</c:v>
                </c:pt>
                <c:pt idx="18428" formatCode="General">
                  <c:v>0</c:v>
                </c:pt>
                <c:pt idx="18429" formatCode="General">
                  <c:v>0</c:v>
                </c:pt>
                <c:pt idx="18430" formatCode="General">
                  <c:v>0</c:v>
                </c:pt>
                <c:pt idx="18431" formatCode="General">
                  <c:v>0</c:v>
                </c:pt>
                <c:pt idx="18432" formatCode="General">
                  <c:v>0</c:v>
                </c:pt>
                <c:pt idx="18433" formatCode="General">
                  <c:v>0</c:v>
                </c:pt>
                <c:pt idx="18434" formatCode="General">
                  <c:v>0</c:v>
                </c:pt>
                <c:pt idx="18435" formatCode="General">
                  <c:v>6.6666669833163335</c:v>
                </c:pt>
                <c:pt idx="18436" formatCode="General">
                  <c:v>0</c:v>
                </c:pt>
                <c:pt idx="18437" formatCode="General">
                  <c:v>0</c:v>
                </c:pt>
                <c:pt idx="18438" formatCode="General">
                  <c:v>0</c:v>
                </c:pt>
                <c:pt idx="18439" formatCode="General">
                  <c:v>0</c:v>
                </c:pt>
                <c:pt idx="18440" formatCode="General">
                  <c:v>0</c:v>
                </c:pt>
                <c:pt idx="18441" formatCode="General">
                  <c:v>0</c:v>
                </c:pt>
                <c:pt idx="18442" formatCode="General">
                  <c:v>0</c:v>
                </c:pt>
                <c:pt idx="18443" formatCode="General">
                  <c:v>0</c:v>
                </c:pt>
                <c:pt idx="18444" formatCode="General">
                  <c:v>0</c:v>
                </c:pt>
                <c:pt idx="18445" formatCode="General">
                  <c:v>0</c:v>
                </c:pt>
                <c:pt idx="18446" formatCode="General">
                  <c:v>6.6666669833163335</c:v>
                </c:pt>
                <c:pt idx="18447" formatCode="General">
                  <c:v>0</c:v>
                </c:pt>
                <c:pt idx="18448" formatCode="General">
                  <c:v>0</c:v>
                </c:pt>
                <c:pt idx="18449" formatCode="General">
                  <c:v>0</c:v>
                </c:pt>
                <c:pt idx="18450" formatCode="General">
                  <c:v>0</c:v>
                </c:pt>
                <c:pt idx="18451" formatCode="General">
                  <c:v>0</c:v>
                </c:pt>
                <c:pt idx="18452" formatCode="General">
                  <c:v>0</c:v>
                </c:pt>
                <c:pt idx="18453" formatCode="General">
                  <c:v>0</c:v>
                </c:pt>
                <c:pt idx="18454" formatCode="General">
                  <c:v>0</c:v>
                </c:pt>
                <c:pt idx="18455" formatCode="General">
                  <c:v>0</c:v>
                </c:pt>
                <c:pt idx="18456" formatCode="General">
                  <c:v>0</c:v>
                </c:pt>
                <c:pt idx="18457" formatCode="General">
                  <c:v>0</c:v>
                </c:pt>
                <c:pt idx="18458" formatCode="General">
                  <c:v>0</c:v>
                </c:pt>
                <c:pt idx="18459" formatCode="General">
                  <c:v>6.6666669833163335</c:v>
                </c:pt>
                <c:pt idx="18460" formatCode="General">
                  <c:v>0</c:v>
                </c:pt>
                <c:pt idx="18461" formatCode="General">
                  <c:v>0</c:v>
                </c:pt>
                <c:pt idx="18462" formatCode="General">
                  <c:v>0</c:v>
                </c:pt>
                <c:pt idx="18463" formatCode="General">
                  <c:v>0</c:v>
                </c:pt>
                <c:pt idx="18464" formatCode="General">
                  <c:v>0</c:v>
                </c:pt>
                <c:pt idx="18465" formatCode="General">
                  <c:v>0</c:v>
                </c:pt>
                <c:pt idx="18466" formatCode="General">
                  <c:v>0</c:v>
                </c:pt>
                <c:pt idx="18467" formatCode="General">
                  <c:v>0</c:v>
                </c:pt>
                <c:pt idx="18468" formatCode="General">
                  <c:v>0</c:v>
                </c:pt>
                <c:pt idx="18469" formatCode="General">
                  <c:v>0</c:v>
                </c:pt>
                <c:pt idx="18470" formatCode="General">
                  <c:v>0</c:v>
                </c:pt>
                <c:pt idx="18471" formatCode="General">
                  <c:v>6.6666669833163335</c:v>
                </c:pt>
                <c:pt idx="18472" formatCode="General">
                  <c:v>0</c:v>
                </c:pt>
                <c:pt idx="18473" formatCode="General">
                  <c:v>0</c:v>
                </c:pt>
                <c:pt idx="18474" formatCode="General">
                  <c:v>0</c:v>
                </c:pt>
                <c:pt idx="18475" formatCode="General">
                  <c:v>0</c:v>
                </c:pt>
                <c:pt idx="18476" formatCode="General">
                  <c:v>0</c:v>
                </c:pt>
                <c:pt idx="18477" formatCode="General">
                  <c:v>0</c:v>
                </c:pt>
                <c:pt idx="18478" formatCode="General">
                  <c:v>0</c:v>
                </c:pt>
                <c:pt idx="18479" formatCode="General">
                  <c:v>0</c:v>
                </c:pt>
                <c:pt idx="18480" formatCode="General">
                  <c:v>0</c:v>
                </c:pt>
                <c:pt idx="18481" formatCode="General">
                  <c:v>0</c:v>
                </c:pt>
                <c:pt idx="18482" formatCode="General">
                  <c:v>0</c:v>
                </c:pt>
                <c:pt idx="18483" formatCode="General">
                  <c:v>0</c:v>
                </c:pt>
                <c:pt idx="18484" formatCode="General">
                  <c:v>0</c:v>
                </c:pt>
                <c:pt idx="18485" formatCode="General">
                  <c:v>6.6666669833163335</c:v>
                </c:pt>
                <c:pt idx="18486" formatCode="General">
                  <c:v>0</c:v>
                </c:pt>
                <c:pt idx="18487" formatCode="General">
                  <c:v>0</c:v>
                </c:pt>
                <c:pt idx="18488" formatCode="General">
                  <c:v>0</c:v>
                </c:pt>
                <c:pt idx="18489" formatCode="General">
                  <c:v>0</c:v>
                </c:pt>
                <c:pt idx="18490" formatCode="General">
                  <c:v>0</c:v>
                </c:pt>
                <c:pt idx="18491" formatCode="General">
                  <c:v>0</c:v>
                </c:pt>
                <c:pt idx="18492" formatCode="General">
                  <c:v>0</c:v>
                </c:pt>
                <c:pt idx="18493" formatCode="General">
                  <c:v>0</c:v>
                </c:pt>
                <c:pt idx="18494" formatCode="General">
                  <c:v>0</c:v>
                </c:pt>
                <c:pt idx="18495" formatCode="General">
                  <c:v>0</c:v>
                </c:pt>
                <c:pt idx="18496" formatCode="General">
                  <c:v>0</c:v>
                </c:pt>
                <c:pt idx="18497" formatCode="General">
                  <c:v>0</c:v>
                </c:pt>
                <c:pt idx="18498" formatCode="General">
                  <c:v>6.6666669833163335</c:v>
                </c:pt>
                <c:pt idx="18499" formatCode="General">
                  <c:v>0</c:v>
                </c:pt>
                <c:pt idx="18500" formatCode="General">
                  <c:v>0</c:v>
                </c:pt>
                <c:pt idx="18501" formatCode="General">
                  <c:v>0</c:v>
                </c:pt>
                <c:pt idx="18502" formatCode="General">
                  <c:v>0</c:v>
                </c:pt>
                <c:pt idx="18503" formatCode="General">
                  <c:v>0</c:v>
                </c:pt>
                <c:pt idx="18504" formatCode="General">
                  <c:v>0</c:v>
                </c:pt>
                <c:pt idx="18505" formatCode="General">
                  <c:v>0</c:v>
                </c:pt>
                <c:pt idx="18506" formatCode="General">
                  <c:v>0</c:v>
                </c:pt>
                <c:pt idx="18507" formatCode="General">
                  <c:v>0</c:v>
                </c:pt>
                <c:pt idx="18508" formatCode="General">
                  <c:v>0</c:v>
                </c:pt>
                <c:pt idx="18509" formatCode="General">
                  <c:v>0</c:v>
                </c:pt>
                <c:pt idx="18510" formatCode="General">
                  <c:v>0</c:v>
                </c:pt>
                <c:pt idx="18511" formatCode="General">
                  <c:v>6.6666669833163335</c:v>
                </c:pt>
                <c:pt idx="18512" formatCode="General">
                  <c:v>0</c:v>
                </c:pt>
                <c:pt idx="18513" formatCode="General">
                  <c:v>0</c:v>
                </c:pt>
                <c:pt idx="18514" formatCode="General">
                  <c:v>0</c:v>
                </c:pt>
                <c:pt idx="18515" formatCode="General">
                  <c:v>0</c:v>
                </c:pt>
                <c:pt idx="18516" formatCode="General">
                  <c:v>0</c:v>
                </c:pt>
                <c:pt idx="18517" formatCode="General">
                  <c:v>0</c:v>
                </c:pt>
                <c:pt idx="18518" formatCode="General">
                  <c:v>0</c:v>
                </c:pt>
                <c:pt idx="18519" formatCode="General">
                  <c:v>0</c:v>
                </c:pt>
                <c:pt idx="18520" formatCode="General">
                  <c:v>0</c:v>
                </c:pt>
                <c:pt idx="18521" formatCode="General">
                  <c:v>0</c:v>
                </c:pt>
                <c:pt idx="18522" formatCode="General">
                  <c:v>0</c:v>
                </c:pt>
                <c:pt idx="18523" formatCode="General">
                  <c:v>0</c:v>
                </c:pt>
                <c:pt idx="18524" formatCode="General">
                  <c:v>6.6666669833163335</c:v>
                </c:pt>
                <c:pt idx="18525" formatCode="General">
                  <c:v>0</c:v>
                </c:pt>
                <c:pt idx="18526" formatCode="General">
                  <c:v>0</c:v>
                </c:pt>
                <c:pt idx="18527" formatCode="General">
                  <c:v>0</c:v>
                </c:pt>
                <c:pt idx="18528" formatCode="General">
                  <c:v>0</c:v>
                </c:pt>
                <c:pt idx="18529" formatCode="General">
                  <c:v>0</c:v>
                </c:pt>
                <c:pt idx="18530" formatCode="General">
                  <c:v>0</c:v>
                </c:pt>
                <c:pt idx="18531" formatCode="General">
                  <c:v>0</c:v>
                </c:pt>
                <c:pt idx="18532" formatCode="General">
                  <c:v>0</c:v>
                </c:pt>
                <c:pt idx="18533" formatCode="General">
                  <c:v>0</c:v>
                </c:pt>
                <c:pt idx="18534" formatCode="General">
                  <c:v>0</c:v>
                </c:pt>
                <c:pt idx="18535" formatCode="General">
                  <c:v>0</c:v>
                </c:pt>
                <c:pt idx="18536" formatCode="General">
                  <c:v>6.6666669833163335</c:v>
                </c:pt>
                <c:pt idx="18537" formatCode="General">
                  <c:v>0</c:v>
                </c:pt>
                <c:pt idx="18538" formatCode="General">
                  <c:v>0</c:v>
                </c:pt>
                <c:pt idx="18539" formatCode="General">
                  <c:v>0</c:v>
                </c:pt>
                <c:pt idx="18540" formatCode="General">
                  <c:v>0</c:v>
                </c:pt>
                <c:pt idx="18541" formatCode="General">
                  <c:v>0</c:v>
                </c:pt>
                <c:pt idx="18542" formatCode="General">
                  <c:v>0</c:v>
                </c:pt>
                <c:pt idx="18543" formatCode="General">
                  <c:v>0</c:v>
                </c:pt>
                <c:pt idx="18544" formatCode="General">
                  <c:v>0</c:v>
                </c:pt>
                <c:pt idx="18545" formatCode="General">
                  <c:v>0</c:v>
                </c:pt>
                <c:pt idx="18546" formatCode="General">
                  <c:v>0</c:v>
                </c:pt>
                <c:pt idx="18547" formatCode="General">
                  <c:v>0</c:v>
                </c:pt>
                <c:pt idx="18548" formatCode="General">
                  <c:v>0</c:v>
                </c:pt>
                <c:pt idx="18549" formatCode="General">
                  <c:v>6.6666669833163335</c:v>
                </c:pt>
                <c:pt idx="18550" formatCode="General">
                  <c:v>0</c:v>
                </c:pt>
                <c:pt idx="18551" formatCode="General">
                  <c:v>0</c:v>
                </c:pt>
                <c:pt idx="18552" formatCode="General">
                  <c:v>0</c:v>
                </c:pt>
                <c:pt idx="18553" formatCode="General">
                  <c:v>0</c:v>
                </c:pt>
                <c:pt idx="18554" formatCode="General">
                  <c:v>0</c:v>
                </c:pt>
                <c:pt idx="18555" formatCode="General">
                  <c:v>0</c:v>
                </c:pt>
                <c:pt idx="18556" formatCode="General">
                  <c:v>0</c:v>
                </c:pt>
                <c:pt idx="18557" formatCode="General">
                  <c:v>0</c:v>
                </c:pt>
                <c:pt idx="18558" formatCode="General">
                  <c:v>0</c:v>
                </c:pt>
                <c:pt idx="18559" formatCode="General">
                  <c:v>0</c:v>
                </c:pt>
                <c:pt idx="18560" formatCode="General">
                  <c:v>0</c:v>
                </c:pt>
                <c:pt idx="18561" formatCode="General">
                  <c:v>0</c:v>
                </c:pt>
                <c:pt idx="18562" formatCode="General">
                  <c:v>6.6666669833163335</c:v>
                </c:pt>
                <c:pt idx="18563" formatCode="General">
                  <c:v>0</c:v>
                </c:pt>
                <c:pt idx="18564" formatCode="General">
                  <c:v>0</c:v>
                </c:pt>
                <c:pt idx="18565" formatCode="General">
                  <c:v>0</c:v>
                </c:pt>
                <c:pt idx="18566" formatCode="General">
                  <c:v>0</c:v>
                </c:pt>
                <c:pt idx="18567" formatCode="General">
                  <c:v>0</c:v>
                </c:pt>
                <c:pt idx="18568" formatCode="General">
                  <c:v>0</c:v>
                </c:pt>
                <c:pt idx="18569" formatCode="General">
                  <c:v>0</c:v>
                </c:pt>
                <c:pt idx="18570" formatCode="General">
                  <c:v>0</c:v>
                </c:pt>
                <c:pt idx="18571" formatCode="General">
                  <c:v>0</c:v>
                </c:pt>
                <c:pt idx="18572" formatCode="General">
                  <c:v>0</c:v>
                </c:pt>
                <c:pt idx="18573" formatCode="General">
                  <c:v>0</c:v>
                </c:pt>
                <c:pt idx="18574" formatCode="General">
                  <c:v>6.6666669833163335</c:v>
                </c:pt>
                <c:pt idx="18575" formatCode="General">
                  <c:v>0</c:v>
                </c:pt>
                <c:pt idx="18576" formatCode="General">
                  <c:v>0</c:v>
                </c:pt>
                <c:pt idx="18577" formatCode="General">
                  <c:v>0</c:v>
                </c:pt>
                <c:pt idx="18578" formatCode="General">
                  <c:v>0</c:v>
                </c:pt>
                <c:pt idx="18579" formatCode="General">
                  <c:v>0</c:v>
                </c:pt>
                <c:pt idx="18580" formatCode="General">
                  <c:v>0</c:v>
                </c:pt>
                <c:pt idx="18581" formatCode="General">
                  <c:v>0</c:v>
                </c:pt>
                <c:pt idx="18582" formatCode="General">
                  <c:v>0</c:v>
                </c:pt>
                <c:pt idx="18583" formatCode="General">
                  <c:v>0</c:v>
                </c:pt>
                <c:pt idx="18584" formatCode="General">
                  <c:v>0</c:v>
                </c:pt>
                <c:pt idx="18585" formatCode="General">
                  <c:v>0</c:v>
                </c:pt>
                <c:pt idx="18586" formatCode="General">
                  <c:v>0</c:v>
                </c:pt>
                <c:pt idx="18587" formatCode="General">
                  <c:v>6.6666669833163335</c:v>
                </c:pt>
                <c:pt idx="18588" formatCode="General">
                  <c:v>0</c:v>
                </c:pt>
                <c:pt idx="18589" formatCode="General">
                  <c:v>0</c:v>
                </c:pt>
                <c:pt idx="18590" formatCode="General">
                  <c:v>0</c:v>
                </c:pt>
                <c:pt idx="18591" formatCode="General">
                  <c:v>0</c:v>
                </c:pt>
                <c:pt idx="18592" formatCode="General">
                  <c:v>0</c:v>
                </c:pt>
                <c:pt idx="18593" formatCode="General">
                  <c:v>0</c:v>
                </c:pt>
                <c:pt idx="18594" formatCode="General">
                  <c:v>0</c:v>
                </c:pt>
                <c:pt idx="18595" formatCode="General">
                  <c:v>0</c:v>
                </c:pt>
                <c:pt idx="18596" formatCode="General">
                  <c:v>0</c:v>
                </c:pt>
                <c:pt idx="18597" formatCode="General">
                  <c:v>0</c:v>
                </c:pt>
                <c:pt idx="18598" formatCode="General">
                  <c:v>0</c:v>
                </c:pt>
                <c:pt idx="18599" formatCode="General">
                  <c:v>6.6666669833163335</c:v>
                </c:pt>
                <c:pt idx="18600" formatCode="General">
                  <c:v>0</c:v>
                </c:pt>
                <c:pt idx="18601" formatCode="General">
                  <c:v>0</c:v>
                </c:pt>
                <c:pt idx="18602" formatCode="General">
                  <c:v>0</c:v>
                </c:pt>
                <c:pt idx="18603" formatCode="General">
                  <c:v>0</c:v>
                </c:pt>
                <c:pt idx="18604" formatCode="General">
                  <c:v>0</c:v>
                </c:pt>
                <c:pt idx="18605" formatCode="General">
                  <c:v>0</c:v>
                </c:pt>
                <c:pt idx="18606" formatCode="General">
                  <c:v>0</c:v>
                </c:pt>
                <c:pt idx="18607" formatCode="General">
                  <c:v>6.6666669833163335</c:v>
                </c:pt>
                <c:pt idx="18608" formatCode="General">
                  <c:v>0</c:v>
                </c:pt>
                <c:pt idx="18609" formatCode="General">
                  <c:v>0</c:v>
                </c:pt>
                <c:pt idx="18610" formatCode="General">
                  <c:v>0</c:v>
                </c:pt>
                <c:pt idx="18611" formatCode="General">
                  <c:v>0</c:v>
                </c:pt>
                <c:pt idx="18612" formatCode="General">
                  <c:v>0</c:v>
                </c:pt>
                <c:pt idx="18613" formatCode="General">
                  <c:v>0</c:v>
                </c:pt>
                <c:pt idx="18614" formatCode="General">
                  <c:v>0</c:v>
                </c:pt>
                <c:pt idx="18615" formatCode="General">
                  <c:v>6.6666669833163335</c:v>
                </c:pt>
                <c:pt idx="18616" formatCode="General">
                  <c:v>0</c:v>
                </c:pt>
                <c:pt idx="18617" formatCode="General">
                  <c:v>0</c:v>
                </c:pt>
                <c:pt idx="18618" formatCode="General">
                  <c:v>0</c:v>
                </c:pt>
                <c:pt idx="18619" formatCode="General">
                  <c:v>0</c:v>
                </c:pt>
                <c:pt idx="18620" formatCode="General">
                  <c:v>0</c:v>
                </c:pt>
                <c:pt idx="18621" formatCode="General">
                  <c:v>0</c:v>
                </c:pt>
                <c:pt idx="18622" formatCode="General">
                  <c:v>0</c:v>
                </c:pt>
                <c:pt idx="18623" formatCode="General">
                  <c:v>0</c:v>
                </c:pt>
                <c:pt idx="18624" formatCode="General">
                  <c:v>0</c:v>
                </c:pt>
                <c:pt idx="18625" formatCode="General">
                  <c:v>0</c:v>
                </c:pt>
                <c:pt idx="18626" formatCode="General">
                  <c:v>0</c:v>
                </c:pt>
                <c:pt idx="18627" formatCode="General">
                  <c:v>0</c:v>
                </c:pt>
                <c:pt idx="18628" formatCode="General">
                  <c:v>0</c:v>
                </c:pt>
                <c:pt idx="18629" formatCode="General">
                  <c:v>0</c:v>
                </c:pt>
                <c:pt idx="18630" formatCode="General">
                  <c:v>0</c:v>
                </c:pt>
                <c:pt idx="18631" formatCode="General">
                  <c:v>0</c:v>
                </c:pt>
                <c:pt idx="18632" formatCode="General">
                  <c:v>0</c:v>
                </c:pt>
                <c:pt idx="18633" formatCode="General">
                  <c:v>6.6666669833163335</c:v>
                </c:pt>
                <c:pt idx="18634" formatCode="General">
                  <c:v>0</c:v>
                </c:pt>
                <c:pt idx="18635" formatCode="General">
                  <c:v>0</c:v>
                </c:pt>
                <c:pt idx="18636" formatCode="General">
                  <c:v>0</c:v>
                </c:pt>
                <c:pt idx="18637" formatCode="General">
                  <c:v>0</c:v>
                </c:pt>
                <c:pt idx="18638" formatCode="General">
                  <c:v>0</c:v>
                </c:pt>
                <c:pt idx="18639" formatCode="General">
                  <c:v>0</c:v>
                </c:pt>
                <c:pt idx="18640" formatCode="General">
                  <c:v>0</c:v>
                </c:pt>
                <c:pt idx="18641" formatCode="General">
                  <c:v>0</c:v>
                </c:pt>
                <c:pt idx="18642" formatCode="General">
                  <c:v>6.6666669833163335</c:v>
                </c:pt>
                <c:pt idx="18643" formatCode="General">
                  <c:v>0</c:v>
                </c:pt>
                <c:pt idx="18644" formatCode="General">
                  <c:v>0</c:v>
                </c:pt>
                <c:pt idx="18645" formatCode="General">
                  <c:v>0</c:v>
                </c:pt>
                <c:pt idx="18646" formatCode="General">
                  <c:v>0</c:v>
                </c:pt>
                <c:pt idx="18647" formatCode="General">
                  <c:v>0</c:v>
                </c:pt>
                <c:pt idx="18648" formatCode="General">
                  <c:v>0</c:v>
                </c:pt>
                <c:pt idx="18649" formatCode="General">
                  <c:v>0</c:v>
                </c:pt>
                <c:pt idx="18650" formatCode="General">
                  <c:v>6.6666669833163335</c:v>
                </c:pt>
                <c:pt idx="18651" formatCode="General">
                  <c:v>0</c:v>
                </c:pt>
                <c:pt idx="18652" formatCode="General">
                  <c:v>0</c:v>
                </c:pt>
                <c:pt idx="18653" formatCode="General">
                  <c:v>0</c:v>
                </c:pt>
                <c:pt idx="18654" formatCode="General">
                  <c:v>0</c:v>
                </c:pt>
                <c:pt idx="18655" formatCode="General">
                  <c:v>0</c:v>
                </c:pt>
                <c:pt idx="18656" formatCode="General">
                  <c:v>0</c:v>
                </c:pt>
                <c:pt idx="18657" formatCode="General">
                  <c:v>0</c:v>
                </c:pt>
                <c:pt idx="18658" formatCode="General">
                  <c:v>6.6666669833163335</c:v>
                </c:pt>
                <c:pt idx="18659" formatCode="General">
                  <c:v>0</c:v>
                </c:pt>
                <c:pt idx="18660" formatCode="General">
                  <c:v>0</c:v>
                </c:pt>
                <c:pt idx="18661" formatCode="General">
                  <c:v>0</c:v>
                </c:pt>
                <c:pt idx="18662" formatCode="General">
                  <c:v>0</c:v>
                </c:pt>
                <c:pt idx="18663" formatCode="General">
                  <c:v>0</c:v>
                </c:pt>
                <c:pt idx="18664" formatCode="General">
                  <c:v>0</c:v>
                </c:pt>
                <c:pt idx="18665" formatCode="General">
                  <c:v>0</c:v>
                </c:pt>
                <c:pt idx="18666" formatCode="General">
                  <c:v>0</c:v>
                </c:pt>
                <c:pt idx="18667" formatCode="General">
                  <c:v>6.6666669833163335</c:v>
                </c:pt>
                <c:pt idx="18668" formatCode="General">
                  <c:v>0</c:v>
                </c:pt>
                <c:pt idx="18669" formatCode="General">
                  <c:v>0</c:v>
                </c:pt>
                <c:pt idx="18670" formatCode="General">
                  <c:v>0</c:v>
                </c:pt>
                <c:pt idx="18671" formatCode="General">
                  <c:v>0</c:v>
                </c:pt>
                <c:pt idx="18672" formatCode="General">
                  <c:v>0</c:v>
                </c:pt>
                <c:pt idx="18673" formatCode="General">
                  <c:v>0</c:v>
                </c:pt>
                <c:pt idx="18674" formatCode="General">
                  <c:v>6.6666669833163335</c:v>
                </c:pt>
                <c:pt idx="18675" formatCode="General">
                  <c:v>0</c:v>
                </c:pt>
                <c:pt idx="18676" formatCode="General">
                  <c:v>0</c:v>
                </c:pt>
                <c:pt idx="18677" formatCode="General">
                  <c:v>0</c:v>
                </c:pt>
                <c:pt idx="18678" formatCode="General">
                  <c:v>0</c:v>
                </c:pt>
                <c:pt idx="18679" formatCode="General">
                  <c:v>0</c:v>
                </c:pt>
                <c:pt idx="18680" formatCode="General">
                  <c:v>6.6666669833163335</c:v>
                </c:pt>
                <c:pt idx="18681" formatCode="General">
                  <c:v>0</c:v>
                </c:pt>
                <c:pt idx="18682" formatCode="General">
                  <c:v>0</c:v>
                </c:pt>
                <c:pt idx="18683" formatCode="General">
                  <c:v>0</c:v>
                </c:pt>
                <c:pt idx="18684" formatCode="General">
                  <c:v>0</c:v>
                </c:pt>
                <c:pt idx="18685" formatCode="General">
                  <c:v>6.6666669833163335</c:v>
                </c:pt>
                <c:pt idx="18686" formatCode="General">
                  <c:v>0</c:v>
                </c:pt>
                <c:pt idx="18687" formatCode="General">
                  <c:v>0</c:v>
                </c:pt>
                <c:pt idx="18688" formatCode="General">
                  <c:v>0</c:v>
                </c:pt>
                <c:pt idx="18689" formatCode="General">
                  <c:v>0</c:v>
                </c:pt>
                <c:pt idx="18690" formatCode="General">
                  <c:v>0</c:v>
                </c:pt>
                <c:pt idx="18691" formatCode="General">
                  <c:v>0</c:v>
                </c:pt>
                <c:pt idx="18692" formatCode="General">
                  <c:v>6.6666669833163335</c:v>
                </c:pt>
                <c:pt idx="18693" formatCode="General">
                  <c:v>0</c:v>
                </c:pt>
                <c:pt idx="18694" formatCode="General">
                  <c:v>0</c:v>
                </c:pt>
                <c:pt idx="18695" formatCode="General">
                  <c:v>0</c:v>
                </c:pt>
                <c:pt idx="18696" formatCode="General">
                  <c:v>0</c:v>
                </c:pt>
                <c:pt idx="18697" formatCode="General">
                  <c:v>0</c:v>
                </c:pt>
                <c:pt idx="18698" formatCode="General">
                  <c:v>6.6666669833163335</c:v>
                </c:pt>
                <c:pt idx="18699" formatCode="General">
                  <c:v>0</c:v>
                </c:pt>
                <c:pt idx="18700" formatCode="General">
                  <c:v>0</c:v>
                </c:pt>
                <c:pt idx="18701" formatCode="General">
                  <c:v>0</c:v>
                </c:pt>
                <c:pt idx="18702" formatCode="General">
                  <c:v>0</c:v>
                </c:pt>
                <c:pt idx="18703" formatCode="General">
                  <c:v>6.6666669833163335</c:v>
                </c:pt>
                <c:pt idx="18704" formatCode="General">
                  <c:v>0</c:v>
                </c:pt>
                <c:pt idx="18705" formatCode="General">
                  <c:v>0</c:v>
                </c:pt>
                <c:pt idx="18706" formatCode="General">
                  <c:v>0</c:v>
                </c:pt>
                <c:pt idx="18707" formatCode="General">
                  <c:v>0</c:v>
                </c:pt>
                <c:pt idx="18708" formatCode="General">
                  <c:v>0</c:v>
                </c:pt>
                <c:pt idx="18709" formatCode="General">
                  <c:v>0</c:v>
                </c:pt>
                <c:pt idx="18710" formatCode="General">
                  <c:v>6.6666669833163335</c:v>
                </c:pt>
                <c:pt idx="18711" formatCode="General">
                  <c:v>0</c:v>
                </c:pt>
                <c:pt idx="18712" formatCode="General">
                  <c:v>0</c:v>
                </c:pt>
                <c:pt idx="18713" formatCode="General">
                  <c:v>0</c:v>
                </c:pt>
                <c:pt idx="18714" formatCode="General">
                  <c:v>0</c:v>
                </c:pt>
                <c:pt idx="18715" formatCode="General">
                  <c:v>0</c:v>
                </c:pt>
                <c:pt idx="18716" formatCode="General">
                  <c:v>0</c:v>
                </c:pt>
                <c:pt idx="18717" formatCode="General">
                  <c:v>6.6666669833163335</c:v>
                </c:pt>
                <c:pt idx="18718" formatCode="General">
                  <c:v>0</c:v>
                </c:pt>
                <c:pt idx="18719" formatCode="General">
                  <c:v>0</c:v>
                </c:pt>
                <c:pt idx="18720" formatCode="General">
                  <c:v>0</c:v>
                </c:pt>
                <c:pt idx="18721" formatCode="General">
                  <c:v>0</c:v>
                </c:pt>
                <c:pt idx="18722" formatCode="General">
                  <c:v>0</c:v>
                </c:pt>
                <c:pt idx="18723" formatCode="General">
                  <c:v>0</c:v>
                </c:pt>
                <c:pt idx="18724" formatCode="General">
                  <c:v>6.6666669833163335</c:v>
                </c:pt>
                <c:pt idx="18725" formatCode="General">
                  <c:v>0</c:v>
                </c:pt>
                <c:pt idx="18726" formatCode="General">
                  <c:v>0</c:v>
                </c:pt>
                <c:pt idx="18727" formatCode="General">
                  <c:v>0</c:v>
                </c:pt>
                <c:pt idx="18728" formatCode="General">
                  <c:v>0</c:v>
                </c:pt>
                <c:pt idx="18729" formatCode="General">
                  <c:v>0</c:v>
                </c:pt>
                <c:pt idx="18730" formatCode="General">
                  <c:v>0</c:v>
                </c:pt>
                <c:pt idx="18731" formatCode="General">
                  <c:v>6.6666669833163335</c:v>
                </c:pt>
                <c:pt idx="18732" formatCode="General">
                  <c:v>0</c:v>
                </c:pt>
                <c:pt idx="18733" formatCode="General">
                  <c:v>0</c:v>
                </c:pt>
                <c:pt idx="18734" formatCode="General">
                  <c:v>0</c:v>
                </c:pt>
                <c:pt idx="18735" formatCode="General">
                  <c:v>0</c:v>
                </c:pt>
                <c:pt idx="18736" formatCode="General">
                  <c:v>0</c:v>
                </c:pt>
                <c:pt idx="18737" formatCode="General">
                  <c:v>0</c:v>
                </c:pt>
                <c:pt idx="18738" formatCode="General">
                  <c:v>0</c:v>
                </c:pt>
                <c:pt idx="18739" formatCode="General">
                  <c:v>6.6666669833163335</c:v>
                </c:pt>
                <c:pt idx="18740" formatCode="General">
                  <c:v>0</c:v>
                </c:pt>
                <c:pt idx="18741" formatCode="General">
                  <c:v>0</c:v>
                </c:pt>
                <c:pt idx="18742" formatCode="General">
                  <c:v>0</c:v>
                </c:pt>
                <c:pt idx="18743" formatCode="General">
                  <c:v>0</c:v>
                </c:pt>
                <c:pt idx="18744" formatCode="General">
                  <c:v>0</c:v>
                </c:pt>
                <c:pt idx="18745" formatCode="General">
                  <c:v>0</c:v>
                </c:pt>
                <c:pt idx="18746" formatCode="General">
                  <c:v>0</c:v>
                </c:pt>
                <c:pt idx="18747" formatCode="General">
                  <c:v>6.6666669833163335</c:v>
                </c:pt>
                <c:pt idx="18748" formatCode="General">
                  <c:v>0</c:v>
                </c:pt>
                <c:pt idx="18749" formatCode="General">
                  <c:v>0</c:v>
                </c:pt>
                <c:pt idx="18750" formatCode="General">
                  <c:v>0</c:v>
                </c:pt>
                <c:pt idx="18751" formatCode="General">
                  <c:v>0</c:v>
                </c:pt>
                <c:pt idx="18752" formatCode="General">
                  <c:v>0</c:v>
                </c:pt>
                <c:pt idx="18753" formatCode="General">
                  <c:v>0</c:v>
                </c:pt>
                <c:pt idx="18754" formatCode="General">
                  <c:v>0</c:v>
                </c:pt>
                <c:pt idx="18755" formatCode="General">
                  <c:v>0</c:v>
                </c:pt>
                <c:pt idx="18756" formatCode="General">
                  <c:v>6.6666669833163335</c:v>
                </c:pt>
                <c:pt idx="18757" formatCode="General">
                  <c:v>0</c:v>
                </c:pt>
                <c:pt idx="18758" formatCode="General">
                  <c:v>0</c:v>
                </c:pt>
                <c:pt idx="18759" formatCode="General">
                  <c:v>0</c:v>
                </c:pt>
                <c:pt idx="18760" formatCode="General">
                  <c:v>0</c:v>
                </c:pt>
                <c:pt idx="18761" formatCode="General">
                  <c:v>0</c:v>
                </c:pt>
                <c:pt idx="18762" formatCode="General">
                  <c:v>0</c:v>
                </c:pt>
                <c:pt idx="18763" formatCode="General">
                  <c:v>0</c:v>
                </c:pt>
                <c:pt idx="18764" formatCode="General">
                  <c:v>0</c:v>
                </c:pt>
                <c:pt idx="18765" formatCode="General">
                  <c:v>0</c:v>
                </c:pt>
                <c:pt idx="18766" formatCode="General">
                  <c:v>6.6666669833163335</c:v>
                </c:pt>
                <c:pt idx="18767" formatCode="General">
                  <c:v>0</c:v>
                </c:pt>
                <c:pt idx="18768" formatCode="General">
                  <c:v>0</c:v>
                </c:pt>
                <c:pt idx="18769" formatCode="General">
                  <c:v>0</c:v>
                </c:pt>
                <c:pt idx="18770" formatCode="General">
                  <c:v>0</c:v>
                </c:pt>
                <c:pt idx="18771" formatCode="General">
                  <c:v>0</c:v>
                </c:pt>
                <c:pt idx="18772" formatCode="General">
                  <c:v>0</c:v>
                </c:pt>
                <c:pt idx="18773" formatCode="General">
                  <c:v>0</c:v>
                </c:pt>
                <c:pt idx="18774" formatCode="General">
                  <c:v>0</c:v>
                </c:pt>
                <c:pt idx="18775" formatCode="General">
                  <c:v>0</c:v>
                </c:pt>
                <c:pt idx="18776" formatCode="General">
                  <c:v>0</c:v>
                </c:pt>
                <c:pt idx="18777" formatCode="General">
                  <c:v>6.6666669833163335</c:v>
                </c:pt>
                <c:pt idx="18778" formatCode="General">
                  <c:v>0</c:v>
                </c:pt>
                <c:pt idx="18779" formatCode="General">
                  <c:v>0</c:v>
                </c:pt>
                <c:pt idx="18780" formatCode="General">
                  <c:v>0</c:v>
                </c:pt>
                <c:pt idx="18781" formatCode="General">
                  <c:v>0</c:v>
                </c:pt>
                <c:pt idx="18782" formatCode="General">
                  <c:v>0</c:v>
                </c:pt>
                <c:pt idx="18783" formatCode="General">
                  <c:v>0</c:v>
                </c:pt>
                <c:pt idx="18784" formatCode="General">
                  <c:v>0</c:v>
                </c:pt>
                <c:pt idx="18785" formatCode="General">
                  <c:v>0</c:v>
                </c:pt>
                <c:pt idx="18786" formatCode="General">
                  <c:v>0</c:v>
                </c:pt>
                <c:pt idx="18787" formatCode="General">
                  <c:v>0</c:v>
                </c:pt>
                <c:pt idx="18788" formatCode="General">
                  <c:v>0</c:v>
                </c:pt>
                <c:pt idx="18789" formatCode="General">
                  <c:v>6.6666669833163335</c:v>
                </c:pt>
                <c:pt idx="18790" formatCode="General">
                  <c:v>0</c:v>
                </c:pt>
                <c:pt idx="18791" formatCode="General">
                  <c:v>0</c:v>
                </c:pt>
                <c:pt idx="18792" formatCode="General">
                  <c:v>0</c:v>
                </c:pt>
                <c:pt idx="18793" formatCode="General">
                  <c:v>0</c:v>
                </c:pt>
                <c:pt idx="18794" formatCode="General">
                  <c:v>0</c:v>
                </c:pt>
                <c:pt idx="18795" formatCode="General">
                  <c:v>0</c:v>
                </c:pt>
                <c:pt idx="18796" formatCode="General">
                  <c:v>0</c:v>
                </c:pt>
                <c:pt idx="18797" formatCode="General">
                  <c:v>0</c:v>
                </c:pt>
                <c:pt idx="18798" formatCode="General">
                  <c:v>0</c:v>
                </c:pt>
                <c:pt idx="18799" formatCode="General">
                  <c:v>0</c:v>
                </c:pt>
                <c:pt idx="18800" formatCode="General">
                  <c:v>0</c:v>
                </c:pt>
                <c:pt idx="18801" formatCode="General">
                  <c:v>6.6666669833163335</c:v>
                </c:pt>
                <c:pt idx="18802" formatCode="General">
                  <c:v>0</c:v>
                </c:pt>
                <c:pt idx="18803" formatCode="General">
                  <c:v>0</c:v>
                </c:pt>
                <c:pt idx="18804" formatCode="General">
                  <c:v>0</c:v>
                </c:pt>
                <c:pt idx="18805" formatCode="General">
                  <c:v>0</c:v>
                </c:pt>
                <c:pt idx="18806" formatCode="General">
                  <c:v>0</c:v>
                </c:pt>
                <c:pt idx="18807" formatCode="General">
                  <c:v>0</c:v>
                </c:pt>
                <c:pt idx="18808" formatCode="General">
                  <c:v>0</c:v>
                </c:pt>
                <c:pt idx="18809" formatCode="General">
                  <c:v>6.6666669833163335</c:v>
                </c:pt>
                <c:pt idx="18810" formatCode="General">
                  <c:v>0</c:v>
                </c:pt>
                <c:pt idx="18811" formatCode="General">
                  <c:v>0</c:v>
                </c:pt>
                <c:pt idx="18812" formatCode="General">
                  <c:v>0</c:v>
                </c:pt>
                <c:pt idx="18813" formatCode="General">
                  <c:v>0</c:v>
                </c:pt>
                <c:pt idx="18814" formatCode="General">
                  <c:v>0</c:v>
                </c:pt>
                <c:pt idx="18815" formatCode="General">
                  <c:v>0</c:v>
                </c:pt>
                <c:pt idx="18816" formatCode="General">
                  <c:v>0</c:v>
                </c:pt>
                <c:pt idx="18817" formatCode="General">
                  <c:v>0</c:v>
                </c:pt>
                <c:pt idx="18818" formatCode="General">
                  <c:v>6.6666669833163335</c:v>
                </c:pt>
                <c:pt idx="18819" formatCode="General">
                  <c:v>0</c:v>
                </c:pt>
                <c:pt idx="18820" formatCode="General">
                  <c:v>0</c:v>
                </c:pt>
                <c:pt idx="18821" formatCode="General">
                  <c:v>0</c:v>
                </c:pt>
                <c:pt idx="18822" formatCode="General">
                  <c:v>0</c:v>
                </c:pt>
                <c:pt idx="18823" formatCode="General">
                  <c:v>0</c:v>
                </c:pt>
                <c:pt idx="18824" formatCode="General">
                  <c:v>0</c:v>
                </c:pt>
                <c:pt idx="18825" formatCode="General">
                  <c:v>0</c:v>
                </c:pt>
                <c:pt idx="18826" formatCode="General">
                  <c:v>0</c:v>
                </c:pt>
                <c:pt idx="18827" formatCode="General">
                  <c:v>0</c:v>
                </c:pt>
                <c:pt idx="18828" formatCode="General">
                  <c:v>6.6666669833163335</c:v>
                </c:pt>
                <c:pt idx="18829" formatCode="General">
                  <c:v>0</c:v>
                </c:pt>
                <c:pt idx="18830" formatCode="General">
                  <c:v>0</c:v>
                </c:pt>
                <c:pt idx="18831" formatCode="General">
                  <c:v>0</c:v>
                </c:pt>
                <c:pt idx="18832" formatCode="General">
                  <c:v>0</c:v>
                </c:pt>
                <c:pt idx="18833" formatCode="General">
                  <c:v>0</c:v>
                </c:pt>
                <c:pt idx="18834" formatCode="General">
                  <c:v>0</c:v>
                </c:pt>
                <c:pt idx="18835" formatCode="General">
                  <c:v>0</c:v>
                </c:pt>
                <c:pt idx="18836" formatCode="General">
                  <c:v>0</c:v>
                </c:pt>
                <c:pt idx="18837" formatCode="General">
                  <c:v>0</c:v>
                </c:pt>
                <c:pt idx="18838" formatCode="General">
                  <c:v>0</c:v>
                </c:pt>
                <c:pt idx="18839" formatCode="General">
                  <c:v>6.6666669833163335</c:v>
                </c:pt>
                <c:pt idx="18840" formatCode="General">
                  <c:v>0</c:v>
                </c:pt>
                <c:pt idx="18841" formatCode="General">
                  <c:v>0</c:v>
                </c:pt>
                <c:pt idx="18842" formatCode="General">
                  <c:v>0</c:v>
                </c:pt>
                <c:pt idx="18843" formatCode="General">
                  <c:v>0</c:v>
                </c:pt>
                <c:pt idx="18844" formatCode="General">
                  <c:v>0</c:v>
                </c:pt>
                <c:pt idx="18845" formatCode="General">
                  <c:v>0</c:v>
                </c:pt>
                <c:pt idx="18846" formatCode="General">
                  <c:v>0</c:v>
                </c:pt>
                <c:pt idx="18847" formatCode="General">
                  <c:v>0</c:v>
                </c:pt>
                <c:pt idx="18848" formatCode="General">
                  <c:v>0</c:v>
                </c:pt>
                <c:pt idx="18849" formatCode="General">
                  <c:v>6.6666669833163335</c:v>
                </c:pt>
                <c:pt idx="18850" formatCode="General">
                  <c:v>0</c:v>
                </c:pt>
                <c:pt idx="18851" formatCode="General">
                  <c:v>0</c:v>
                </c:pt>
                <c:pt idx="18852" formatCode="General">
                  <c:v>0</c:v>
                </c:pt>
                <c:pt idx="18853" formatCode="General">
                  <c:v>0</c:v>
                </c:pt>
                <c:pt idx="18854" formatCode="General">
                  <c:v>0</c:v>
                </c:pt>
                <c:pt idx="18855" formatCode="General">
                  <c:v>0</c:v>
                </c:pt>
                <c:pt idx="18856" formatCode="General">
                  <c:v>0</c:v>
                </c:pt>
                <c:pt idx="18857" formatCode="General">
                  <c:v>0</c:v>
                </c:pt>
                <c:pt idx="18858" formatCode="General">
                  <c:v>0</c:v>
                </c:pt>
                <c:pt idx="18859" formatCode="General">
                  <c:v>0</c:v>
                </c:pt>
                <c:pt idx="18860" formatCode="General">
                  <c:v>0</c:v>
                </c:pt>
                <c:pt idx="18861" formatCode="General">
                  <c:v>0</c:v>
                </c:pt>
                <c:pt idx="18862" formatCode="General">
                  <c:v>6.6666669833163335</c:v>
                </c:pt>
                <c:pt idx="18863" formatCode="General">
                  <c:v>0</c:v>
                </c:pt>
                <c:pt idx="18864" formatCode="General">
                  <c:v>0</c:v>
                </c:pt>
                <c:pt idx="18865" formatCode="General">
                  <c:v>0</c:v>
                </c:pt>
                <c:pt idx="18866" formatCode="General">
                  <c:v>0</c:v>
                </c:pt>
                <c:pt idx="18867" formatCode="General">
                  <c:v>0</c:v>
                </c:pt>
                <c:pt idx="18868" formatCode="General">
                  <c:v>0</c:v>
                </c:pt>
                <c:pt idx="18869" formatCode="General">
                  <c:v>0</c:v>
                </c:pt>
                <c:pt idx="18870" formatCode="General">
                  <c:v>0</c:v>
                </c:pt>
                <c:pt idx="18871" formatCode="General">
                  <c:v>0</c:v>
                </c:pt>
                <c:pt idx="18872" formatCode="General">
                  <c:v>0</c:v>
                </c:pt>
                <c:pt idx="18873" formatCode="General">
                  <c:v>0</c:v>
                </c:pt>
                <c:pt idx="18874" formatCode="General">
                  <c:v>0</c:v>
                </c:pt>
                <c:pt idx="18875" formatCode="General">
                  <c:v>6.6666669833163335</c:v>
                </c:pt>
                <c:pt idx="18876" formatCode="General">
                  <c:v>0</c:v>
                </c:pt>
                <c:pt idx="18877" formatCode="General">
                  <c:v>0</c:v>
                </c:pt>
                <c:pt idx="18878" formatCode="General">
                  <c:v>0</c:v>
                </c:pt>
                <c:pt idx="18879" formatCode="General">
                  <c:v>0</c:v>
                </c:pt>
                <c:pt idx="18880" formatCode="General">
                  <c:v>0</c:v>
                </c:pt>
                <c:pt idx="18881" formatCode="General">
                  <c:v>0</c:v>
                </c:pt>
                <c:pt idx="18882" formatCode="General">
                  <c:v>0</c:v>
                </c:pt>
                <c:pt idx="18883" formatCode="General">
                  <c:v>0</c:v>
                </c:pt>
                <c:pt idx="18884" formatCode="General">
                  <c:v>0</c:v>
                </c:pt>
                <c:pt idx="18885" formatCode="General">
                  <c:v>0</c:v>
                </c:pt>
                <c:pt idx="18886" formatCode="General">
                  <c:v>6.6666669833163335</c:v>
                </c:pt>
                <c:pt idx="18887" formatCode="General">
                  <c:v>0</c:v>
                </c:pt>
                <c:pt idx="18888" formatCode="General">
                  <c:v>0</c:v>
                </c:pt>
                <c:pt idx="18889" formatCode="General">
                  <c:v>0</c:v>
                </c:pt>
                <c:pt idx="18890" formatCode="General">
                  <c:v>0</c:v>
                </c:pt>
                <c:pt idx="18891" formatCode="General">
                  <c:v>0</c:v>
                </c:pt>
                <c:pt idx="18892" formatCode="General">
                  <c:v>0</c:v>
                </c:pt>
                <c:pt idx="18893" formatCode="General">
                  <c:v>0</c:v>
                </c:pt>
                <c:pt idx="18894" formatCode="General">
                  <c:v>0</c:v>
                </c:pt>
                <c:pt idx="18895" formatCode="General">
                  <c:v>0</c:v>
                </c:pt>
                <c:pt idx="18896" formatCode="General">
                  <c:v>0</c:v>
                </c:pt>
                <c:pt idx="18897" formatCode="General">
                  <c:v>6.6666669833163335</c:v>
                </c:pt>
                <c:pt idx="18898" formatCode="General">
                  <c:v>0</c:v>
                </c:pt>
                <c:pt idx="18899" formatCode="General">
                  <c:v>0</c:v>
                </c:pt>
                <c:pt idx="18900" formatCode="General">
                  <c:v>0</c:v>
                </c:pt>
                <c:pt idx="18901" formatCode="General">
                  <c:v>0</c:v>
                </c:pt>
                <c:pt idx="18902" formatCode="General">
                  <c:v>0</c:v>
                </c:pt>
                <c:pt idx="18903" formatCode="General">
                  <c:v>0</c:v>
                </c:pt>
                <c:pt idx="18904" formatCode="General">
                  <c:v>0</c:v>
                </c:pt>
                <c:pt idx="18905" formatCode="General">
                  <c:v>0</c:v>
                </c:pt>
                <c:pt idx="18906" formatCode="General">
                  <c:v>0</c:v>
                </c:pt>
                <c:pt idx="18907" formatCode="General">
                  <c:v>6.6666669833163335</c:v>
                </c:pt>
                <c:pt idx="18908" formatCode="General">
                  <c:v>0</c:v>
                </c:pt>
                <c:pt idx="18909" formatCode="General">
                  <c:v>0</c:v>
                </c:pt>
                <c:pt idx="18910" formatCode="General">
                  <c:v>0</c:v>
                </c:pt>
                <c:pt idx="18911" formatCode="General">
                  <c:v>0</c:v>
                </c:pt>
                <c:pt idx="18912" formatCode="General">
                  <c:v>0</c:v>
                </c:pt>
                <c:pt idx="18913" formatCode="General">
                  <c:v>0</c:v>
                </c:pt>
                <c:pt idx="18914" formatCode="General">
                  <c:v>0</c:v>
                </c:pt>
                <c:pt idx="18915" formatCode="General">
                  <c:v>6.6666669833163335</c:v>
                </c:pt>
                <c:pt idx="18916" formatCode="General">
                  <c:v>0</c:v>
                </c:pt>
                <c:pt idx="18917" formatCode="General">
                  <c:v>0</c:v>
                </c:pt>
                <c:pt idx="18918" formatCode="General">
                  <c:v>0</c:v>
                </c:pt>
                <c:pt idx="18919" formatCode="General">
                  <c:v>0</c:v>
                </c:pt>
                <c:pt idx="18920" formatCode="General">
                  <c:v>0</c:v>
                </c:pt>
                <c:pt idx="18921" formatCode="General">
                  <c:v>0</c:v>
                </c:pt>
                <c:pt idx="18922" formatCode="General">
                  <c:v>0</c:v>
                </c:pt>
                <c:pt idx="18923" formatCode="General">
                  <c:v>0</c:v>
                </c:pt>
                <c:pt idx="18924" formatCode="General">
                  <c:v>0</c:v>
                </c:pt>
                <c:pt idx="18925" formatCode="General">
                  <c:v>6.6666669833163335</c:v>
                </c:pt>
                <c:pt idx="18926" formatCode="General">
                  <c:v>0</c:v>
                </c:pt>
                <c:pt idx="18927" formatCode="General">
                  <c:v>0</c:v>
                </c:pt>
                <c:pt idx="18928" formatCode="General">
                  <c:v>0</c:v>
                </c:pt>
                <c:pt idx="18929" formatCode="General">
                  <c:v>0</c:v>
                </c:pt>
                <c:pt idx="18930" formatCode="General">
                  <c:v>0</c:v>
                </c:pt>
                <c:pt idx="18931" formatCode="General">
                  <c:v>0</c:v>
                </c:pt>
                <c:pt idx="18932" formatCode="General">
                  <c:v>0</c:v>
                </c:pt>
                <c:pt idx="18933" formatCode="General">
                  <c:v>0</c:v>
                </c:pt>
                <c:pt idx="18934" formatCode="General">
                  <c:v>0</c:v>
                </c:pt>
                <c:pt idx="18935" formatCode="General">
                  <c:v>0</c:v>
                </c:pt>
                <c:pt idx="18936" formatCode="General">
                  <c:v>0</c:v>
                </c:pt>
                <c:pt idx="18937" formatCode="General">
                  <c:v>6.6666669833163335</c:v>
                </c:pt>
                <c:pt idx="18938" formatCode="General">
                  <c:v>0</c:v>
                </c:pt>
                <c:pt idx="18939" formatCode="General">
                  <c:v>0</c:v>
                </c:pt>
                <c:pt idx="18940" formatCode="General">
                  <c:v>0</c:v>
                </c:pt>
                <c:pt idx="18941" formatCode="General">
                  <c:v>0</c:v>
                </c:pt>
                <c:pt idx="18942" formatCode="General">
                  <c:v>0</c:v>
                </c:pt>
                <c:pt idx="18943" formatCode="General">
                  <c:v>0</c:v>
                </c:pt>
                <c:pt idx="18944" formatCode="General">
                  <c:v>0</c:v>
                </c:pt>
                <c:pt idx="18945" formatCode="General">
                  <c:v>0</c:v>
                </c:pt>
                <c:pt idx="18946" formatCode="General">
                  <c:v>0</c:v>
                </c:pt>
                <c:pt idx="18947" formatCode="General">
                  <c:v>0</c:v>
                </c:pt>
                <c:pt idx="18948" formatCode="General">
                  <c:v>0</c:v>
                </c:pt>
                <c:pt idx="18949" formatCode="General">
                  <c:v>6.6666669833163335</c:v>
                </c:pt>
                <c:pt idx="18950" formatCode="General">
                  <c:v>0</c:v>
                </c:pt>
                <c:pt idx="18951" formatCode="General">
                  <c:v>0</c:v>
                </c:pt>
                <c:pt idx="18952" formatCode="General">
                  <c:v>0</c:v>
                </c:pt>
                <c:pt idx="18953" formatCode="General">
                  <c:v>0</c:v>
                </c:pt>
                <c:pt idx="18954" formatCode="General">
                  <c:v>0</c:v>
                </c:pt>
                <c:pt idx="18955" formatCode="General">
                  <c:v>0</c:v>
                </c:pt>
                <c:pt idx="18956" formatCode="General">
                  <c:v>0</c:v>
                </c:pt>
                <c:pt idx="18957" formatCode="General">
                  <c:v>0</c:v>
                </c:pt>
                <c:pt idx="18958" formatCode="General">
                  <c:v>0</c:v>
                </c:pt>
                <c:pt idx="18959" formatCode="General">
                  <c:v>0</c:v>
                </c:pt>
                <c:pt idx="18960" formatCode="General">
                  <c:v>0</c:v>
                </c:pt>
                <c:pt idx="18961" formatCode="General">
                  <c:v>0</c:v>
                </c:pt>
                <c:pt idx="18962" formatCode="General">
                  <c:v>6.6666669833163335</c:v>
                </c:pt>
                <c:pt idx="18963" formatCode="General">
                  <c:v>0</c:v>
                </c:pt>
                <c:pt idx="18964" formatCode="General">
                  <c:v>0</c:v>
                </c:pt>
                <c:pt idx="18965" formatCode="General">
                  <c:v>0</c:v>
                </c:pt>
                <c:pt idx="18966" formatCode="General">
                  <c:v>0</c:v>
                </c:pt>
                <c:pt idx="18967" formatCode="General">
                  <c:v>0</c:v>
                </c:pt>
                <c:pt idx="18968" formatCode="General">
                  <c:v>0</c:v>
                </c:pt>
                <c:pt idx="18969" formatCode="General">
                  <c:v>0</c:v>
                </c:pt>
                <c:pt idx="18970" formatCode="General">
                  <c:v>0</c:v>
                </c:pt>
                <c:pt idx="18971" formatCode="General">
                  <c:v>0</c:v>
                </c:pt>
                <c:pt idx="18972" formatCode="General">
                  <c:v>0</c:v>
                </c:pt>
                <c:pt idx="18973" formatCode="General">
                  <c:v>0</c:v>
                </c:pt>
                <c:pt idx="18974" formatCode="General">
                  <c:v>6.6666669833163335</c:v>
                </c:pt>
                <c:pt idx="18975" formatCode="General">
                  <c:v>0</c:v>
                </c:pt>
                <c:pt idx="18976" formatCode="General">
                  <c:v>0</c:v>
                </c:pt>
                <c:pt idx="18977" formatCode="General">
                  <c:v>0</c:v>
                </c:pt>
                <c:pt idx="18978" formatCode="General">
                  <c:v>0</c:v>
                </c:pt>
                <c:pt idx="18979" formatCode="General">
                  <c:v>0</c:v>
                </c:pt>
                <c:pt idx="18980" formatCode="General">
                  <c:v>0</c:v>
                </c:pt>
                <c:pt idx="18981" formatCode="General">
                  <c:v>0</c:v>
                </c:pt>
                <c:pt idx="18982" formatCode="General">
                  <c:v>0</c:v>
                </c:pt>
                <c:pt idx="18983" formatCode="General">
                  <c:v>0</c:v>
                </c:pt>
                <c:pt idx="18984" formatCode="General">
                  <c:v>0</c:v>
                </c:pt>
                <c:pt idx="18985" formatCode="General">
                  <c:v>0</c:v>
                </c:pt>
                <c:pt idx="18986" formatCode="General">
                  <c:v>6.6666669833163335</c:v>
                </c:pt>
                <c:pt idx="18987" formatCode="General">
                  <c:v>0</c:v>
                </c:pt>
                <c:pt idx="18988" formatCode="General">
                  <c:v>0</c:v>
                </c:pt>
                <c:pt idx="18989" formatCode="General">
                  <c:v>0</c:v>
                </c:pt>
                <c:pt idx="18990" formatCode="General">
                  <c:v>0</c:v>
                </c:pt>
                <c:pt idx="18991" formatCode="General">
                  <c:v>0</c:v>
                </c:pt>
                <c:pt idx="18992" formatCode="General">
                  <c:v>0</c:v>
                </c:pt>
                <c:pt idx="18993" formatCode="General">
                  <c:v>6.6666669833163335</c:v>
                </c:pt>
                <c:pt idx="18994" formatCode="General">
                  <c:v>0</c:v>
                </c:pt>
                <c:pt idx="18995" formatCode="General">
                  <c:v>0</c:v>
                </c:pt>
                <c:pt idx="18996" formatCode="General">
                  <c:v>0</c:v>
                </c:pt>
                <c:pt idx="18997" formatCode="General">
                  <c:v>0</c:v>
                </c:pt>
                <c:pt idx="18998" formatCode="General">
                  <c:v>0</c:v>
                </c:pt>
                <c:pt idx="18999" formatCode="General">
                  <c:v>6.6666669833163335</c:v>
                </c:pt>
                <c:pt idx="19000" formatCode="General">
                  <c:v>0</c:v>
                </c:pt>
                <c:pt idx="19001" formatCode="General">
                  <c:v>0</c:v>
                </c:pt>
                <c:pt idx="19002" formatCode="General">
                  <c:v>0</c:v>
                </c:pt>
                <c:pt idx="19003" formatCode="General">
                  <c:v>0</c:v>
                </c:pt>
                <c:pt idx="19004" formatCode="General">
                  <c:v>0</c:v>
                </c:pt>
                <c:pt idx="19005" formatCode="General">
                  <c:v>0</c:v>
                </c:pt>
                <c:pt idx="19006" formatCode="General">
                  <c:v>6.6666669833163335</c:v>
                </c:pt>
                <c:pt idx="19007" formatCode="General">
                  <c:v>0</c:v>
                </c:pt>
                <c:pt idx="19008" formatCode="General">
                  <c:v>0</c:v>
                </c:pt>
                <c:pt idx="19009" formatCode="General">
                  <c:v>0</c:v>
                </c:pt>
                <c:pt idx="19010" formatCode="General">
                  <c:v>0</c:v>
                </c:pt>
                <c:pt idx="19011" formatCode="General">
                  <c:v>0</c:v>
                </c:pt>
                <c:pt idx="19012" formatCode="General">
                  <c:v>0</c:v>
                </c:pt>
                <c:pt idx="19013" formatCode="General">
                  <c:v>6.6666669833163335</c:v>
                </c:pt>
                <c:pt idx="19014" formatCode="General">
                  <c:v>0</c:v>
                </c:pt>
                <c:pt idx="19015" formatCode="General">
                  <c:v>0</c:v>
                </c:pt>
                <c:pt idx="19016" formatCode="General">
                  <c:v>0</c:v>
                </c:pt>
                <c:pt idx="19017" formatCode="General">
                  <c:v>0</c:v>
                </c:pt>
                <c:pt idx="19018" formatCode="General">
                  <c:v>0</c:v>
                </c:pt>
                <c:pt idx="19019" formatCode="General">
                  <c:v>0</c:v>
                </c:pt>
                <c:pt idx="19020" formatCode="General">
                  <c:v>6.6666669833163335</c:v>
                </c:pt>
                <c:pt idx="19021" formatCode="General">
                  <c:v>0</c:v>
                </c:pt>
                <c:pt idx="19022" formatCode="General">
                  <c:v>0</c:v>
                </c:pt>
                <c:pt idx="19023" formatCode="General">
                  <c:v>0</c:v>
                </c:pt>
                <c:pt idx="19024" formatCode="General">
                  <c:v>0</c:v>
                </c:pt>
                <c:pt idx="19025" formatCode="General">
                  <c:v>0</c:v>
                </c:pt>
                <c:pt idx="19026" formatCode="General">
                  <c:v>0</c:v>
                </c:pt>
                <c:pt idx="19027" formatCode="General">
                  <c:v>6.6666669833163335</c:v>
                </c:pt>
                <c:pt idx="19028" formatCode="General">
                  <c:v>0</c:v>
                </c:pt>
                <c:pt idx="19029" formatCode="General">
                  <c:v>0</c:v>
                </c:pt>
                <c:pt idx="19030" formatCode="General">
                  <c:v>0</c:v>
                </c:pt>
                <c:pt idx="19031" formatCode="General">
                  <c:v>0</c:v>
                </c:pt>
                <c:pt idx="19032" formatCode="General">
                  <c:v>0</c:v>
                </c:pt>
                <c:pt idx="19033" formatCode="General">
                  <c:v>6.6666669833163335</c:v>
                </c:pt>
                <c:pt idx="19034" formatCode="General">
                  <c:v>0</c:v>
                </c:pt>
                <c:pt idx="19035" formatCode="General">
                  <c:v>0</c:v>
                </c:pt>
                <c:pt idx="19036" formatCode="General">
                  <c:v>0</c:v>
                </c:pt>
                <c:pt idx="19037" formatCode="General">
                  <c:v>0</c:v>
                </c:pt>
                <c:pt idx="19038" formatCode="General">
                  <c:v>6.6666669833163335</c:v>
                </c:pt>
                <c:pt idx="19039" formatCode="General">
                  <c:v>0</c:v>
                </c:pt>
                <c:pt idx="19040" formatCode="General">
                  <c:v>0</c:v>
                </c:pt>
                <c:pt idx="19041" formatCode="General">
                  <c:v>0</c:v>
                </c:pt>
                <c:pt idx="19042" formatCode="General">
                  <c:v>0</c:v>
                </c:pt>
                <c:pt idx="19043" formatCode="General">
                  <c:v>6.6666669833163335</c:v>
                </c:pt>
                <c:pt idx="19044" formatCode="General">
                  <c:v>0</c:v>
                </c:pt>
                <c:pt idx="19045" formatCode="General">
                  <c:v>0</c:v>
                </c:pt>
                <c:pt idx="19046" formatCode="General">
                  <c:v>0</c:v>
                </c:pt>
                <c:pt idx="19047" formatCode="General">
                  <c:v>0</c:v>
                </c:pt>
                <c:pt idx="19048" formatCode="General">
                  <c:v>0</c:v>
                </c:pt>
                <c:pt idx="19049" formatCode="General">
                  <c:v>6.6666669833163335</c:v>
                </c:pt>
                <c:pt idx="19050" formatCode="General">
                  <c:v>0</c:v>
                </c:pt>
                <c:pt idx="19051" formatCode="General">
                  <c:v>0</c:v>
                </c:pt>
                <c:pt idx="19052" formatCode="General">
                  <c:v>0</c:v>
                </c:pt>
                <c:pt idx="19053" formatCode="General">
                  <c:v>0</c:v>
                </c:pt>
                <c:pt idx="19054" formatCode="General">
                  <c:v>0</c:v>
                </c:pt>
                <c:pt idx="19055" formatCode="General">
                  <c:v>0</c:v>
                </c:pt>
                <c:pt idx="19056" formatCode="General">
                  <c:v>6.6666669833163335</c:v>
                </c:pt>
                <c:pt idx="19057" formatCode="General">
                  <c:v>0</c:v>
                </c:pt>
                <c:pt idx="19058" formatCode="General">
                  <c:v>0</c:v>
                </c:pt>
                <c:pt idx="19059" formatCode="General">
                  <c:v>0</c:v>
                </c:pt>
                <c:pt idx="19060" formatCode="General">
                  <c:v>0</c:v>
                </c:pt>
                <c:pt idx="19061" formatCode="General">
                  <c:v>0</c:v>
                </c:pt>
                <c:pt idx="19062" formatCode="General">
                  <c:v>6.6666669833163335</c:v>
                </c:pt>
                <c:pt idx="19063" formatCode="General">
                  <c:v>0</c:v>
                </c:pt>
                <c:pt idx="19064" formatCode="General">
                  <c:v>0</c:v>
                </c:pt>
                <c:pt idx="19065" formatCode="General">
                  <c:v>0</c:v>
                </c:pt>
                <c:pt idx="19066" formatCode="General">
                  <c:v>0</c:v>
                </c:pt>
                <c:pt idx="19067" formatCode="General">
                  <c:v>6.6666669833163335</c:v>
                </c:pt>
                <c:pt idx="19068" formatCode="General">
                  <c:v>0</c:v>
                </c:pt>
                <c:pt idx="19069" formatCode="General">
                  <c:v>0</c:v>
                </c:pt>
                <c:pt idx="19070" formatCode="General">
                  <c:v>0</c:v>
                </c:pt>
                <c:pt idx="19071" formatCode="General">
                  <c:v>0</c:v>
                </c:pt>
                <c:pt idx="19072" formatCode="General">
                  <c:v>6.6666669833163335</c:v>
                </c:pt>
                <c:pt idx="19073" formatCode="General">
                  <c:v>0</c:v>
                </c:pt>
                <c:pt idx="19074" formatCode="General">
                  <c:v>0</c:v>
                </c:pt>
                <c:pt idx="19075" formatCode="General">
                  <c:v>0</c:v>
                </c:pt>
                <c:pt idx="19076" formatCode="General">
                  <c:v>0</c:v>
                </c:pt>
                <c:pt idx="19077" formatCode="General">
                  <c:v>6.6666669833163335</c:v>
                </c:pt>
                <c:pt idx="19078" formatCode="General">
                  <c:v>0</c:v>
                </c:pt>
                <c:pt idx="19079" formatCode="General">
                  <c:v>0</c:v>
                </c:pt>
                <c:pt idx="19080" formatCode="General">
                  <c:v>0</c:v>
                </c:pt>
                <c:pt idx="19081" formatCode="General">
                  <c:v>0</c:v>
                </c:pt>
                <c:pt idx="19082" formatCode="General">
                  <c:v>0</c:v>
                </c:pt>
                <c:pt idx="19083" formatCode="General">
                  <c:v>6.6666669833163335</c:v>
                </c:pt>
                <c:pt idx="19084" formatCode="General">
                  <c:v>0</c:v>
                </c:pt>
                <c:pt idx="19085" formatCode="General">
                  <c:v>0</c:v>
                </c:pt>
                <c:pt idx="19086" formatCode="General">
                  <c:v>0</c:v>
                </c:pt>
                <c:pt idx="19087" formatCode="General">
                  <c:v>0</c:v>
                </c:pt>
                <c:pt idx="19088" formatCode="General">
                  <c:v>6.6666669833163335</c:v>
                </c:pt>
                <c:pt idx="19089" formatCode="General">
                  <c:v>0</c:v>
                </c:pt>
                <c:pt idx="19090" formatCode="General">
                  <c:v>0</c:v>
                </c:pt>
                <c:pt idx="19091" formatCode="General">
                  <c:v>0</c:v>
                </c:pt>
                <c:pt idx="19092" formatCode="General">
                  <c:v>0</c:v>
                </c:pt>
                <c:pt idx="19093" formatCode="General">
                  <c:v>0</c:v>
                </c:pt>
                <c:pt idx="19094" formatCode="General">
                  <c:v>0</c:v>
                </c:pt>
                <c:pt idx="19095" formatCode="General">
                  <c:v>0</c:v>
                </c:pt>
                <c:pt idx="19096" formatCode="General">
                  <c:v>6.6666669833163335</c:v>
                </c:pt>
                <c:pt idx="19097" formatCode="General">
                  <c:v>0</c:v>
                </c:pt>
                <c:pt idx="19098" formatCode="General">
                  <c:v>0</c:v>
                </c:pt>
                <c:pt idx="19099" formatCode="General">
                  <c:v>0</c:v>
                </c:pt>
                <c:pt idx="19100" formatCode="General">
                  <c:v>0</c:v>
                </c:pt>
                <c:pt idx="19101" formatCode="General">
                  <c:v>0</c:v>
                </c:pt>
                <c:pt idx="19102" formatCode="General">
                  <c:v>0</c:v>
                </c:pt>
                <c:pt idx="19103" formatCode="General">
                  <c:v>0</c:v>
                </c:pt>
                <c:pt idx="19104" formatCode="General">
                  <c:v>6.6666669833163335</c:v>
                </c:pt>
                <c:pt idx="19105" formatCode="General">
                  <c:v>0</c:v>
                </c:pt>
                <c:pt idx="19106" formatCode="General">
                  <c:v>0</c:v>
                </c:pt>
                <c:pt idx="19107" formatCode="General">
                  <c:v>0</c:v>
                </c:pt>
                <c:pt idx="19108" formatCode="General">
                  <c:v>0</c:v>
                </c:pt>
                <c:pt idx="19109" formatCode="General">
                  <c:v>0</c:v>
                </c:pt>
                <c:pt idx="19110" formatCode="General">
                  <c:v>0</c:v>
                </c:pt>
                <c:pt idx="19111" formatCode="General">
                  <c:v>0</c:v>
                </c:pt>
                <c:pt idx="19112" formatCode="General">
                  <c:v>0</c:v>
                </c:pt>
                <c:pt idx="19113" formatCode="General">
                  <c:v>0</c:v>
                </c:pt>
                <c:pt idx="19114" formatCode="General">
                  <c:v>0</c:v>
                </c:pt>
                <c:pt idx="19115" formatCode="General">
                  <c:v>0</c:v>
                </c:pt>
                <c:pt idx="19116" formatCode="General">
                  <c:v>6.6666669833163335</c:v>
                </c:pt>
                <c:pt idx="19117" formatCode="General">
                  <c:v>0</c:v>
                </c:pt>
                <c:pt idx="19118" formatCode="General">
                  <c:v>0</c:v>
                </c:pt>
                <c:pt idx="19119" formatCode="General">
                  <c:v>0</c:v>
                </c:pt>
                <c:pt idx="19120" formatCode="General">
                  <c:v>0</c:v>
                </c:pt>
                <c:pt idx="19121" formatCode="General">
                  <c:v>0</c:v>
                </c:pt>
                <c:pt idx="19122" formatCode="General">
                  <c:v>0</c:v>
                </c:pt>
                <c:pt idx="19123" formatCode="General">
                  <c:v>0</c:v>
                </c:pt>
                <c:pt idx="19124" formatCode="General">
                  <c:v>0</c:v>
                </c:pt>
                <c:pt idx="19125" formatCode="General">
                  <c:v>0</c:v>
                </c:pt>
                <c:pt idx="19126" formatCode="General">
                  <c:v>0</c:v>
                </c:pt>
                <c:pt idx="19127" formatCode="General">
                  <c:v>0</c:v>
                </c:pt>
                <c:pt idx="19128" formatCode="General">
                  <c:v>6.6666669833163335</c:v>
                </c:pt>
                <c:pt idx="19129" formatCode="General">
                  <c:v>0</c:v>
                </c:pt>
                <c:pt idx="19130" formatCode="General">
                  <c:v>0</c:v>
                </c:pt>
                <c:pt idx="19131" formatCode="General">
                  <c:v>0</c:v>
                </c:pt>
                <c:pt idx="19132" formatCode="General">
                  <c:v>0</c:v>
                </c:pt>
                <c:pt idx="19133" formatCode="General">
                  <c:v>0</c:v>
                </c:pt>
                <c:pt idx="19134" formatCode="General">
                  <c:v>0</c:v>
                </c:pt>
                <c:pt idx="19135" formatCode="General">
                  <c:v>0</c:v>
                </c:pt>
                <c:pt idx="19136" formatCode="General">
                  <c:v>0</c:v>
                </c:pt>
                <c:pt idx="19137" formatCode="General">
                  <c:v>0</c:v>
                </c:pt>
                <c:pt idx="19138" formatCode="General">
                  <c:v>0</c:v>
                </c:pt>
                <c:pt idx="19139" formatCode="General">
                  <c:v>0</c:v>
                </c:pt>
                <c:pt idx="19140" formatCode="General">
                  <c:v>6.6666669833163335</c:v>
                </c:pt>
                <c:pt idx="19141" formatCode="General">
                  <c:v>0</c:v>
                </c:pt>
                <c:pt idx="19142" formatCode="General">
                  <c:v>0</c:v>
                </c:pt>
                <c:pt idx="19143" formatCode="General">
                  <c:v>0</c:v>
                </c:pt>
                <c:pt idx="19144" formatCode="General">
                  <c:v>0</c:v>
                </c:pt>
                <c:pt idx="19145" formatCode="General">
                  <c:v>0</c:v>
                </c:pt>
                <c:pt idx="19146" formatCode="General">
                  <c:v>0</c:v>
                </c:pt>
                <c:pt idx="19147" formatCode="General">
                  <c:v>0</c:v>
                </c:pt>
                <c:pt idx="19148" formatCode="General">
                  <c:v>0</c:v>
                </c:pt>
                <c:pt idx="19149" formatCode="General">
                  <c:v>0</c:v>
                </c:pt>
                <c:pt idx="19150" formatCode="General">
                  <c:v>0</c:v>
                </c:pt>
                <c:pt idx="19151" formatCode="General">
                  <c:v>6.6666669833163335</c:v>
                </c:pt>
                <c:pt idx="19152" formatCode="General">
                  <c:v>0</c:v>
                </c:pt>
                <c:pt idx="19153" formatCode="General">
                  <c:v>0</c:v>
                </c:pt>
                <c:pt idx="19154" formatCode="General">
                  <c:v>0</c:v>
                </c:pt>
                <c:pt idx="19155" formatCode="General">
                  <c:v>0</c:v>
                </c:pt>
                <c:pt idx="19156" formatCode="General">
                  <c:v>0</c:v>
                </c:pt>
                <c:pt idx="19157" formatCode="General">
                  <c:v>0</c:v>
                </c:pt>
                <c:pt idx="19158" formatCode="General">
                  <c:v>0</c:v>
                </c:pt>
                <c:pt idx="19159" formatCode="General">
                  <c:v>0</c:v>
                </c:pt>
                <c:pt idx="19160" formatCode="General">
                  <c:v>0</c:v>
                </c:pt>
                <c:pt idx="19161" formatCode="General">
                  <c:v>0</c:v>
                </c:pt>
                <c:pt idx="19162" formatCode="General">
                  <c:v>0</c:v>
                </c:pt>
                <c:pt idx="19163" formatCode="General">
                  <c:v>6.6666669833163335</c:v>
                </c:pt>
                <c:pt idx="19164" formatCode="General">
                  <c:v>0</c:v>
                </c:pt>
                <c:pt idx="19165" formatCode="General">
                  <c:v>0</c:v>
                </c:pt>
                <c:pt idx="19166" formatCode="General">
                  <c:v>0</c:v>
                </c:pt>
                <c:pt idx="19167" formatCode="General">
                  <c:v>0</c:v>
                </c:pt>
                <c:pt idx="19168" formatCode="General">
                  <c:v>0</c:v>
                </c:pt>
                <c:pt idx="19169" formatCode="General">
                  <c:v>0</c:v>
                </c:pt>
                <c:pt idx="19170" formatCode="General">
                  <c:v>0</c:v>
                </c:pt>
                <c:pt idx="19171" formatCode="General">
                  <c:v>0</c:v>
                </c:pt>
                <c:pt idx="19172" formatCode="General">
                  <c:v>0</c:v>
                </c:pt>
                <c:pt idx="19173" formatCode="General">
                  <c:v>0</c:v>
                </c:pt>
                <c:pt idx="19174" formatCode="General">
                  <c:v>0</c:v>
                </c:pt>
                <c:pt idx="19175" formatCode="General">
                  <c:v>6.6666669833163335</c:v>
                </c:pt>
                <c:pt idx="19176" formatCode="General">
                  <c:v>0</c:v>
                </c:pt>
                <c:pt idx="19177" formatCode="General">
                  <c:v>0</c:v>
                </c:pt>
                <c:pt idx="19178" formatCode="General">
                  <c:v>0</c:v>
                </c:pt>
                <c:pt idx="19179" formatCode="General">
                  <c:v>0</c:v>
                </c:pt>
                <c:pt idx="19180" formatCode="General">
                  <c:v>0</c:v>
                </c:pt>
                <c:pt idx="19181" formatCode="General">
                  <c:v>0</c:v>
                </c:pt>
                <c:pt idx="19182" formatCode="General">
                  <c:v>0</c:v>
                </c:pt>
                <c:pt idx="19183" formatCode="General">
                  <c:v>0</c:v>
                </c:pt>
                <c:pt idx="19184" formatCode="General">
                  <c:v>0</c:v>
                </c:pt>
                <c:pt idx="19185" formatCode="General">
                  <c:v>0</c:v>
                </c:pt>
                <c:pt idx="19186" formatCode="General">
                  <c:v>6.6666669833163335</c:v>
                </c:pt>
                <c:pt idx="19187" formatCode="General">
                  <c:v>0</c:v>
                </c:pt>
                <c:pt idx="19188" formatCode="General">
                  <c:v>0</c:v>
                </c:pt>
                <c:pt idx="19189" formatCode="General">
                  <c:v>0</c:v>
                </c:pt>
                <c:pt idx="19190" formatCode="General">
                  <c:v>0</c:v>
                </c:pt>
                <c:pt idx="19191" formatCode="General">
                  <c:v>0</c:v>
                </c:pt>
                <c:pt idx="19192" formatCode="General">
                  <c:v>0</c:v>
                </c:pt>
                <c:pt idx="19193" formatCode="General">
                  <c:v>0</c:v>
                </c:pt>
                <c:pt idx="19194" formatCode="General">
                  <c:v>0</c:v>
                </c:pt>
                <c:pt idx="19195" formatCode="General">
                  <c:v>0</c:v>
                </c:pt>
                <c:pt idx="19196" formatCode="General">
                  <c:v>0</c:v>
                </c:pt>
                <c:pt idx="19197" formatCode="General">
                  <c:v>6.6666669833163335</c:v>
                </c:pt>
                <c:pt idx="19198" formatCode="General">
                  <c:v>0</c:v>
                </c:pt>
                <c:pt idx="19199" formatCode="General">
                  <c:v>6.6666669833163335</c:v>
                </c:pt>
                <c:pt idx="19200" formatCode="General">
                  <c:v>20.000000173846864</c:v>
                </c:pt>
                <c:pt idx="19201" formatCode="General">
                  <c:v>53.333335866530739</c:v>
                </c:pt>
                <c:pt idx="19202" formatCode="General">
                  <c:v>126.66667501131664</c:v>
                </c:pt>
                <c:pt idx="19203" formatCode="General">
                  <c:v>186.66668484608331</c:v>
                </c:pt>
                <c:pt idx="19204" formatCode="General">
                  <c:v>259.999930858612</c:v>
                </c:pt>
                <c:pt idx="19205" formatCode="General">
                  <c:v>313.33317359288532</c:v>
                </c:pt>
                <c:pt idx="19206" formatCode="General">
                  <c:v>346.66645030180604</c:v>
                </c:pt>
                <c:pt idx="19207" formatCode="General">
                  <c:v>379.99972701072664</c:v>
                </c:pt>
                <c:pt idx="19208" formatCode="General">
                  <c:v>433.33301941553731</c:v>
                </c:pt>
                <c:pt idx="19209" formatCode="General">
                  <c:v>486.66646083196002</c:v>
                </c:pt>
                <c:pt idx="19210" formatCode="General">
                  <c:v>526.66654189427663</c:v>
                </c:pt>
                <c:pt idx="19211" formatCode="General">
                  <c:v>539.99990224838268</c:v>
                </c:pt>
                <c:pt idx="19212" formatCode="General">
                  <c:v>553.33326260248793</c:v>
                </c:pt>
                <c:pt idx="19213" formatCode="General">
                  <c:v>546.66658242543531</c:v>
                </c:pt>
                <c:pt idx="19214" formatCode="General">
                  <c:v>526.66654189427663</c:v>
                </c:pt>
                <c:pt idx="19215" formatCode="General">
                  <c:v>499.99982118606601</c:v>
                </c:pt>
                <c:pt idx="19216" formatCode="General">
                  <c:v>466.66642030080129</c:v>
                </c:pt>
                <c:pt idx="19217" formatCode="General">
                  <c:v>419.999659061432</c:v>
                </c:pt>
                <c:pt idx="19218" formatCode="General">
                  <c:v>379.99972701072664</c:v>
                </c:pt>
                <c:pt idx="19219" formatCode="General">
                  <c:v>353.33310564358999</c:v>
                </c:pt>
                <c:pt idx="19220" formatCode="General">
                  <c:v>333.33313961823802</c:v>
                </c:pt>
                <c:pt idx="19221" formatCode="General">
                  <c:v>306.66651825110131</c:v>
                </c:pt>
                <c:pt idx="19222" formatCode="General">
                  <c:v>293.33320756753267</c:v>
                </c:pt>
                <c:pt idx="19223" formatCode="General">
                  <c:v>279.99989688396465</c:v>
                </c:pt>
                <c:pt idx="19224" formatCode="General">
                  <c:v>259.999930858612</c:v>
                </c:pt>
                <c:pt idx="19225" formatCode="General">
                  <c:v>253.333275516828</c:v>
                </c:pt>
                <c:pt idx="19226" formatCode="General">
                  <c:v>239.99996483325933</c:v>
                </c:pt>
                <c:pt idx="19227" formatCode="General">
                  <c:v>233.33330949147532</c:v>
                </c:pt>
                <c:pt idx="19228" formatCode="General">
                  <c:v>213.33334346612267</c:v>
                </c:pt>
                <c:pt idx="19229" formatCode="General">
                  <c:v>206.66668812433866</c:v>
                </c:pt>
                <c:pt idx="19230" formatCode="General">
                  <c:v>200.00002036492</c:v>
                </c:pt>
                <c:pt idx="19231" formatCode="General">
                  <c:v>186.66668484608331</c:v>
                </c:pt>
                <c:pt idx="19232" formatCode="General">
                  <c:v>180.00001708666468</c:v>
                </c:pt>
                <c:pt idx="19233" formatCode="General">
                  <c:v>166.66668156782802</c:v>
                </c:pt>
                <c:pt idx="19234" formatCode="General">
                  <c:v>166.66668156782802</c:v>
                </c:pt>
                <c:pt idx="19235" formatCode="General">
                  <c:v>153.33334604899068</c:v>
                </c:pt>
                <c:pt idx="19236" formatCode="General">
                  <c:v>153.33334604899068</c:v>
                </c:pt>
                <c:pt idx="19237" formatCode="General">
                  <c:v>140.00001053015401</c:v>
                </c:pt>
                <c:pt idx="19238" formatCode="General">
                  <c:v>133.33334277073533</c:v>
                </c:pt>
                <c:pt idx="19239" formatCode="General">
                  <c:v>126.66667501131664</c:v>
                </c:pt>
                <c:pt idx="19240" formatCode="General">
                  <c:v>126.66667501131664</c:v>
                </c:pt>
                <c:pt idx="19241" formatCode="General">
                  <c:v>113.33333949248001</c:v>
                </c:pt>
                <c:pt idx="19242" formatCode="General">
                  <c:v>113.33333949248001</c:v>
                </c:pt>
                <c:pt idx="19243" formatCode="General">
                  <c:v>106.66667173306134</c:v>
                </c:pt>
                <c:pt idx="19244" formatCode="General">
                  <c:v>100.00001018246</c:v>
                </c:pt>
                <c:pt idx="19245" formatCode="General">
                  <c:v>93.333342423041344</c:v>
                </c:pt>
                <c:pt idx="19246" formatCode="General">
                  <c:v>93.333342423041344</c:v>
                </c:pt>
                <c:pt idx="19247" formatCode="General">
                  <c:v>93.333342423041344</c:v>
                </c:pt>
                <c:pt idx="19248" formatCode="General">
                  <c:v>80.000006904204653</c:v>
                </c:pt>
                <c:pt idx="19249" formatCode="General">
                  <c:v>86.66667466362334</c:v>
                </c:pt>
                <c:pt idx="19250" formatCode="General">
                  <c:v>80.000006904204653</c:v>
                </c:pt>
                <c:pt idx="19251" formatCode="General">
                  <c:v>73.333339144785995</c:v>
                </c:pt>
                <c:pt idx="19252" formatCode="General">
                  <c:v>73.333339144785995</c:v>
                </c:pt>
                <c:pt idx="19253" formatCode="General">
                  <c:v>73.333339144785995</c:v>
                </c:pt>
                <c:pt idx="19254" formatCode="General">
                  <c:v>66.666671385368005</c:v>
                </c:pt>
                <c:pt idx="19255" formatCode="General">
                  <c:v>66.666671385368005</c:v>
                </c:pt>
                <c:pt idx="19256" formatCode="General">
                  <c:v>66.666671385368005</c:v>
                </c:pt>
                <c:pt idx="19257" formatCode="General">
                  <c:v>60.000003625949198</c:v>
                </c:pt>
                <c:pt idx="19258" formatCode="General">
                  <c:v>60.000003625949198</c:v>
                </c:pt>
                <c:pt idx="19259" formatCode="General">
                  <c:v>60.000003625949198</c:v>
                </c:pt>
                <c:pt idx="19260" formatCode="General">
                  <c:v>53.333335866530739</c:v>
                </c:pt>
                <c:pt idx="19261" formatCode="General">
                  <c:v>53.333335866530739</c:v>
                </c:pt>
                <c:pt idx="19262" formatCode="General">
                  <c:v>53.333335866530739</c:v>
                </c:pt>
                <c:pt idx="19263" formatCode="General">
                  <c:v>53.333335866530739</c:v>
                </c:pt>
                <c:pt idx="19264" formatCode="General">
                  <c:v>46.6666712115208</c:v>
                </c:pt>
                <c:pt idx="19265" formatCode="General">
                  <c:v>53.333335866530739</c:v>
                </c:pt>
                <c:pt idx="19266" formatCode="General">
                  <c:v>46.6666712115208</c:v>
                </c:pt>
                <c:pt idx="19267" formatCode="General">
                  <c:v>40.000003452102327</c:v>
                </c:pt>
                <c:pt idx="19268" formatCode="General">
                  <c:v>46.6666712115208</c:v>
                </c:pt>
                <c:pt idx="19269" formatCode="General">
                  <c:v>40.000003452102327</c:v>
                </c:pt>
                <c:pt idx="19270" formatCode="General">
                  <c:v>46.6666712115208</c:v>
                </c:pt>
                <c:pt idx="19271" formatCode="General">
                  <c:v>40.000003452102327</c:v>
                </c:pt>
                <c:pt idx="19272" formatCode="General">
                  <c:v>33.333335692683868</c:v>
                </c:pt>
                <c:pt idx="19273" formatCode="General">
                  <c:v>40.000003452102327</c:v>
                </c:pt>
                <c:pt idx="19274" formatCode="General">
                  <c:v>40.000003452102327</c:v>
                </c:pt>
                <c:pt idx="19275" formatCode="General">
                  <c:v>33.333335692683868</c:v>
                </c:pt>
                <c:pt idx="19276" formatCode="General">
                  <c:v>33.333335692683868</c:v>
                </c:pt>
                <c:pt idx="19277" formatCode="General">
                  <c:v>40.000003452102327</c:v>
                </c:pt>
                <c:pt idx="19278" formatCode="General">
                  <c:v>33.333335692683868</c:v>
                </c:pt>
                <c:pt idx="19279" formatCode="General">
                  <c:v>33.333335692683868</c:v>
                </c:pt>
                <c:pt idx="19280" formatCode="General">
                  <c:v>26.666667933265401</c:v>
                </c:pt>
                <c:pt idx="19281" formatCode="General">
                  <c:v>33.333335692683868</c:v>
                </c:pt>
                <c:pt idx="19282" formatCode="General">
                  <c:v>33.333335692683868</c:v>
                </c:pt>
                <c:pt idx="19283" formatCode="General">
                  <c:v>26.666667933265401</c:v>
                </c:pt>
                <c:pt idx="19284" formatCode="General">
                  <c:v>26.666667933265401</c:v>
                </c:pt>
                <c:pt idx="19285" formatCode="General">
                  <c:v>33.333335692683868</c:v>
                </c:pt>
                <c:pt idx="19286" formatCode="General">
                  <c:v>26.666667933265401</c:v>
                </c:pt>
                <c:pt idx="19287" formatCode="General">
                  <c:v>26.666667933265401</c:v>
                </c:pt>
                <c:pt idx="19288" formatCode="General">
                  <c:v>26.666667933265401</c:v>
                </c:pt>
                <c:pt idx="19289" formatCode="General">
                  <c:v>26.666667933265401</c:v>
                </c:pt>
                <c:pt idx="19290" formatCode="General">
                  <c:v>26.666667933265401</c:v>
                </c:pt>
                <c:pt idx="19291" formatCode="General">
                  <c:v>26.666667933265401</c:v>
                </c:pt>
                <c:pt idx="19292" formatCode="General">
                  <c:v>20.000000173846864</c:v>
                </c:pt>
                <c:pt idx="19293" formatCode="General">
                  <c:v>26.666667933265401</c:v>
                </c:pt>
                <c:pt idx="19294" formatCode="General">
                  <c:v>20.000000173846864</c:v>
                </c:pt>
                <c:pt idx="19295" formatCode="General">
                  <c:v>26.666667933265401</c:v>
                </c:pt>
                <c:pt idx="19296" formatCode="General">
                  <c:v>20.000000173846864</c:v>
                </c:pt>
                <c:pt idx="19297" formatCode="General">
                  <c:v>20.000000173846864</c:v>
                </c:pt>
                <c:pt idx="19298" formatCode="General">
                  <c:v>26.666667933265401</c:v>
                </c:pt>
                <c:pt idx="19299" formatCode="General">
                  <c:v>20.000000173846864</c:v>
                </c:pt>
                <c:pt idx="19300" formatCode="General">
                  <c:v>20.000000173846864</c:v>
                </c:pt>
                <c:pt idx="19301" formatCode="General">
                  <c:v>20.000000173846864</c:v>
                </c:pt>
                <c:pt idx="19302" formatCode="General">
                  <c:v>20.000000173846864</c:v>
                </c:pt>
                <c:pt idx="19303" formatCode="General">
                  <c:v>20.000000173846864</c:v>
                </c:pt>
                <c:pt idx="19304" formatCode="General">
                  <c:v>13.333333966632667</c:v>
                </c:pt>
                <c:pt idx="19305" formatCode="General">
                  <c:v>20.000000173846864</c:v>
                </c:pt>
                <c:pt idx="19306" formatCode="General">
                  <c:v>20.000000173846864</c:v>
                </c:pt>
                <c:pt idx="19307" formatCode="General">
                  <c:v>20.000000173846864</c:v>
                </c:pt>
                <c:pt idx="19308" formatCode="General">
                  <c:v>13.333333966632667</c:v>
                </c:pt>
                <c:pt idx="19309" formatCode="General">
                  <c:v>20.000000173846864</c:v>
                </c:pt>
                <c:pt idx="19310" formatCode="General">
                  <c:v>13.333333966632667</c:v>
                </c:pt>
                <c:pt idx="19311" formatCode="General">
                  <c:v>13.333333966632667</c:v>
                </c:pt>
                <c:pt idx="19312" formatCode="General">
                  <c:v>20.000000173846864</c:v>
                </c:pt>
                <c:pt idx="19313" formatCode="General">
                  <c:v>13.333333966632667</c:v>
                </c:pt>
                <c:pt idx="19314" formatCode="General">
                  <c:v>13.333333966632667</c:v>
                </c:pt>
                <c:pt idx="19315" formatCode="General">
                  <c:v>13.333333966632667</c:v>
                </c:pt>
                <c:pt idx="19316" formatCode="General">
                  <c:v>20.000000173846864</c:v>
                </c:pt>
                <c:pt idx="19317" formatCode="General">
                  <c:v>13.333333966632667</c:v>
                </c:pt>
                <c:pt idx="19318" formatCode="General">
                  <c:v>13.333333966632667</c:v>
                </c:pt>
                <c:pt idx="19319" formatCode="General">
                  <c:v>13.333333966632667</c:v>
                </c:pt>
                <c:pt idx="19320" formatCode="General">
                  <c:v>13.333333966632667</c:v>
                </c:pt>
                <c:pt idx="19321" formatCode="General">
                  <c:v>13.333333966632667</c:v>
                </c:pt>
                <c:pt idx="19322" formatCode="General">
                  <c:v>6.6666669833163335</c:v>
                </c:pt>
                <c:pt idx="19323" formatCode="General">
                  <c:v>13.333333966632667</c:v>
                </c:pt>
                <c:pt idx="19324" formatCode="General">
                  <c:v>13.333333966632667</c:v>
                </c:pt>
                <c:pt idx="19325" formatCode="General">
                  <c:v>13.333333966632667</c:v>
                </c:pt>
                <c:pt idx="19326" formatCode="General">
                  <c:v>6.6666669833163335</c:v>
                </c:pt>
                <c:pt idx="19327" formatCode="General">
                  <c:v>13.333333966632667</c:v>
                </c:pt>
                <c:pt idx="19328" formatCode="General">
                  <c:v>13.333333966632667</c:v>
                </c:pt>
                <c:pt idx="19329" formatCode="General">
                  <c:v>6.6666669833163335</c:v>
                </c:pt>
                <c:pt idx="19330" formatCode="General">
                  <c:v>13.333333966632667</c:v>
                </c:pt>
                <c:pt idx="19331" formatCode="General">
                  <c:v>6.6666669833163335</c:v>
                </c:pt>
                <c:pt idx="19332" formatCode="General">
                  <c:v>13.333333966632667</c:v>
                </c:pt>
                <c:pt idx="19333" formatCode="General">
                  <c:v>6.6666669833163335</c:v>
                </c:pt>
                <c:pt idx="19334" formatCode="General">
                  <c:v>13.333333966632667</c:v>
                </c:pt>
                <c:pt idx="19335" formatCode="General">
                  <c:v>6.6666669833163335</c:v>
                </c:pt>
                <c:pt idx="19336" formatCode="General">
                  <c:v>13.333333966632667</c:v>
                </c:pt>
                <c:pt idx="19337" formatCode="General">
                  <c:v>6.6666669833163335</c:v>
                </c:pt>
                <c:pt idx="19338" formatCode="General">
                  <c:v>13.333333966632667</c:v>
                </c:pt>
                <c:pt idx="19339" formatCode="General">
                  <c:v>6.6666669833163335</c:v>
                </c:pt>
                <c:pt idx="19340" formatCode="General">
                  <c:v>6.6666669833163335</c:v>
                </c:pt>
                <c:pt idx="19341" formatCode="General">
                  <c:v>13.333333966632667</c:v>
                </c:pt>
                <c:pt idx="19342" formatCode="General">
                  <c:v>6.6666669833163335</c:v>
                </c:pt>
                <c:pt idx="19343" formatCode="General">
                  <c:v>6.6666669833163335</c:v>
                </c:pt>
                <c:pt idx="19344" formatCode="General">
                  <c:v>6.6666669833163335</c:v>
                </c:pt>
                <c:pt idx="19345" formatCode="General">
                  <c:v>13.333333966632667</c:v>
                </c:pt>
                <c:pt idx="19346" formatCode="General">
                  <c:v>6.6666669833163335</c:v>
                </c:pt>
                <c:pt idx="19347" formatCode="General">
                  <c:v>6.6666669833163335</c:v>
                </c:pt>
                <c:pt idx="19348" formatCode="General">
                  <c:v>6.6666669833163335</c:v>
                </c:pt>
                <c:pt idx="19349" formatCode="General">
                  <c:v>6.6666669833163335</c:v>
                </c:pt>
                <c:pt idx="19350" formatCode="General">
                  <c:v>6.6666669833163335</c:v>
                </c:pt>
                <c:pt idx="19351" formatCode="General">
                  <c:v>13.333333966632667</c:v>
                </c:pt>
                <c:pt idx="19352" formatCode="General">
                  <c:v>6.6666669833163335</c:v>
                </c:pt>
                <c:pt idx="19353" formatCode="General">
                  <c:v>6.6666669833163335</c:v>
                </c:pt>
                <c:pt idx="19354" formatCode="General">
                  <c:v>6.6666669833163335</c:v>
                </c:pt>
                <c:pt idx="19355" formatCode="General">
                  <c:v>6.6666669833163335</c:v>
                </c:pt>
                <c:pt idx="19356" formatCode="General">
                  <c:v>6.6666669833163335</c:v>
                </c:pt>
                <c:pt idx="19357" formatCode="General">
                  <c:v>6.6666669833163335</c:v>
                </c:pt>
                <c:pt idx="19358" formatCode="General">
                  <c:v>6.6666669833163335</c:v>
                </c:pt>
                <c:pt idx="19359" formatCode="General">
                  <c:v>0</c:v>
                </c:pt>
                <c:pt idx="19360" formatCode="General">
                  <c:v>6.6666669833163335</c:v>
                </c:pt>
                <c:pt idx="19361" formatCode="General">
                  <c:v>6.6666669833163335</c:v>
                </c:pt>
                <c:pt idx="19362" formatCode="General">
                  <c:v>6.6666669833163335</c:v>
                </c:pt>
                <c:pt idx="19363" formatCode="General">
                  <c:v>6.6666669833163335</c:v>
                </c:pt>
                <c:pt idx="19364" formatCode="General">
                  <c:v>6.6666669833163335</c:v>
                </c:pt>
                <c:pt idx="19365" formatCode="General">
                  <c:v>6.6666669833163335</c:v>
                </c:pt>
                <c:pt idx="19366" formatCode="General">
                  <c:v>6.6666669833163335</c:v>
                </c:pt>
                <c:pt idx="19367" formatCode="General">
                  <c:v>0</c:v>
                </c:pt>
                <c:pt idx="19368" formatCode="General">
                  <c:v>6.6666669833163335</c:v>
                </c:pt>
                <c:pt idx="19369" formatCode="General">
                  <c:v>6.6666669833163335</c:v>
                </c:pt>
                <c:pt idx="19370" formatCode="General">
                  <c:v>6.6666669833163335</c:v>
                </c:pt>
                <c:pt idx="19371" formatCode="General">
                  <c:v>6.6666669833163335</c:v>
                </c:pt>
                <c:pt idx="19372" formatCode="General">
                  <c:v>0</c:v>
                </c:pt>
                <c:pt idx="19373" formatCode="General">
                  <c:v>6.6666669833163335</c:v>
                </c:pt>
                <c:pt idx="19374" formatCode="General">
                  <c:v>6.6666669833163335</c:v>
                </c:pt>
                <c:pt idx="19375" formatCode="General">
                  <c:v>6.6666669833163335</c:v>
                </c:pt>
                <c:pt idx="19376" formatCode="General">
                  <c:v>0</c:v>
                </c:pt>
                <c:pt idx="19377" formatCode="General">
                  <c:v>6.6666669833163335</c:v>
                </c:pt>
                <c:pt idx="19378" formatCode="General">
                  <c:v>6.6666669833163335</c:v>
                </c:pt>
                <c:pt idx="19379" formatCode="General">
                  <c:v>0</c:v>
                </c:pt>
                <c:pt idx="19380" formatCode="General">
                  <c:v>6.6666669833163335</c:v>
                </c:pt>
                <c:pt idx="19381" formatCode="General">
                  <c:v>6.6666669833163335</c:v>
                </c:pt>
                <c:pt idx="19382" formatCode="General">
                  <c:v>0</c:v>
                </c:pt>
                <c:pt idx="19383" formatCode="General">
                  <c:v>6.6666669833163335</c:v>
                </c:pt>
                <c:pt idx="19384" formatCode="General">
                  <c:v>6.6666669833163335</c:v>
                </c:pt>
                <c:pt idx="19385" formatCode="General">
                  <c:v>0</c:v>
                </c:pt>
                <c:pt idx="19386" formatCode="General">
                  <c:v>6.6666669833163335</c:v>
                </c:pt>
                <c:pt idx="19387" formatCode="General">
                  <c:v>6.6666669833163335</c:v>
                </c:pt>
                <c:pt idx="19388" formatCode="General">
                  <c:v>0</c:v>
                </c:pt>
                <c:pt idx="19389" formatCode="General">
                  <c:v>6.6666669833163335</c:v>
                </c:pt>
                <c:pt idx="19390" formatCode="General">
                  <c:v>6.6666669833163335</c:v>
                </c:pt>
                <c:pt idx="19391" formatCode="General">
                  <c:v>0</c:v>
                </c:pt>
                <c:pt idx="19392" formatCode="General">
                  <c:v>6.6666669833163335</c:v>
                </c:pt>
                <c:pt idx="19393" formatCode="General">
                  <c:v>0</c:v>
                </c:pt>
                <c:pt idx="19394" formatCode="General">
                  <c:v>6.6666669833163335</c:v>
                </c:pt>
                <c:pt idx="19395" formatCode="General">
                  <c:v>6.6666669833163335</c:v>
                </c:pt>
                <c:pt idx="19396" formatCode="General">
                  <c:v>0</c:v>
                </c:pt>
                <c:pt idx="19397" formatCode="General">
                  <c:v>6.6666669833163335</c:v>
                </c:pt>
                <c:pt idx="19398" formatCode="General">
                  <c:v>0</c:v>
                </c:pt>
                <c:pt idx="19399" formatCode="General">
                  <c:v>6.6666669833163335</c:v>
                </c:pt>
                <c:pt idx="19400" formatCode="General">
                  <c:v>6.6666669833163335</c:v>
                </c:pt>
                <c:pt idx="19401" formatCode="General">
                  <c:v>0</c:v>
                </c:pt>
                <c:pt idx="19402" formatCode="General">
                  <c:v>6.6666669833163335</c:v>
                </c:pt>
                <c:pt idx="19403" formatCode="General">
                  <c:v>0</c:v>
                </c:pt>
                <c:pt idx="19404" formatCode="General">
                  <c:v>6.6666669833163335</c:v>
                </c:pt>
                <c:pt idx="19405" formatCode="General">
                  <c:v>0</c:v>
                </c:pt>
                <c:pt idx="19406" formatCode="General">
                  <c:v>6.6666669833163335</c:v>
                </c:pt>
                <c:pt idx="19407" formatCode="General">
                  <c:v>0</c:v>
                </c:pt>
                <c:pt idx="19408" formatCode="General">
                  <c:v>6.6666669833163335</c:v>
                </c:pt>
                <c:pt idx="19409" formatCode="General">
                  <c:v>0</c:v>
                </c:pt>
                <c:pt idx="19410" formatCode="General">
                  <c:v>6.6666669833163335</c:v>
                </c:pt>
                <c:pt idx="19411" formatCode="General">
                  <c:v>0</c:v>
                </c:pt>
                <c:pt idx="19412" formatCode="General">
                  <c:v>6.6666669833163335</c:v>
                </c:pt>
                <c:pt idx="19413" formatCode="General">
                  <c:v>0</c:v>
                </c:pt>
                <c:pt idx="19414" formatCode="General">
                  <c:v>6.6666669833163335</c:v>
                </c:pt>
                <c:pt idx="19415" formatCode="General">
                  <c:v>0</c:v>
                </c:pt>
                <c:pt idx="19416" formatCode="General">
                  <c:v>6.6666669833163335</c:v>
                </c:pt>
                <c:pt idx="19417" formatCode="General">
                  <c:v>0</c:v>
                </c:pt>
                <c:pt idx="19418" formatCode="General">
                  <c:v>6.6666669833163335</c:v>
                </c:pt>
                <c:pt idx="19419" formatCode="General">
                  <c:v>0</c:v>
                </c:pt>
                <c:pt idx="19420" formatCode="General">
                  <c:v>0</c:v>
                </c:pt>
                <c:pt idx="19421" formatCode="General">
                  <c:v>6.6666669833163335</c:v>
                </c:pt>
                <c:pt idx="19422" formatCode="General">
                  <c:v>0</c:v>
                </c:pt>
                <c:pt idx="19423" formatCode="General">
                  <c:v>6.6666669833163335</c:v>
                </c:pt>
                <c:pt idx="19424" formatCode="General">
                  <c:v>0</c:v>
                </c:pt>
                <c:pt idx="19425" formatCode="General">
                  <c:v>6.6666669833163335</c:v>
                </c:pt>
                <c:pt idx="19426" formatCode="General">
                  <c:v>0</c:v>
                </c:pt>
                <c:pt idx="19427" formatCode="General">
                  <c:v>6.6666669833163335</c:v>
                </c:pt>
                <c:pt idx="19428" formatCode="General">
                  <c:v>0</c:v>
                </c:pt>
                <c:pt idx="19429" formatCode="General">
                  <c:v>0</c:v>
                </c:pt>
                <c:pt idx="19430" formatCode="General">
                  <c:v>6.6666669833163335</c:v>
                </c:pt>
                <c:pt idx="19431" formatCode="General">
                  <c:v>0</c:v>
                </c:pt>
                <c:pt idx="19432" formatCode="General">
                  <c:v>6.6666669833163335</c:v>
                </c:pt>
                <c:pt idx="19433" formatCode="General">
                  <c:v>0</c:v>
                </c:pt>
                <c:pt idx="19434" formatCode="General">
                  <c:v>6.6666669833163335</c:v>
                </c:pt>
                <c:pt idx="19435" formatCode="General">
                  <c:v>0</c:v>
                </c:pt>
                <c:pt idx="19436" formatCode="General">
                  <c:v>0</c:v>
                </c:pt>
                <c:pt idx="19437" formatCode="General">
                  <c:v>6.6666669833163335</c:v>
                </c:pt>
                <c:pt idx="19438" formatCode="General">
                  <c:v>0</c:v>
                </c:pt>
                <c:pt idx="19439" formatCode="General">
                  <c:v>6.6666669833163335</c:v>
                </c:pt>
                <c:pt idx="19440" formatCode="General">
                  <c:v>0</c:v>
                </c:pt>
                <c:pt idx="19441" formatCode="General">
                  <c:v>0</c:v>
                </c:pt>
                <c:pt idx="19442" formatCode="General">
                  <c:v>6.6666669833163335</c:v>
                </c:pt>
                <c:pt idx="19443" formatCode="General">
                  <c:v>0</c:v>
                </c:pt>
                <c:pt idx="19444" formatCode="General">
                  <c:v>6.6666669833163335</c:v>
                </c:pt>
                <c:pt idx="19445" formatCode="General">
                  <c:v>0</c:v>
                </c:pt>
                <c:pt idx="19446" formatCode="General">
                  <c:v>0</c:v>
                </c:pt>
                <c:pt idx="19447" formatCode="General">
                  <c:v>6.6666669833163335</c:v>
                </c:pt>
                <c:pt idx="19448" formatCode="General">
                  <c:v>0</c:v>
                </c:pt>
                <c:pt idx="19449" formatCode="General">
                  <c:v>6.6666669833163335</c:v>
                </c:pt>
                <c:pt idx="19450" formatCode="General">
                  <c:v>0</c:v>
                </c:pt>
                <c:pt idx="19451" formatCode="General">
                  <c:v>0</c:v>
                </c:pt>
                <c:pt idx="19452" formatCode="General">
                  <c:v>6.6666669833163335</c:v>
                </c:pt>
                <c:pt idx="19453" formatCode="General">
                  <c:v>0</c:v>
                </c:pt>
                <c:pt idx="19454" formatCode="General">
                  <c:v>6.6666669833163335</c:v>
                </c:pt>
                <c:pt idx="19455" formatCode="General">
                  <c:v>0</c:v>
                </c:pt>
                <c:pt idx="19456" formatCode="General">
                  <c:v>0</c:v>
                </c:pt>
                <c:pt idx="19457" formatCode="General">
                  <c:v>6.6666669833163335</c:v>
                </c:pt>
                <c:pt idx="19458" formatCode="General">
                  <c:v>0</c:v>
                </c:pt>
                <c:pt idx="19459" formatCode="General">
                  <c:v>0</c:v>
                </c:pt>
                <c:pt idx="19460" formatCode="General">
                  <c:v>6.6666669833163335</c:v>
                </c:pt>
                <c:pt idx="19461" formatCode="General">
                  <c:v>0</c:v>
                </c:pt>
                <c:pt idx="19462" formatCode="General">
                  <c:v>0</c:v>
                </c:pt>
                <c:pt idx="19463" formatCode="General">
                  <c:v>6.6666669833163335</c:v>
                </c:pt>
                <c:pt idx="19464" formatCode="General">
                  <c:v>0</c:v>
                </c:pt>
                <c:pt idx="19465" formatCode="General">
                  <c:v>0</c:v>
                </c:pt>
                <c:pt idx="19466" formatCode="General">
                  <c:v>6.6666669833163335</c:v>
                </c:pt>
                <c:pt idx="19467" formatCode="General">
                  <c:v>0</c:v>
                </c:pt>
                <c:pt idx="19468" formatCode="General">
                  <c:v>0</c:v>
                </c:pt>
                <c:pt idx="19469" formatCode="General">
                  <c:v>6.6666669833163335</c:v>
                </c:pt>
                <c:pt idx="19470" formatCode="General">
                  <c:v>0</c:v>
                </c:pt>
                <c:pt idx="19471" formatCode="General">
                  <c:v>0</c:v>
                </c:pt>
                <c:pt idx="19472" formatCode="General">
                  <c:v>6.6666669833163335</c:v>
                </c:pt>
                <c:pt idx="19473" formatCode="General">
                  <c:v>0</c:v>
                </c:pt>
                <c:pt idx="19474" formatCode="General">
                  <c:v>0</c:v>
                </c:pt>
                <c:pt idx="19475" formatCode="General">
                  <c:v>6.6666669833163335</c:v>
                </c:pt>
                <c:pt idx="19476" formatCode="General">
                  <c:v>0</c:v>
                </c:pt>
                <c:pt idx="19477" formatCode="General">
                  <c:v>0</c:v>
                </c:pt>
                <c:pt idx="19478" formatCode="General">
                  <c:v>0</c:v>
                </c:pt>
                <c:pt idx="19479" formatCode="General">
                  <c:v>6.6666669833163335</c:v>
                </c:pt>
                <c:pt idx="19480" formatCode="General">
                  <c:v>0</c:v>
                </c:pt>
                <c:pt idx="19481" formatCode="General">
                  <c:v>0</c:v>
                </c:pt>
                <c:pt idx="19482" formatCode="General">
                  <c:v>6.6666669833163335</c:v>
                </c:pt>
                <c:pt idx="19483" formatCode="General">
                  <c:v>0</c:v>
                </c:pt>
                <c:pt idx="19484" formatCode="General">
                  <c:v>0</c:v>
                </c:pt>
                <c:pt idx="19485" formatCode="General">
                  <c:v>6.6666669833163335</c:v>
                </c:pt>
                <c:pt idx="19486" formatCode="General">
                  <c:v>0</c:v>
                </c:pt>
                <c:pt idx="19487" formatCode="General">
                  <c:v>0</c:v>
                </c:pt>
                <c:pt idx="19488" formatCode="General">
                  <c:v>6.6666669833163335</c:v>
                </c:pt>
                <c:pt idx="19489" formatCode="General">
                  <c:v>0</c:v>
                </c:pt>
                <c:pt idx="19490" formatCode="General">
                  <c:v>0</c:v>
                </c:pt>
                <c:pt idx="19491" formatCode="General">
                  <c:v>0</c:v>
                </c:pt>
                <c:pt idx="19492" formatCode="General">
                  <c:v>6.6666669833163335</c:v>
                </c:pt>
                <c:pt idx="19493" formatCode="General">
                  <c:v>0</c:v>
                </c:pt>
                <c:pt idx="19494" formatCode="General">
                  <c:v>0</c:v>
                </c:pt>
                <c:pt idx="19495" formatCode="General">
                  <c:v>6.6666669833163335</c:v>
                </c:pt>
                <c:pt idx="19496" formatCode="General">
                  <c:v>0</c:v>
                </c:pt>
                <c:pt idx="19497" formatCode="General">
                  <c:v>0</c:v>
                </c:pt>
                <c:pt idx="19498" formatCode="General">
                  <c:v>0</c:v>
                </c:pt>
                <c:pt idx="19499" formatCode="General">
                  <c:v>6.6666669833163335</c:v>
                </c:pt>
                <c:pt idx="19500" formatCode="General">
                  <c:v>0</c:v>
                </c:pt>
                <c:pt idx="19501" formatCode="General">
                  <c:v>0</c:v>
                </c:pt>
                <c:pt idx="19502" formatCode="General">
                  <c:v>6.6666669833163335</c:v>
                </c:pt>
                <c:pt idx="19503" formatCode="General">
                  <c:v>0</c:v>
                </c:pt>
                <c:pt idx="19504" formatCode="General">
                  <c:v>0</c:v>
                </c:pt>
                <c:pt idx="19505" formatCode="General">
                  <c:v>0</c:v>
                </c:pt>
                <c:pt idx="19506" formatCode="General">
                  <c:v>6.6666669833163335</c:v>
                </c:pt>
                <c:pt idx="19507" formatCode="General">
                  <c:v>0</c:v>
                </c:pt>
                <c:pt idx="19508" formatCode="General">
                  <c:v>0</c:v>
                </c:pt>
                <c:pt idx="19509" formatCode="General">
                  <c:v>0</c:v>
                </c:pt>
                <c:pt idx="19510" formatCode="General">
                  <c:v>6.6666669833163335</c:v>
                </c:pt>
                <c:pt idx="19511" formatCode="General">
                  <c:v>0</c:v>
                </c:pt>
                <c:pt idx="19512" formatCode="General">
                  <c:v>0</c:v>
                </c:pt>
                <c:pt idx="19513" formatCode="General">
                  <c:v>0</c:v>
                </c:pt>
                <c:pt idx="19514" formatCode="General">
                  <c:v>6.6666669833163335</c:v>
                </c:pt>
                <c:pt idx="19515" formatCode="General">
                  <c:v>0</c:v>
                </c:pt>
                <c:pt idx="19516" formatCode="General">
                  <c:v>0</c:v>
                </c:pt>
                <c:pt idx="19517" formatCode="General">
                  <c:v>0</c:v>
                </c:pt>
                <c:pt idx="19518" formatCode="General">
                  <c:v>6.6666669833163335</c:v>
                </c:pt>
                <c:pt idx="19519" formatCode="General">
                  <c:v>0</c:v>
                </c:pt>
                <c:pt idx="19520" formatCode="General">
                  <c:v>0</c:v>
                </c:pt>
                <c:pt idx="19521" formatCode="General">
                  <c:v>0</c:v>
                </c:pt>
                <c:pt idx="19522" formatCode="General">
                  <c:v>6.6666669833163335</c:v>
                </c:pt>
                <c:pt idx="19523" formatCode="General">
                  <c:v>0</c:v>
                </c:pt>
                <c:pt idx="19524" formatCode="General">
                  <c:v>0</c:v>
                </c:pt>
                <c:pt idx="19525" formatCode="General">
                  <c:v>0</c:v>
                </c:pt>
                <c:pt idx="19526" formatCode="General">
                  <c:v>6.6666669833163335</c:v>
                </c:pt>
                <c:pt idx="19527" formatCode="General">
                  <c:v>0</c:v>
                </c:pt>
                <c:pt idx="19528" formatCode="General">
                  <c:v>0</c:v>
                </c:pt>
                <c:pt idx="19529" formatCode="General">
                  <c:v>0</c:v>
                </c:pt>
                <c:pt idx="19530" formatCode="General">
                  <c:v>6.6666669833163335</c:v>
                </c:pt>
                <c:pt idx="19531" formatCode="General">
                  <c:v>0</c:v>
                </c:pt>
                <c:pt idx="19532" formatCode="General">
                  <c:v>0</c:v>
                </c:pt>
                <c:pt idx="19533" formatCode="General">
                  <c:v>0</c:v>
                </c:pt>
                <c:pt idx="19534" formatCode="General">
                  <c:v>6.6666669833163335</c:v>
                </c:pt>
                <c:pt idx="19535" formatCode="General">
                  <c:v>0</c:v>
                </c:pt>
                <c:pt idx="19536" formatCode="General">
                  <c:v>0</c:v>
                </c:pt>
                <c:pt idx="19537" formatCode="General">
                  <c:v>0</c:v>
                </c:pt>
                <c:pt idx="19538" formatCode="General">
                  <c:v>6.6666669833163335</c:v>
                </c:pt>
                <c:pt idx="19539" formatCode="General">
                  <c:v>0</c:v>
                </c:pt>
                <c:pt idx="19540" formatCode="General">
                  <c:v>0</c:v>
                </c:pt>
                <c:pt idx="19541" formatCode="General">
                  <c:v>0</c:v>
                </c:pt>
                <c:pt idx="19542" formatCode="General">
                  <c:v>6.6666669833163335</c:v>
                </c:pt>
                <c:pt idx="19543" formatCode="General">
                  <c:v>0</c:v>
                </c:pt>
                <c:pt idx="19544" formatCode="General">
                  <c:v>0</c:v>
                </c:pt>
                <c:pt idx="19545" formatCode="General">
                  <c:v>0</c:v>
                </c:pt>
                <c:pt idx="19546" formatCode="General">
                  <c:v>6.6666669833163335</c:v>
                </c:pt>
                <c:pt idx="19547" formatCode="General">
                  <c:v>0</c:v>
                </c:pt>
                <c:pt idx="19548" formatCode="General">
                  <c:v>0</c:v>
                </c:pt>
                <c:pt idx="19549" formatCode="General">
                  <c:v>0</c:v>
                </c:pt>
                <c:pt idx="19550" formatCode="General">
                  <c:v>6.6666669833163335</c:v>
                </c:pt>
                <c:pt idx="19551" formatCode="General">
                  <c:v>0</c:v>
                </c:pt>
                <c:pt idx="19552" formatCode="General">
                  <c:v>0</c:v>
                </c:pt>
                <c:pt idx="19553" formatCode="General">
                  <c:v>0</c:v>
                </c:pt>
                <c:pt idx="19554" formatCode="General">
                  <c:v>6.6666669833163335</c:v>
                </c:pt>
                <c:pt idx="19555" formatCode="General">
                  <c:v>0</c:v>
                </c:pt>
                <c:pt idx="19556" formatCode="General">
                  <c:v>0</c:v>
                </c:pt>
                <c:pt idx="19557" formatCode="General">
                  <c:v>0</c:v>
                </c:pt>
                <c:pt idx="19558" formatCode="General">
                  <c:v>6.6666669833163335</c:v>
                </c:pt>
                <c:pt idx="19559" formatCode="General">
                  <c:v>0</c:v>
                </c:pt>
                <c:pt idx="19560" formatCode="General">
                  <c:v>0</c:v>
                </c:pt>
                <c:pt idx="19561" formatCode="General">
                  <c:v>0</c:v>
                </c:pt>
                <c:pt idx="19562" formatCode="General">
                  <c:v>6.6666669833163335</c:v>
                </c:pt>
                <c:pt idx="19563" formatCode="General">
                  <c:v>0</c:v>
                </c:pt>
                <c:pt idx="19564" formatCode="General">
                  <c:v>0</c:v>
                </c:pt>
                <c:pt idx="19565" formatCode="General">
                  <c:v>0</c:v>
                </c:pt>
                <c:pt idx="19566" formatCode="General">
                  <c:v>6.6666669833163335</c:v>
                </c:pt>
                <c:pt idx="19567" formatCode="General">
                  <c:v>0</c:v>
                </c:pt>
                <c:pt idx="19568" formatCode="General">
                  <c:v>0</c:v>
                </c:pt>
                <c:pt idx="19569" formatCode="General">
                  <c:v>0</c:v>
                </c:pt>
                <c:pt idx="19570" formatCode="General">
                  <c:v>6.6666669833163335</c:v>
                </c:pt>
                <c:pt idx="19571" formatCode="General">
                  <c:v>0</c:v>
                </c:pt>
                <c:pt idx="19572" formatCode="General">
                  <c:v>0</c:v>
                </c:pt>
                <c:pt idx="19573" formatCode="General">
                  <c:v>0</c:v>
                </c:pt>
                <c:pt idx="19574" formatCode="General">
                  <c:v>6.6666669833163335</c:v>
                </c:pt>
                <c:pt idx="19575" formatCode="General">
                  <c:v>0</c:v>
                </c:pt>
                <c:pt idx="19576" formatCode="General">
                  <c:v>0</c:v>
                </c:pt>
                <c:pt idx="19577" formatCode="General">
                  <c:v>0</c:v>
                </c:pt>
                <c:pt idx="19578" formatCode="General">
                  <c:v>6.6666669833163335</c:v>
                </c:pt>
                <c:pt idx="19579" formatCode="General">
                  <c:v>0</c:v>
                </c:pt>
                <c:pt idx="19580" formatCode="General">
                  <c:v>0</c:v>
                </c:pt>
                <c:pt idx="19581" formatCode="General">
                  <c:v>0</c:v>
                </c:pt>
                <c:pt idx="19582" formatCode="General">
                  <c:v>6.6666669833163335</c:v>
                </c:pt>
                <c:pt idx="19583" formatCode="General">
                  <c:v>0</c:v>
                </c:pt>
                <c:pt idx="19584" formatCode="General">
                  <c:v>0</c:v>
                </c:pt>
                <c:pt idx="19585" formatCode="General">
                  <c:v>6.6666669833163335</c:v>
                </c:pt>
                <c:pt idx="19586" formatCode="General">
                  <c:v>0</c:v>
                </c:pt>
                <c:pt idx="19587" formatCode="General">
                  <c:v>0</c:v>
                </c:pt>
                <c:pt idx="19588" formatCode="General">
                  <c:v>0</c:v>
                </c:pt>
                <c:pt idx="19589" formatCode="General">
                  <c:v>6.6666669833163335</c:v>
                </c:pt>
                <c:pt idx="19590" formatCode="General">
                  <c:v>0</c:v>
                </c:pt>
                <c:pt idx="19591" formatCode="General">
                  <c:v>0</c:v>
                </c:pt>
                <c:pt idx="19592" formatCode="General">
                  <c:v>0</c:v>
                </c:pt>
                <c:pt idx="19593" formatCode="General">
                  <c:v>6.6666669833163335</c:v>
                </c:pt>
                <c:pt idx="19594" formatCode="General">
                  <c:v>0</c:v>
                </c:pt>
                <c:pt idx="19595" formatCode="General">
                  <c:v>0</c:v>
                </c:pt>
                <c:pt idx="19596" formatCode="General">
                  <c:v>6.6666669833163335</c:v>
                </c:pt>
                <c:pt idx="19597" formatCode="General">
                  <c:v>0</c:v>
                </c:pt>
                <c:pt idx="19598" formatCode="General">
                  <c:v>0</c:v>
                </c:pt>
                <c:pt idx="19599" formatCode="General">
                  <c:v>0</c:v>
                </c:pt>
                <c:pt idx="19600" formatCode="General">
                  <c:v>6.6666669833163335</c:v>
                </c:pt>
                <c:pt idx="19601" formatCode="General">
                  <c:v>0</c:v>
                </c:pt>
                <c:pt idx="19602" formatCode="General">
                  <c:v>0</c:v>
                </c:pt>
                <c:pt idx="19603" formatCode="General">
                  <c:v>0</c:v>
                </c:pt>
                <c:pt idx="19604" formatCode="General">
                  <c:v>0</c:v>
                </c:pt>
                <c:pt idx="19605" formatCode="General">
                  <c:v>6.6666669833163335</c:v>
                </c:pt>
                <c:pt idx="19606" formatCode="General">
                  <c:v>0</c:v>
                </c:pt>
                <c:pt idx="19607" formatCode="General">
                  <c:v>0</c:v>
                </c:pt>
                <c:pt idx="19608" formatCode="General">
                  <c:v>0</c:v>
                </c:pt>
                <c:pt idx="19609" formatCode="General">
                  <c:v>6.6666669833163335</c:v>
                </c:pt>
                <c:pt idx="19610" formatCode="General">
                  <c:v>0</c:v>
                </c:pt>
                <c:pt idx="19611" formatCode="General">
                  <c:v>0</c:v>
                </c:pt>
                <c:pt idx="19612" formatCode="General">
                  <c:v>0</c:v>
                </c:pt>
                <c:pt idx="19613" formatCode="General">
                  <c:v>6.6666669833163335</c:v>
                </c:pt>
                <c:pt idx="19614" formatCode="General">
                  <c:v>0</c:v>
                </c:pt>
                <c:pt idx="19615" formatCode="General">
                  <c:v>0</c:v>
                </c:pt>
                <c:pt idx="19616" formatCode="General">
                  <c:v>0</c:v>
                </c:pt>
                <c:pt idx="19617" formatCode="General">
                  <c:v>6.6666669833163335</c:v>
                </c:pt>
                <c:pt idx="19618" formatCode="General">
                  <c:v>0</c:v>
                </c:pt>
                <c:pt idx="19619" formatCode="General">
                  <c:v>0</c:v>
                </c:pt>
                <c:pt idx="19620" formatCode="General">
                  <c:v>0</c:v>
                </c:pt>
                <c:pt idx="19621" formatCode="General">
                  <c:v>6.6666669833163335</c:v>
                </c:pt>
                <c:pt idx="19622" formatCode="General">
                  <c:v>0</c:v>
                </c:pt>
                <c:pt idx="19623" formatCode="General">
                  <c:v>0</c:v>
                </c:pt>
                <c:pt idx="19624" formatCode="General">
                  <c:v>0</c:v>
                </c:pt>
                <c:pt idx="19625" formatCode="General">
                  <c:v>6.6666669833163335</c:v>
                </c:pt>
                <c:pt idx="19626" formatCode="General">
                  <c:v>0</c:v>
                </c:pt>
                <c:pt idx="19627" formatCode="General">
                  <c:v>0</c:v>
                </c:pt>
                <c:pt idx="19628" formatCode="General">
                  <c:v>0</c:v>
                </c:pt>
                <c:pt idx="19629" formatCode="General">
                  <c:v>6.6666669833163335</c:v>
                </c:pt>
                <c:pt idx="19630" formatCode="General">
                  <c:v>0</c:v>
                </c:pt>
                <c:pt idx="19631" formatCode="General">
                  <c:v>0</c:v>
                </c:pt>
                <c:pt idx="19632" formatCode="General">
                  <c:v>0</c:v>
                </c:pt>
                <c:pt idx="19633" formatCode="General">
                  <c:v>6.6666669833163335</c:v>
                </c:pt>
                <c:pt idx="19634" formatCode="General">
                  <c:v>0</c:v>
                </c:pt>
                <c:pt idx="19635" formatCode="General">
                  <c:v>0</c:v>
                </c:pt>
                <c:pt idx="19636" formatCode="General">
                  <c:v>0</c:v>
                </c:pt>
                <c:pt idx="19637" formatCode="General">
                  <c:v>6.6666669833163335</c:v>
                </c:pt>
                <c:pt idx="19638" formatCode="General">
                  <c:v>0</c:v>
                </c:pt>
                <c:pt idx="19639" formatCode="General">
                  <c:v>0</c:v>
                </c:pt>
                <c:pt idx="19640" formatCode="General">
                  <c:v>0</c:v>
                </c:pt>
                <c:pt idx="19641" formatCode="General">
                  <c:v>0</c:v>
                </c:pt>
                <c:pt idx="19642" formatCode="General">
                  <c:v>6.6666669833163335</c:v>
                </c:pt>
                <c:pt idx="19643" formatCode="General">
                  <c:v>0</c:v>
                </c:pt>
                <c:pt idx="19644" formatCode="General">
                  <c:v>0</c:v>
                </c:pt>
                <c:pt idx="19645" formatCode="General">
                  <c:v>0</c:v>
                </c:pt>
                <c:pt idx="19646" formatCode="General">
                  <c:v>0</c:v>
                </c:pt>
                <c:pt idx="19647" formatCode="General">
                  <c:v>6.6666669833163335</c:v>
                </c:pt>
                <c:pt idx="19648" formatCode="General">
                  <c:v>0</c:v>
                </c:pt>
                <c:pt idx="19649" formatCode="General">
                  <c:v>0</c:v>
                </c:pt>
                <c:pt idx="19650" formatCode="General">
                  <c:v>0</c:v>
                </c:pt>
                <c:pt idx="19651" formatCode="General">
                  <c:v>0</c:v>
                </c:pt>
                <c:pt idx="19652" formatCode="General">
                  <c:v>6.6666669833163335</c:v>
                </c:pt>
                <c:pt idx="19653" formatCode="General">
                  <c:v>0</c:v>
                </c:pt>
                <c:pt idx="19654" formatCode="General">
                  <c:v>0</c:v>
                </c:pt>
                <c:pt idx="19655" formatCode="General">
                  <c:v>0</c:v>
                </c:pt>
                <c:pt idx="19656" formatCode="General">
                  <c:v>0</c:v>
                </c:pt>
                <c:pt idx="19657" formatCode="General">
                  <c:v>6.6666669833163335</c:v>
                </c:pt>
                <c:pt idx="19658" formatCode="General">
                  <c:v>0</c:v>
                </c:pt>
                <c:pt idx="19659" formatCode="General">
                  <c:v>0</c:v>
                </c:pt>
                <c:pt idx="19660" formatCode="General">
                  <c:v>0</c:v>
                </c:pt>
                <c:pt idx="19661" formatCode="General">
                  <c:v>0</c:v>
                </c:pt>
                <c:pt idx="19662" formatCode="General">
                  <c:v>0</c:v>
                </c:pt>
                <c:pt idx="19663" formatCode="General">
                  <c:v>6.6666669833163335</c:v>
                </c:pt>
                <c:pt idx="19664" formatCode="General">
                  <c:v>0</c:v>
                </c:pt>
                <c:pt idx="19665" formatCode="General">
                  <c:v>0</c:v>
                </c:pt>
                <c:pt idx="19666" formatCode="General">
                  <c:v>0</c:v>
                </c:pt>
                <c:pt idx="19667" formatCode="General">
                  <c:v>0</c:v>
                </c:pt>
                <c:pt idx="19668" formatCode="General">
                  <c:v>6.6666669833163335</c:v>
                </c:pt>
                <c:pt idx="19669" formatCode="General">
                  <c:v>0</c:v>
                </c:pt>
                <c:pt idx="19670" formatCode="General">
                  <c:v>0</c:v>
                </c:pt>
                <c:pt idx="19671" formatCode="General">
                  <c:v>0</c:v>
                </c:pt>
                <c:pt idx="19672" formatCode="General">
                  <c:v>0</c:v>
                </c:pt>
                <c:pt idx="19673" formatCode="General">
                  <c:v>6.6666669833163335</c:v>
                </c:pt>
                <c:pt idx="19674" formatCode="General">
                  <c:v>0</c:v>
                </c:pt>
                <c:pt idx="19675" formatCode="General">
                  <c:v>0</c:v>
                </c:pt>
                <c:pt idx="19676" formatCode="General">
                  <c:v>0</c:v>
                </c:pt>
                <c:pt idx="19677" formatCode="General">
                  <c:v>0</c:v>
                </c:pt>
                <c:pt idx="19678" formatCode="General">
                  <c:v>6.6666669833163335</c:v>
                </c:pt>
                <c:pt idx="19679" formatCode="General">
                  <c:v>0</c:v>
                </c:pt>
                <c:pt idx="19680" formatCode="General">
                  <c:v>0</c:v>
                </c:pt>
                <c:pt idx="19681" formatCode="General">
                  <c:v>0</c:v>
                </c:pt>
                <c:pt idx="19682" formatCode="General">
                  <c:v>0</c:v>
                </c:pt>
                <c:pt idx="19683" formatCode="General">
                  <c:v>6.6666669833163335</c:v>
                </c:pt>
                <c:pt idx="19684" formatCode="General">
                  <c:v>0</c:v>
                </c:pt>
                <c:pt idx="19685" formatCode="General">
                  <c:v>0</c:v>
                </c:pt>
                <c:pt idx="19686" formatCode="General">
                  <c:v>0</c:v>
                </c:pt>
                <c:pt idx="19687" formatCode="General">
                  <c:v>0</c:v>
                </c:pt>
                <c:pt idx="19688" formatCode="General">
                  <c:v>0</c:v>
                </c:pt>
                <c:pt idx="19689" formatCode="General">
                  <c:v>6.6666669833163335</c:v>
                </c:pt>
                <c:pt idx="19690" formatCode="General">
                  <c:v>0</c:v>
                </c:pt>
                <c:pt idx="19691" formatCode="General">
                  <c:v>0</c:v>
                </c:pt>
                <c:pt idx="19692" formatCode="General">
                  <c:v>0</c:v>
                </c:pt>
                <c:pt idx="19693" formatCode="General">
                  <c:v>0</c:v>
                </c:pt>
                <c:pt idx="19694" formatCode="General">
                  <c:v>6.6666669833163335</c:v>
                </c:pt>
                <c:pt idx="19695" formatCode="General">
                  <c:v>0</c:v>
                </c:pt>
                <c:pt idx="19696" formatCode="General">
                  <c:v>0</c:v>
                </c:pt>
                <c:pt idx="19697" formatCode="General">
                  <c:v>0</c:v>
                </c:pt>
                <c:pt idx="19698" formatCode="General">
                  <c:v>0</c:v>
                </c:pt>
                <c:pt idx="19699" formatCode="General">
                  <c:v>6.6666669833163335</c:v>
                </c:pt>
                <c:pt idx="19700" formatCode="General">
                  <c:v>0</c:v>
                </c:pt>
                <c:pt idx="19701" formatCode="General">
                  <c:v>0</c:v>
                </c:pt>
                <c:pt idx="19702" formatCode="General">
                  <c:v>0</c:v>
                </c:pt>
                <c:pt idx="19703" formatCode="General">
                  <c:v>0</c:v>
                </c:pt>
                <c:pt idx="19704" formatCode="General">
                  <c:v>0</c:v>
                </c:pt>
                <c:pt idx="19705" formatCode="General">
                  <c:v>6.6666669833163335</c:v>
                </c:pt>
                <c:pt idx="19706" formatCode="General">
                  <c:v>0</c:v>
                </c:pt>
                <c:pt idx="19707" formatCode="General">
                  <c:v>0</c:v>
                </c:pt>
                <c:pt idx="19708" formatCode="General">
                  <c:v>0</c:v>
                </c:pt>
                <c:pt idx="19709" formatCode="General">
                  <c:v>0</c:v>
                </c:pt>
                <c:pt idx="19710" formatCode="General">
                  <c:v>0</c:v>
                </c:pt>
                <c:pt idx="19711" formatCode="General">
                  <c:v>0</c:v>
                </c:pt>
                <c:pt idx="19712" formatCode="General">
                  <c:v>6.6666669833163335</c:v>
                </c:pt>
                <c:pt idx="19713" formatCode="General">
                  <c:v>0</c:v>
                </c:pt>
                <c:pt idx="19714" formatCode="General">
                  <c:v>0</c:v>
                </c:pt>
                <c:pt idx="19715" formatCode="General">
                  <c:v>0</c:v>
                </c:pt>
                <c:pt idx="19716" formatCode="General">
                  <c:v>0</c:v>
                </c:pt>
                <c:pt idx="19717" formatCode="General">
                  <c:v>0</c:v>
                </c:pt>
                <c:pt idx="19718" formatCode="General">
                  <c:v>0</c:v>
                </c:pt>
                <c:pt idx="19719" formatCode="General">
                  <c:v>6.6666669833163335</c:v>
                </c:pt>
                <c:pt idx="19720" formatCode="General">
                  <c:v>0</c:v>
                </c:pt>
                <c:pt idx="19721" formatCode="General">
                  <c:v>0</c:v>
                </c:pt>
                <c:pt idx="19722" formatCode="General">
                  <c:v>0</c:v>
                </c:pt>
                <c:pt idx="19723" formatCode="General">
                  <c:v>0</c:v>
                </c:pt>
                <c:pt idx="19724" formatCode="General">
                  <c:v>0</c:v>
                </c:pt>
                <c:pt idx="19725" formatCode="General">
                  <c:v>0</c:v>
                </c:pt>
                <c:pt idx="19726" formatCode="General">
                  <c:v>6.6666669833163335</c:v>
                </c:pt>
                <c:pt idx="19727" formatCode="General">
                  <c:v>0</c:v>
                </c:pt>
                <c:pt idx="19728" formatCode="General">
                  <c:v>0</c:v>
                </c:pt>
                <c:pt idx="19729" formatCode="General">
                  <c:v>0</c:v>
                </c:pt>
                <c:pt idx="19730" formatCode="General">
                  <c:v>0</c:v>
                </c:pt>
                <c:pt idx="19731" formatCode="General">
                  <c:v>0</c:v>
                </c:pt>
                <c:pt idx="19732" formatCode="General">
                  <c:v>0</c:v>
                </c:pt>
                <c:pt idx="19733" formatCode="General">
                  <c:v>6.6666669833163335</c:v>
                </c:pt>
                <c:pt idx="19734" formatCode="General">
                  <c:v>0</c:v>
                </c:pt>
                <c:pt idx="19735" formatCode="General">
                  <c:v>0</c:v>
                </c:pt>
                <c:pt idx="19736" formatCode="General">
                  <c:v>0</c:v>
                </c:pt>
                <c:pt idx="19737" formatCode="General">
                  <c:v>0</c:v>
                </c:pt>
                <c:pt idx="19738" formatCode="General">
                  <c:v>0</c:v>
                </c:pt>
                <c:pt idx="19739" formatCode="General">
                  <c:v>6.6666669833163335</c:v>
                </c:pt>
                <c:pt idx="19740" formatCode="General">
                  <c:v>0</c:v>
                </c:pt>
                <c:pt idx="19741" formatCode="General">
                  <c:v>0</c:v>
                </c:pt>
                <c:pt idx="19742" formatCode="General">
                  <c:v>0</c:v>
                </c:pt>
                <c:pt idx="19743" formatCode="General">
                  <c:v>0</c:v>
                </c:pt>
                <c:pt idx="19744" formatCode="General">
                  <c:v>6.6666669833163335</c:v>
                </c:pt>
                <c:pt idx="19745" formatCode="General">
                  <c:v>0</c:v>
                </c:pt>
                <c:pt idx="19746" formatCode="General">
                  <c:v>0</c:v>
                </c:pt>
                <c:pt idx="19747" formatCode="General">
                  <c:v>0</c:v>
                </c:pt>
                <c:pt idx="19748" formatCode="General">
                  <c:v>6.6666669833163335</c:v>
                </c:pt>
                <c:pt idx="19749" formatCode="General">
                  <c:v>0</c:v>
                </c:pt>
                <c:pt idx="19750" formatCode="General">
                  <c:v>0</c:v>
                </c:pt>
                <c:pt idx="19751" formatCode="General">
                  <c:v>6.6666669833163335</c:v>
                </c:pt>
                <c:pt idx="19752" formatCode="General">
                  <c:v>0</c:v>
                </c:pt>
                <c:pt idx="19753" formatCode="General">
                  <c:v>0</c:v>
                </c:pt>
                <c:pt idx="19754" formatCode="General">
                  <c:v>6.6666669833163335</c:v>
                </c:pt>
                <c:pt idx="19755" formatCode="General">
                  <c:v>0</c:v>
                </c:pt>
                <c:pt idx="19756" formatCode="General">
                  <c:v>0</c:v>
                </c:pt>
                <c:pt idx="19757" formatCode="General">
                  <c:v>6.6666669833163335</c:v>
                </c:pt>
                <c:pt idx="19758" formatCode="General">
                  <c:v>0</c:v>
                </c:pt>
                <c:pt idx="19759" formatCode="General">
                  <c:v>6.6666669833163335</c:v>
                </c:pt>
                <c:pt idx="19760" formatCode="General">
                  <c:v>0</c:v>
                </c:pt>
                <c:pt idx="19761" formatCode="General">
                  <c:v>0</c:v>
                </c:pt>
                <c:pt idx="19762" formatCode="General">
                  <c:v>6.6666669833163335</c:v>
                </c:pt>
                <c:pt idx="19763" formatCode="General">
                  <c:v>0</c:v>
                </c:pt>
                <c:pt idx="19764" formatCode="General">
                  <c:v>0</c:v>
                </c:pt>
                <c:pt idx="19765" formatCode="General">
                  <c:v>6.6666669833163335</c:v>
                </c:pt>
                <c:pt idx="19766" formatCode="General">
                  <c:v>0</c:v>
                </c:pt>
                <c:pt idx="19767" formatCode="General">
                  <c:v>0</c:v>
                </c:pt>
                <c:pt idx="19768" formatCode="General">
                  <c:v>6.6666669833163335</c:v>
                </c:pt>
                <c:pt idx="19769" formatCode="General">
                  <c:v>0</c:v>
                </c:pt>
                <c:pt idx="19770" formatCode="General">
                  <c:v>6.6666669833163335</c:v>
                </c:pt>
                <c:pt idx="19771" formatCode="General">
                  <c:v>0</c:v>
                </c:pt>
                <c:pt idx="19772" formatCode="General">
                  <c:v>0</c:v>
                </c:pt>
                <c:pt idx="19773" formatCode="General">
                  <c:v>6.6666669833163335</c:v>
                </c:pt>
                <c:pt idx="19774" formatCode="General">
                  <c:v>0</c:v>
                </c:pt>
                <c:pt idx="19775" formatCode="General">
                  <c:v>6.6666669833163335</c:v>
                </c:pt>
                <c:pt idx="19776" formatCode="General">
                  <c:v>0</c:v>
                </c:pt>
                <c:pt idx="19777" formatCode="General">
                  <c:v>6.6666669833163335</c:v>
                </c:pt>
                <c:pt idx="19778" formatCode="General">
                  <c:v>0</c:v>
                </c:pt>
                <c:pt idx="19779" formatCode="General">
                  <c:v>0</c:v>
                </c:pt>
                <c:pt idx="19780" formatCode="General">
                  <c:v>6.6666669833163335</c:v>
                </c:pt>
                <c:pt idx="19781" formatCode="General">
                  <c:v>0</c:v>
                </c:pt>
                <c:pt idx="19782" formatCode="General">
                  <c:v>6.6666669833163335</c:v>
                </c:pt>
                <c:pt idx="19783" formatCode="General">
                  <c:v>0</c:v>
                </c:pt>
                <c:pt idx="19784" formatCode="General">
                  <c:v>0</c:v>
                </c:pt>
                <c:pt idx="19785" formatCode="General">
                  <c:v>6.6666669833163335</c:v>
                </c:pt>
                <c:pt idx="19786" formatCode="General">
                  <c:v>0</c:v>
                </c:pt>
                <c:pt idx="19787" formatCode="General">
                  <c:v>0</c:v>
                </c:pt>
                <c:pt idx="19788" formatCode="General">
                  <c:v>6.6666669833163335</c:v>
                </c:pt>
                <c:pt idx="19789" formatCode="General">
                  <c:v>0</c:v>
                </c:pt>
                <c:pt idx="19790" formatCode="General">
                  <c:v>6.6666669833163335</c:v>
                </c:pt>
                <c:pt idx="19791" formatCode="General">
                  <c:v>0</c:v>
                </c:pt>
                <c:pt idx="19792" formatCode="General">
                  <c:v>0</c:v>
                </c:pt>
                <c:pt idx="19793" formatCode="General">
                  <c:v>6.6666669833163335</c:v>
                </c:pt>
                <c:pt idx="19794" formatCode="General">
                  <c:v>0</c:v>
                </c:pt>
                <c:pt idx="19795" formatCode="General">
                  <c:v>6.6666669833163335</c:v>
                </c:pt>
                <c:pt idx="19796" formatCode="General">
                  <c:v>0</c:v>
                </c:pt>
                <c:pt idx="19797" formatCode="General">
                  <c:v>6.6666669833163335</c:v>
                </c:pt>
                <c:pt idx="19798" formatCode="General">
                  <c:v>0</c:v>
                </c:pt>
                <c:pt idx="19799" formatCode="General">
                  <c:v>0</c:v>
                </c:pt>
                <c:pt idx="19800" formatCode="General">
                  <c:v>6.6666669833163335</c:v>
                </c:pt>
                <c:pt idx="19801" formatCode="General">
                  <c:v>0</c:v>
                </c:pt>
                <c:pt idx="19802" formatCode="General">
                  <c:v>6.6666669833163335</c:v>
                </c:pt>
                <c:pt idx="19803" formatCode="General">
                  <c:v>0</c:v>
                </c:pt>
                <c:pt idx="19804" formatCode="General">
                  <c:v>0</c:v>
                </c:pt>
                <c:pt idx="19805" formatCode="General">
                  <c:v>6.6666669833163335</c:v>
                </c:pt>
                <c:pt idx="19806" formatCode="General">
                  <c:v>0</c:v>
                </c:pt>
                <c:pt idx="19807" formatCode="General">
                  <c:v>0</c:v>
                </c:pt>
                <c:pt idx="19808" formatCode="General">
                  <c:v>6.6666669833163335</c:v>
                </c:pt>
                <c:pt idx="19809" formatCode="General">
                  <c:v>0</c:v>
                </c:pt>
                <c:pt idx="19810" formatCode="General">
                  <c:v>0</c:v>
                </c:pt>
                <c:pt idx="19811" formatCode="General">
                  <c:v>6.6666669833163335</c:v>
                </c:pt>
                <c:pt idx="19812" formatCode="General">
                  <c:v>0</c:v>
                </c:pt>
                <c:pt idx="19813" formatCode="General">
                  <c:v>0</c:v>
                </c:pt>
                <c:pt idx="19814" formatCode="General">
                  <c:v>6.6666669833163335</c:v>
                </c:pt>
                <c:pt idx="19815" formatCode="General">
                  <c:v>0</c:v>
                </c:pt>
                <c:pt idx="19816" formatCode="General">
                  <c:v>0</c:v>
                </c:pt>
                <c:pt idx="19817" formatCode="General">
                  <c:v>6.6666669833163335</c:v>
                </c:pt>
                <c:pt idx="19818" formatCode="General">
                  <c:v>0</c:v>
                </c:pt>
                <c:pt idx="19819" formatCode="General">
                  <c:v>0</c:v>
                </c:pt>
                <c:pt idx="19820" formatCode="General">
                  <c:v>0</c:v>
                </c:pt>
                <c:pt idx="19821" formatCode="General">
                  <c:v>6.6666669833163335</c:v>
                </c:pt>
                <c:pt idx="19822" formatCode="General">
                  <c:v>0</c:v>
                </c:pt>
                <c:pt idx="19823" formatCode="General">
                  <c:v>0</c:v>
                </c:pt>
                <c:pt idx="19824" formatCode="General">
                  <c:v>0</c:v>
                </c:pt>
                <c:pt idx="19825" formatCode="General">
                  <c:v>6.6666669833163335</c:v>
                </c:pt>
                <c:pt idx="19826" formatCode="General">
                  <c:v>0</c:v>
                </c:pt>
                <c:pt idx="19827" formatCode="General">
                  <c:v>0</c:v>
                </c:pt>
                <c:pt idx="19828" formatCode="General">
                  <c:v>6.6666669833163335</c:v>
                </c:pt>
                <c:pt idx="19829" formatCode="General">
                  <c:v>0</c:v>
                </c:pt>
                <c:pt idx="19830" formatCode="General">
                  <c:v>0</c:v>
                </c:pt>
                <c:pt idx="19831" formatCode="General">
                  <c:v>0</c:v>
                </c:pt>
                <c:pt idx="19832" formatCode="General">
                  <c:v>0</c:v>
                </c:pt>
                <c:pt idx="19833" formatCode="General">
                  <c:v>6.6666669833163335</c:v>
                </c:pt>
                <c:pt idx="19834" formatCode="General">
                  <c:v>0</c:v>
                </c:pt>
                <c:pt idx="19835" formatCode="General">
                  <c:v>0</c:v>
                </c:pt>
                <c:pt idx="19836" formatCode="General">
                  <c:v>0</c:v>
                </c:pt>
                <c:pt idx="19837" formatCode="General">
                  <c:v>0</c:v>
                </c:pt>
                <c:pt idx="19838" formatCode="General">
                  <c:v>6.6666669833163335</c:v>
                </c:pt>
                <c:pt idx="19839" formatCode="General">
                  <c:v>0</c:v>
                </c:pt>
                <c:pt idx="19840" formatCode="General">
                  <c:v>0</c:v>
                </c:pt>
                <c:pt idx="19841" formatCode="General">
                  <c:v>0</c:v>
                </c:pt>
                <c:pt idx="19842" formatCode="General">
                  <c:v>0</c:v>
                </c:pt>
                <c:pt idx="19843" formatCode="General">
                  <c:v>6.6666669833163335</c:v>
                </c:pt>
                <c:pt idx="19844" formatCode="General">
                  <c:v>0</c:v>
                </c:pt>
                <c:pt idx="19845" formatCode="General">
                  <c:v>0</c:v>
                </c:pt>
                <c:pt idx="19846" formatCode="General">
                  <c:v>0</c:v>
                </c:pt>
                <c:pt idx="19847" formatCode="General">
                  <c:v>0</c:v>
                </c:pt>
                <c:pt idx="19848" formatCode="General">
                  <c:v>6.6666669833163335</c:v>
                </c:pt>
                <c:pt idx="19849" formatCode="General">
                  <c:v>0</c:v>
                </c:pt>
                <c:pt idx="19850" formatCode="General">
                  <c:v>0</c:v>
                </c:pt>
                <c:pt idx="19851" formatCode="General">
                  <c:v>0</c:v>
                </c:pt>
                <c:pt idx="19852" formatCode="General">
                  <c:v>0</c:v>
                </c:pt>
                <c:pt idx="19853" formatCode="General">
                  <c:v>0</c:v>
                </c:pt>
                <c:pt idx="19854" formatCode="General">
                  <c:v>6.6666669833163335</c:v>
                </c:pt>
                <c:pt idx="19855" formatCode="General">
                  <c:v>0</c:v>
                </c:pt>
                <c:pt idx="19856" formatCode="General">
                  <c:v>0</c:v>
                </c:pt>
                <c:pt idx="19857" formatCode="General">
                  <c:v>0</c:v>
                </c:pt>
                <c:pt idx="19858" formatCode="General">
                  <c:v>0</c:v>
                </c:pt>
                <c:pt idx="19859" formatCode="General">
                  <c:v>0</c:v>
                </c:pt>
                <c:pt idx="19860" formatCode="General">
                  <c:v>0</c:v>
                </c:pt>
                <c:pt idx="19861" formatCode="General">
                  <c:v>6.6666669833163335</c:v>
                </c:pt>
                <c:pt idx="19862" formatCode="General">
                  <c:v>0</c:v>
                </c:pt>
                <c:pt idx="19863" formatCode="General">
                  <c:v>0</c:v>
                </c:pt>
                <c:pt idx="19864" formatCode="General">
                  <c:v>0</c:v>
                </c:pt>
                <c:pt idx="19865" formatCode="General">
                  <c:v>0</c:v>
                </c:pt>
                <c:pt idx="19866" formatCode="General">
                  <c:v>0</c:v>
                </c:pt>
                <c:pt idx="19867" formatCode="General">
                  <c:v>0</c:v>
                </c:pt>
                <c:pt idx="19868" formatCode="General">
                  <c:v>0</c:v>
                </c:pt>
                <c:pt idx="19869" formatCode="General">
                  <c:v>6.6666669833163335</c:v>
                </c:pt>
                <c:pt idx="19870" formatCode="General">
                  <c:v>0</c:v>
                </c:pt>
                <c:pt idx="19871" formatCode="General">
                  <c:v>0</c:v>
                </c:pt>
                <c:pt idx="19872" formatCode="General">
                  <c:v>0</c:v>
                </c:pt>
                <c:pt idx="19873" formatCode="General">
                  <c:v>0</c:v>
                </c:pt>
                <c:pt idx="19874" formatCode="General">
                  <c:v>0</c:v>
                </c:pt>
                <c:pt idx="19875" formatCode="General">
                  <c:v>0</c:v>
                </c:pt>
                <c:pt idx="19876" formatCode="General">
                  <c:v>0</c:v>
                </c:pt>
                <c:pt idx="19877" formatCode="General">
                  <c:v>0</c:v>
                </c:pt>
                <c:pt idx="19878" formatCode="General">
                  <c:v>6.6666669833163335</c:v>
                </c:pt>
                <c:pt idx="19879" formatCode="General">
                  <c:v>0</c:v>
                </c:pt>
                <c:pt idx="19880" formatCode="General">
                  <c:v>0</c:v>
                </c:pt>
                <c:pt idx="19881" formatCode="General">
                  <c:v>0</c:v>
                </c:pt>
                <c:pt idx="19882" formatCode="General">
                  <c:v>0</c:v>
                </c:pt>
                <c:pt idx="19883" formatCode="General">
                  <c:v>0</c:v>
                </c:pt>
                <c:pt idx="19884" formatCode="General">
                  <c:v>0</c:v>
                </c:pt>
                <c:pt idx="19885" formatCode="General">
                  <c:v>0</c:v>
                </c:pt>
                <c:pt idx="19886" formatCode="General">
                  <c:v>6.6666669833163335</c:v>
                </c:pt>
                <c:pt idx="19887" formatCode="General">
                  <c:v>0</c:v>
                </c:pt>
                <c:pt idx="19888" formatCode="General">
                  <c:v>0</c:v>
                </c:pt>
                <c:pt idx="19889" formatCode="General">
                  <c:v>0</c:v>
                </c:pt>
                <c:pt idx="19890" formatCode="General">
                  <c:v>0</c:v>
                </c:pt>
                <c:pt idx="19891" formatCode="General">
                  <c:v>0</c:v>
                </c:pt>
                <c:pt idx="19892" formatCode="General">
                  <c:v>0</c:v>
                </c:pt>
                <c:pt idx="19893" formatCode="General">
                  <c:v>0</c:v>
                </c:pt>
                <c:pt idx="19894" formatCode="General">
                  <c:v>6.6666669833163335</c:v>
                </c:pt>
                <c:pt idx="19895" formatCode="General">
                  <c:v>0</c:v>
                </c:pt>
                <c:pt idx="19896" formatCode="General">
                  <c:v>0</c:v>
                </c:pt>
                <c:pt idx="19897" formatCode="General">
                  <c:v>0</c:v>
                </c:pt>
                <c:pt idx="19898" formatCode="General">
                  <c:v>0</c:v>
                </c:pt>
                <c:pt idx="19899" formatCode="General">
                  <c:v>0</c:v>
                </c:pt>
                <c:pt idx="19900" formatCode="General">
                  <c:v>0</c:v>
                </c:pt>
                <c:pt idx="19901" formatCode="General">
                  <c:v>6.6666669833163335</c:v>
                </c:pt>
                <c:pt idx="19902" formatCode="General">
                  <c:v>0</c:v>
                </c:pt>
                <c:pt idx="19903" formatCode="General">
                  <c:v>0</c:v>
                </c:pt>
                <c:pt idx="19904" formatCode="General">
                  <c:v>0</c:v>
                </c:pt>
                <c:pt idx="19905" formatCode="General">
                  <c:v>0</c:v>
                </c:pt>
                <c:pt idx="19906" formatCode="General">
                  <c:v>0</c:v>
                </c:pt>
                <c:pt idx="19907" formatCode="General">
                  <c:v>0</c:v>
                </c:pt>
                <c:pt idx="19908" formatCode="General">
                  <c:v>0</c:v>
                </c:pt>
                <c:pt idx="19909" formatCode="General">
                  <c:v>0</c:v>
                </c:pt>
                <c:pt idx="19910" formatCode="General">
                  <c:v>6.6666669833163335</c:v>
                </c:pt>
                <c:pt idx="19911" formatCode="General">
                  <c:v>0</c:v>
                </c:pt>
                <c:pt idx="19912" formatCode="General">
                  <c:v>0</c:v>
                </c:pt>
                <c:pt idx="19913" formatCode="General">
                  <c:v>0</c:v>
                </c:pt>
                <c:pt idx="19914" formatCode="General">
                  <c:v>0</c:v>
                </c:pt>
                <c:pt idx="19915" formatCode="General">
                  <c:v>0</c:v>
                </c:pt>
                <c:pt idx="19916" formatCode="General">
                  <c:v>0</c:v>
                </c:pt>
                <c:pt idx="19917" formatCode="General">
                  <c:v>0</c:v>
                </c:pt>
                <c:pt idx="19918" formatCode="General">
                  <c:v>0</c:v>
                </c:pt>
                <c:pt idx="19919" formatCode="General">
                  <c:v>0</c:v>
                </c:pt>
                <c:pt idx="19920" formatCode="General">
                  <c:v>0</c:v>
                </c:pt>
                <c:pt idx="19921" formatCode="General">
                  <c:v>6.6666669833163335</c:v>
                </c:pt>
                <c:pt idx="19922" formatCode="General">
                  <c:v>0</c:v>
                </c:pt>
                <c:pt idx="19923" formatCode="General">
                  <c:v>0</c:v>
                </c:pt>
                <c:pt idx="19924" formatCode="General">
                  <c:v>0</c:v>
                </c:pt>
                <c:pt idx="19925" formatCode="General">
                  <c:v>0</c:v>
                </c:pt>
                <c:pt idx="19926" formatCode="General">
                  <c:v>0</c:v>
                </c:pt>
                <c:pt idx="19927" formatCode="General">
                  <c:v>0</c:v>
                </c:pt>
                <c:pt idx="19928" formatCode="General">
                  <c:v>0</c:v>
                </c:pt>
                <c:pt idx="19929" formatCode="General">
                  <c:v>0</c:v>
                </c:pt>
                <c:pt idx="19930" formatCode="General">
                  <c:v>0</c:v>
                </c:pt>
                <c:pt idx="19931" formatCode="General">
                  <c:v>0</c:v>
                </c:pt>
                <c:pt idx="19932" formatCode="General">
                  <c:v>0</c:v>
                </c:pt>
                <c:pt idx="19933" formatCode="General">
                  <c:v>6.6666669833163335</c:v>
                </c:pt>
                <c:pt idx="19934" formatCode="General">
                  <c:v>0</c:v>
                </c:pt>
                <c:pt idx="19935" formatCode="General">
                  <c:v>0</c:v>
                </c:pt>
                <c:pt idx="19936" formatCode="General">
                  <c:v>0</c:v>
                </c:pt>
                <c:pt idx="19937" formatCode="General">
                  <c:v>0</c:v>
                </c:pt>
                <c:pt idx="19938" formatCode="General">
                  <c:v>0</c:v>
                </c:pt>
                <c:pt idx="19939" formatCode="General">
                  <c:v>0</c:v>
                </c:pt>
                <c:pt idx="19940" formatCode="General">
                  <c:v>0</c:v>
                </c:pt>
                <c:pt idx="19941" formatCode="General">
                  <c:v>0</c:v>
                </c:pt>
                <c:pt idx="19942" formatCode="General">
                  <c:v>0</c:v>
                </c:pt>
                <c:pt idx="19943" formatCode="General">
                  <c:v>0</c:v>
                </c:pt>
                <c:pt idx="19944" formatCode="General">
                  <c:v>6.6666669833163335</c:v>
                </c:pt>
                <c:pt idx="19945" formatCode="General">
                  <c:v>0</c:v>
                </c:pt>
                <c:pt idx="19946" formatCode="General">
                  <c:v>0</c:v>
                </c:pt>
                <c:pt idx="19947" formatCode="General">
                  <c:v>0</c:v>
                </c:pt>
                <c:pt idx="19948" formatCode="General">
                  <c:v>0</c:v>
                </c:pt>
                <c:pt idx="19949" formatCode="General">
                  <c:v>0</c:v>
                </c:pt>
                <c:pt idx="19950" formatCode="General">
                  <c:v>0</c:v>
                </c:pt>
                <c:pt idx="19951" formatCode="General">
                  <c:v>0</c:v>
                </c:pt>
                <c:pt idx="19952" formatCode="General">
                  <c:v>6.6666669833163335</c:v>
                </c:pt>
                <c:pt idx="19953" formatCode="General">
                  <c:v>0</c:v>
                </c:pt>
                <c:pt idx="19954" formatCode="General">
                  <c:v>0</c:v>
                </c:pt>
                <c:pt idx="19955" formatCode="General">
                  <c:v>0</c:v>
                </c:pt>
                <c:pt idx="19956" formatCode="General">
                  <c:v>0</c:v>
                </c:pt>
                <c:pt idx="19957" formatCode="General">
                  <c:v>0</c:v>
                </c:pt>
                <c:pt idx="19958" formatCode="General">
                  <c:v>0</c:v>
                </c:pt>
                <c:pt idx="19959" formatCode="General">
                  <c:v>6.6666669833163335</c:v>
                </c:pt>
                <c:pt idx="19960" formatCode="General">
                  <c:v>0</c:v>
                </c:pt>
                <c:pt idx="19961" formatCode="General">
                  <c:v>0</c:v>
                </c:pt>
                <c:pt idx="19962" formatCode="General">
                  <c:v>0</c:v>
                </c:pt>
                <c:pt idx="19963" formatCode="General">
                  <c:v>0</c:v>
                </c:pt>
                <c:pt idx="19964" formatCode="General">
                  <c:v>0</c:v>
                </c:pt>
                <c:pt idx="19965" formatCode="General">
                  <c:v>6.6666669833163335</c:v>
                </c:pt>
                <c:pt idx="19966" formatCode="General">
                  <c:v>0</c:v>
                </c:pt>
                <c:pt idx="19967" formatCode="General">
                  <c:v>0</c:v>
                </c:pt>
                <c:pt idx="19968" formatCode="General">
                  <c:v>0</c:v>
                </c:pt>
                <c:pt idx="19969" formatCode="General">
                  <c:v>0</c:v>
                </c:pt>
                <c:pt idx="19970" formatCode="General">
                  <c:v>0</c:v>
                </c:pt>
                <c:pt idx="19971" formatCode="General">
                  <c:v>0</c:v>
                </c:pt>
                <c:pt idx="19972" formatCode="General">
                  <c:v>6.6666669833163335</c:v>
                </c:pt>
                <c:pt idx="19973" formatCode="General">
                  <c:v>0</c:v>
                </c:pt>
                <c:pt idx="19974" formatCode="General">
                  <c:v>0</c:v>
                </c:pt>
                <c:pt idx="19975" formatCode="General">
                  <c:v>0</c:v>
                </c:pt>
                <c:pt idx="19976" formatCode="General">
                  <c:v>0</c:v>
                </c:pt>
                <c:pt idx="19977" formatCode="General">
                  <c:v>0</c:v>
                </c:pt>
                <c:pt idx="19978" formatCode="General">
                  <c:v>0</c:v>
                </c:pt>
                <c:pt idx="19979" formatCode="General">
                  <c:v>6.6666669833163335</c:v>
                </c:pt>
                <c:pt idx="19980" formatCode="General">
                  <c:v>0</c:v>
                </c:pt>
                <c:pt idx="19981" formatCode="General">
                  <c:v>0</c:v>
                </c:pt>
                <c:pt idx="19982" formatCode="General">
                  <c:v>0</c:v>
                </c:pt>
                <c:pt idx="19983" formatCode="General">
                  <c:v>0</c:v>
                </c:pt>
                <c:pt idx="19984" formatCode="General">
                  <c:v>6.6666669833163335</c:v>
                </c:pt>
                <c:pt idx="19985" formatCode="General">
                  <c:v>0</c:v>
                </c:pt>
                <c:pt idx="19986" formatCode="General">
                  <c:v>0</c:v>
                </c:pt>
                <c:pt idx="19987" formatCode="General">
                  <c:v>0</c:v>
                </c:pt>
                <c:pt idx="19988" formatCode="General">
                  <c:v>0</c:v>
                </c:pt>
                <c:pt idx="19989" formatCode="General">
                  <c:v>0</c:v>
                </c:pt>
                <c:pt idx="19990" formatCode="General">
                  <c:v>6.6666669833163335</c:v>
                </c:pt>
                <c:pt idx="19991" formatCode="General">
                  <c:v>0</c:v>
                </c:pt>
                <c:pt idx="19992" formatCode="General">
                  <c:v>0</c:v>
                </c:pt>
                <c:pt idx="19993" formatCode="General">
                  <c:v>0</c:v>
                </c:pt>
                <c:pt idx="19994" formatCode="General">
                  <c:v>0</c:v>
                </c:pt>
                <c:pt idx="19995" formatCode="General">
                  <c:v>0</c:v>
                </c:pt>
                <c:pt idx="19996" formatCode="General">
                  <c:v>0</c:v>
                </c:pt>
                <c:pt idx="19997" formatCode="General">
                  <c:v>6.6666669833163335</c:v>
                </c:pt>
                <c:pt idx="19998" formatCode="General">
                  <c:v>0</c:v>
                </c:pt>
                <c:pt idx="19999" formatCode="General">
                  <c:v>0</c:v>
                </c:pt>
                <c:pt idx="20000" formatCode="General">
                  <c:v>0</c:v>
                </c:pt>
                <c:pt idx="20001" formatCode="General">
                  <c:v>0</c:v>
                </c:pt>
                <c:pt idx="20002" formatCode="General">
                  <c:v>6.6666669833163335</c:v>
                </c:pt>
                <c:pt idx="20003" formatCode="General">
                  <c:v>0</c:v>
                </c:pt>
                <c:pt idx="20004" formatCode="General">
                  <c:v>0</c:v>
                </c:pt>
                <c:pt idx="20005" formatCode="General">
                  <c:v>0</c:v>
                </c:pt>
                <c:pt idx="20006" formatCode="General">
                  <c:v>0</c:v>
                </c:pt>
                <c:pt idx="20007" formatCode="General">
                  <c:v>0</c:v>
                </c:pt>
                <c:pt idx="20008" formatCode="General">
                  <c:v>6.6666669833163335</c:v>
                </c:pt>
                <c:pt idx="20009" formatCode="General">
                  <c:v>0</c:v>
                </c:pt>
                <c:pt idx="20010" formatCode="General">
                  <c:v>0</c:v>
                </c:pt>
                <c:pt idx="20011" formatCode="General">
                  <c:v>0</c:v>
                </c:pt>
                <c:pt idx="20012" formatCode="General">
                  <c:v>0</c:v>
                </c:pt>
                <c:pt idx="20013" formatCode="General">
                  <c:v>0</c:v>
                </c:pt>
                <c:pt idx="20014" formatCode="General">
                  <c:v>0</c:v>
                </c:pt>
                <c:pt idx="20015" formatCode="General">
                  <c:v>6.6666669833163335</c:v>
                </c:pt>
                <c:pt idx="20016" formatCode="General">
                  <c:v>0</c:v>
                </c:pt>
                <c:pt idx="20017" formatCode="General">
                  <c:v>0</c:v>
                </c:pt>
                <c:pt idx="20018" formatCode="General">
                  <c:v>0</c:v>
                </c:pt>
                <c:pt idx="20019" formatCode="General">
                  <c:v>0</c:v>
                </c:pt>
                <c:pt idx="20020" formatCode="General">
                  <c:v>0</c:v>
                </c:pt>
                <c:pt idx="20021" formatCode="General">
                  <c:v>6.6666669833163335</c:v>
                </c:pt>
                <c:pt idx="20022" formatCode="General">
                  <c:v>0</c:v>
                </c:pt>
                <c:pt idx="20023" formatCode="General">
                  <c:v>0</c:v>
                </c:pt>
                <c:pt idx="20024" formatCode="General">
                  <c:v>0</c:v>
                </c:pt>
                <c:pt idx="20025" formatCode="General">
                  <c:v>0</c:v>
                </c:pt>
                <c:pt idx="20026" formatCode="General">
                  <c:v>0</c:v>
                </c:pt>
                <c:pt idx="20027" formatCode="General">
                  <c:v>0</c:v>
                </c:pt>
                <c:pt idx="20028" formatCode="General">
                  <c:v>0</c:v>
                </c:pt>
                <c:pt idx="20029" formatCode="General">
                  <c:v>0</c:v>
                </c:pt>
                <c:pt idx="20030" formatCode="General">
                  <c:v>6.6666669833163335</c:v>
                </c:pt>
                <c:pt idx="20031" formatCode="General">
                  <c:v>0</c:v>
                </c:pt>
                <c:pt idx="20032" formatCode="General">
                  <c:v>0</c:v>
                </c:pt>
                <c:pt idx="20033" formatCode="General">
                  <c:v>0</c:v>
                </c:pt>
                <c:pt idx="20034" formatCode="General">
                  <c:v>0</c:v>
                </c:pt>
                <c:pt idx="20035" formatCode="General">
                  <c:v>0</c:v>
                </c:pt>
                <c:pt idx="20036" formatCode="General">
                  <c:v>0</c:v>
                </c:pt>
                <c:pt idx="20037" formatCode="General">
                  <c:v>0</c:v>
                </c:pt>
                <c:pt idx="20038" formatCode="General">
                  <c:v>0</c:v>
                </c:pt>
                <c:pt idx="20039" formatCode="General">
                  <c:v>0</c:v>
                </c:pt>
                <c:pt idx="20040" formatCode="General">
                  <c:v>6.6666669833163335</c:v>
                </c:pt>
                <c:pt idx="20041" formatCode="General">
                  <c:v>0</c:v>
                </c:pt>
                <c:pt idx="20042" formatCode="General">
                  <c:v>0</c:v>
                </c:pt>
                <c:pt idx="20043" formatCode="General">
                  <c:v>0</c:v>
                </c:pt>
                <c:pt idx="20044" formatCode="General">
                  <c:v>0</c:v>
                </c:pt>
                <c:pt idx="20045" formatCode="General">
                  <c:v>0</c:v>
                </c:pt>
                <c:pt idx="20046" formatCode="General">
                  <c:v>0</c:v>
                </c:pt>
                <c:pt idx="20047" formatCode="General">
                  <c:v>0</c:v>
                </c:pt>
                <c:pt idx="20048" formatCode="General">
                  <c:v>0</c:v>
                </c:pt>
                <c:pt idx="20049" formatCode="General">
                  <c:v>0</c:v>
                </c:pt>
                <c:pt idx="20050" formatCode="General">
                  <c:v>0</c:v>
                </c:pt>
                <c:pt idx="20051" formatCode="General">
                  <c:v>6.6666669833163335</c:v>
                </c:pt>
                <c:pt idx="20052" formatCode="General">
                  <c:v>0</c:v>
                </c:pt>
                <c:pt idx="20053" formatCode="General">
                  <c:v>0</c:v>
                </c:pt>
                <c:pt idx="20054" formatCode="General">
                  <c:v>0</c:v>
                </c:pt>
                <c:pt idx="20055" formatCode="General">
                  <c:v>0</c:v>
                </c:pt>
                <c:pt idx="20056" formatCode="General">
                  <c:v>0</c:v>
                </c:pt>
                <c:pt idx="20057" formatCode="General">
                  <c:v>0</c:v>
                </c:pt>
                <c:pt idx="20058" formatCode="General">
                  <c:v>0</c:v>
                </c:pt>
                <c:pt idx="20059" formatCode="General">
                  <c:v>0</c:v>
                </c:pt>
                <c:pt idx="20060" formatCode="General">
                  <c:v>0</c:v>
                </c:pt>
                <c:pt idx="20061" formatCode="General">
                  <c:v>0</c:v>
                </c:pt>
                <c:pt idx="20062" formatCode="General">
                  <c:v>0</c:v>
                </c:pt>
                <c:pt idx="20063" formatCode="General">
                  <c:v>0</c:v>
                </c:pt>
                <c:pt idx="20064" formatCode="General">
                  <c:v>6.6666669833163335</c:v>
                </c:pt>
                <c:pt idx="20065" formatCode="General">
                  <c:v>0</c:v>
                </c:pt>
                <c:pt idx="20066" formatCode="General">
                  <c:v>0</c:v>
                </c:pt>
                <c:pt idx="20067" formatCode="General">
                  <c:v>0</c:v>
                </c:pt>
                <c:pt idx="20068" formatCode="General">
                  <c:v>0</c:v>
                </c:pt>
                <c:pt idx="20069" formatCode="General">
                  <c:v>0</c:v>
                </c:pt>
                <c:pt idx="20070" formatCode="General">
                  <c:v>0</c:v>
                </c:pt>
                <c:pt idx="20071" formatCode="General">
                  <c:v>0</c:v>
                </c:pt>
                <c:pt idx="20072" formatCode="General">
                  <c:v>0</c:v>
                </c:pt>
                <c:pt idx="20073" formatCode="General">
                  <c:v>0</c:v>
                </c:pt>
                <c:pt idx="20074" formatCode="General">
                  <c:v>0</c:v>
                </c:pt>
                <c:pt idx="20075" formatCode="General">
                  <c:v>0</c:v>
                </c:pt>
                <c:pt idx="20076" formatCode="General">
                  <c:v>6.6666669833163335</c:v>
                </c:pt>
                <c:pt idx="20077" formatCode="General">
                  <c:v>0</c:v>
                </c:pt>
                <c:pt idx="20078" formatCode="General">
                  <c:v>0</c:v>
                </c:pt>
                <c:pt idx="20079" formatCode="General">
                  <c:v>0</c:v>
                </c:pt>
                <c:pt idx="20080" formatCode="General">
                  <c:v>0</c:v>
                </c:pt>
                <c:pt idx="20081" formatCode="General">
                  <c:v>0</c:v>
                </c:pt>
                <c:pt idx="20082" formatCode="General">
                  <c:v>0</c:v>
                </c:pt>
                <c:pt idx="20083" formatCode="General">
                  <c:v>0</c:v>
                </c:pt>
                <c:pt idx="20084" formatCode="General">
                  <c:v>0</c:v>
                </c:pt>
                <c:pt idx="20085" formatCode="General">
                  <c:v>0</c:v>
                </c:pt>
                <c:pt idx="20086" formatCode="General">
                  <c:v>0</c:v>
                </c:pt>
                <c:pt idx="20087" formatCode="General">
                  <c:v>0</c:v>
                </c:pt>
                <c:pt idx="20088" formatCode="General">
                  <c:v>6.6666669833163335</c:v>
                </c:pt>
                <c:pt idx="20089" formatCode="General">
                  <c:v>0</c:v>
                </c:pt>
                <c:pt idx="20090" formatCode="General">
                  <c:v>0</c:v>
                </c:pt>
                <c:pt idx="20091" formatCode="General">
                  <c:v>0</c:v>
                </c:pt>
                <c:pt idx="20092" formatCode="General">
                  <c:v>0</c:v>
                </c:pt>
                <c:pt idx="20093" formatCode="General">
                  <c:v>0</c:v>
                </c:pt>
                <c:pt idx="20094" formatCode="General">
                  <c:v>0</c:v>
                </c:pt>
                <c:pt idx="20095" formatCode="General">
                  <c:v>0</c:v>
                </c:pt>
                <c:pt idx="20096" formatCode="General">
                  <c:v>0</c:v>
                </c:pt>
                <c:pt idx="20097" formatCode="General">
                  <c:v>6.6666669833163335</c:v>
                </c:pt>
                <c:pt idx="20098" formatCode="General">
                  <c:v>0</c:v>
                </c:pt>
                <c:pt idx="20099" formatCode="General">
                  <c:v>0</c:v>
                </c:pt>
                <c:pt idx="20100" formatCode="General">
                  <c:v>0</c:v>
                </c:pt>
                <c:pt idx="20101" formatCode="General">
                  <c:v>0</c:v>
                </c:pt>
                <c:pt idx="20102" formatCode="General">
                  <c:v>0</c:v>
                </c:pt>
                <c:pt idx="20103" formatCode="General">
                  <c:v>0</c:v>
                </c:pt>
                <c:pt idx="20104" formatCode="General">
                  <c:v>0</c:v>
                </c:pt>
                <c:pt idx="20105" formatCode="General">
                  <c:v>0</c:v>
                </c:pt>
                <c:pt idx="20106" formatCode="General">
                  <c:v>0</c:v>
                </c:pt>
                <c:pt idx="20107" formatCode="General">
                  <c:v>6.6666669833163335</c:v>
                </c:pt>
                <c:pt idx="20108" formatCode="General">
                  <c:v>0</c:v>
                </c:pt>
                <c:pt idx="20109" formatCode="General">
                  <c:v>0</c:v>
                </c:pt>
                <c:pt idx="20110" formatCode="General">
                  <c:v>0</c:v>
                </c:pt>
                <c:pt idx="20111" formatCode="General">
                  <c:v>0</c:v>
                </c:pt>
                <c:pt idx="20112" formatCode="General">
                  <c:v>0</c:v>
                </c:pt>
                <c:pt idx="20113" formatCode="General">
                  <c:v>0</c:v>
                </c:pt>
                <c:pt idx="20114" formatCode="General">
                  <c:v>0</c:v>
                </c:pt>
                <c:pt idx="20115" formatCode="General">
                  <c:v>0</c:v>
                </c:pt>
                <c:pt idx="20116" formatCode="General">
                  <c:v>6.6666669833163335</c:v>
                </c:pt>
                <c:pt idx="20117" formatCode="General">
                  <c:v>0</c:v>
                </c:pt>
                <c:pt idx="20118" formatCode="General">
                  <c:v>0</c:v>
                </c:pt>
                <c:pt idx="20119" formatCode="General">
                  <c:v>0</c:v>
                </c:pt>
                <c:pt idx="20120" formatCode="General">
                  <c:v>0</c:v>
                </c:pt>
                <c:pt idx="20121" formatCode="General">
                  <c:v>0</c:v>
                </c:pt>
                <c:pt idx="20122" formatCode="General">
                  <c:v>0</c:v>
                </c:pt>
                <c:pt idx="20123" formatCode="General">
                  <c:v>0</c:v>
                </c:pt>
                <c:pt idx="20124" formatCode="General">
                  <c:v>0</c:v>
                </c:pt>
                <c:pt idx="20125" formatCode="General">
                  <c:v>0</c:v>
                </c:pt>
                <c:pt idx="20126" formatCode="General">
                  <c:v>6.6666669833163335</c:v>
                </c:pt>
                <c:pt idx="20127" formatCode="General">
                  <c:v>0</c:v>
                </c:pt>
                <c:pt idx="20128" formatCode="General">
                  <c:v>0</c:v>
                </c:pt>
                <c:pt idx="20129" formatCode="General">
                  <c:v>0</c:v>
                </c:pt>
                <c:pt idx="20130" formatCode="General">
                  <c:v>0</c:v>
                </c:pt>
                <c:pt idx="20131" formatCode="General">
                  <c:v>0</c:v>
                </c:pt>
                <c:pt idx="20132" formatCode="General">
                  <c:v>0</c:v>
                </c:pt>
                <c:pt idx="20133" formatCode="General">
                  <c:v>6.6666669833163335</c:v>
                </c:pt>
                <c:pt idx="20134" formatCode="General">
                  <c:v>0</c:v>
                </c:pt>
                <c:pt idx="20135" formatCode="General">
                  <c:v>0</c:v>
                </c:pt>
                <c:pt idx="20136" formatCode="General">
                  <c:v>0</c:v>
                </c:pt>
                <c:pt idx="20137" formatCode="General">
                  <c:v>0</c:v>
                </c:pt>
                <c:pt idx="20138" formatCode="General">
                  <c:v>0</c:v>
                </c:pt>
                <c:pt idx="20139" formatCode="General">
                  <c:v>0</c:v>
                </c:pt>
                <c:pt idx="20140" formatCode="General">
                  <c:v>6.6666669833163335</c:v>
                </c:pt>
                <c:pt idx="20141" formatCode="General">
                  <c:v>0</c:v>
                </c:pt>
                <c:pt idx="20142" formatCode="General">
                  <c:v>0</c:v>
                </c:pt>
                <c:pt idx="20143" formatCode="General">
                  <c:v>0</c:v>
                </c:pt>
                <c:pt idx="20144" formatCode="General">
                  <c:v>0</c:v>
                </c:pt>
                <c:pt idx="20145" formatCode="General">
                  <c:v>6.6666669833163335</c:v>
                </c:pt>
                <c:pt idx="20146" formatCode="General">
                  <c:v>0</c:v>
                </c:pt>
                <c:pt idx="20147" formatCode="General">
                  <c:v>0</c:v>
                </c:pt>
                <c:pt idx="20148" formatCode="General">
                  <c:v>0</c:v>
                </c:pt>
                <c:pt idx="20149" formatCode="General">
                  <c:v>0</c:v>
                </c:pt>
                <c:pt idx="20150" formatCode="General">
                  <c:v>0</c:v>
                </c:pt>
                <c:pt idx="20151" formatCode="General">
                  <c:v>6.6666669833163335</c:v>
                </c:pt>
                <c:pt idx="20152" formatCode="General">
                  <c:v>0</c:v>
                </c:pt>
                <c:pt idx="20153" formatCode="General">
                  <c:v>0</c:v>
                </c:pt>
                <c:pt idx="20154" formatCode="General">
                  <c:v>0</c:v>
                </c:pt>
                <c:pt idx="20155" formatCode="General">
                  <c:v>0</c:v>
                </c:pt>
                <c:pt idx="20156" formatCode="General">
                  <c:v>6.6666669833163335</c:v>
                </c:pt>
                <c:pt idx="20157" formatCode="General">
                  <c:v>0</c:v>
                </c:pt>
                <c:pt idx="20158" formatCode="General">
                  <c:v>0</c:v>
                </c:pt>
                <c:pt idx="20159" formatCode="General">
                  <c:v>0</c:v>
                </c:pt>
                <c:pt idx="20160" formatCode="General">
                  <c:v>0</c:v>
                </c:pt>
                <c:pt idx="20161" formatCode="General">
                  <c:v>0</c:v>
                </c:pt>
                <c:pt idx="20162" formatCode="General">
                  <c:v>6.6666669833163335</c:v>
                </c:pt>
                <c:pt idx="20163" formatCode="General">
                  <c:v>0</c:v>
                </c:pt>
                <c:pt idx="20164" formatCode="General">
                  <c:v>0</c:v>
                </c:pt>
                <c:pt idx="20165" formatCode="General">
                  <c:v>0</c:v>
                </c:pt>
                <c:pt idx="20166" formatCode="General">
                  <c:v>0</c:v>
                </c:pt>
                <c:pt idx="20167" formatCode="General">
                  <c:v>0</c:v>
                </c:pt>
                <c:pt idx="20168" formatCode="General">
                  <c:v>0</c:v>
                </c:pt>
                <c:pt idx="20169" formatCode="General">
                  <c:v>0</c:v>
                </c:pt>
                <c:pt idx="20170" formatCode="General">
                  <c:v>6.6666669833163335</c:v>
                </c:pt>
                <c:pt idx="20171" formatCode="General">
                  <c:v>0</c:v>
                </c:pt>
                <c:pt idx="20172" formatCode="General">
                  <c:v>0</c:v>
                </c:pt>
                <c:pt idx="20173" formatCode="General">
                  <c:v>0</c:v>
                </c:pt>
                <c:pt idx="20174" formatCode="General">
                  <c:v>0</c:v>
                </c:pt>
                <c:pt idx="20175" formatCode="General">
                  <c:v>0</c:v>
                </c:pt>
                <c:pt idx="20176" formatCode="General">
                  <c:v>6.6666669833163335</c:v>
                </c:pt>
                <c:pt idx="20177" formatCode="General">
                  <c:v>0</c:v>
                </c:pt>
                <c:pt idx="20178" formatCode="General">
                  <c:v>0</c:v>
                </c:pt>
                <c:pt idx="20179" formatCode="General">
                  <c:v>0</c:v>
                </c:pt>
                <c:pt idx="20180" formatCode="General">
                  <c:v>0</c:v>
                </c:pt>
                <c:pt idx="20181" formatCode="General">
                  <c:v>0</c:v>
                </c:pt>
                <c:pt idx="20182" formatCode="General">
                  <c:v>0</c:v>
                </c:pt>
                <c:pt idx="20183" formatCode="General">
                  <c:v>0</c:v>
                </c:pt>
                <c:pt idx="20184" formatCode="General">
                  <c:v>6.6666669833163335</c:v>
                </c:pt>
                <c:pt idx="20185" formatCode="General">
                  <c:v>0</c:v>
                </c:pt>
                <c:pt idx="20186" formatCode="General">
                  <c:v>0</c:v>
                </c:pt>
                <c:pt idx="20187" formatCode="General">
                  <c:v>0</c:v>
                </c:pt>
                <c:pt idx="20188" formatCode="General">
                  <c:v>0</c:v>
                </c:pt>
                <c:pt idx="20189" formatCode="General">
                  <c:v>0</c:v>
                </c:pt>
                <c:pt idx="20190" formatCode="General">
                  <c:v>0</c:v>
                </c:pt>
                <c:pt idx="20191" formatCode="General">
                  <c:v>0</c:v>
                </c:pt>
                <c:pt idx="20192" formatCode="General">
                  <c:v>6.6666669833163335</c:v>
                </c:pt>
                <c:pt idx="20193" formatCode="General">
                  <c:v>0</c:v>
                </c:pt>
                <c:pt idx="20194" formatCode="General">
                  <c:v>0</c:v>
                </c:pt>
                <c:pt idx="20195" formatCode="General">
                  <c:v>0</c:v>
                </c:pt>
                <c:pt idx="20196" formatCode="General">
                  <c:v>0</c:v>
                </c:pt>
                <c:pt idx="20197" formatCode="General">
                  <c:v>0</c:v>
                </c:pt>
                <c:pt idx="20198" formatCode="General">
                  <c:v>0</c:v>
                </c:pt>
                <c:pt idx="20199" formatCode="General">
                  <c:v>0</c:v>
                </c:pt>
                <c:pt idx="20200" formatCode="General">
                  <c:v>6.6666669833163335</c:v>
                </c:pt>
                <c:pt idx="20201" formatCode="General">
                  <c:v>0</c:v>
                </c:pt>
                <c:pt idx="20202" formatCode="General">
                  <c:v>0</c:v>
                </c:pt>
                <c:pt idx="20203" formatCode="General">
                  <c:v>0</c:v>
                </c:pt>
                <c:pt idx="20204" formatCode="General">
                  <c:v>0</c:v>
                </c:pt>
                <c:pt idx="20205" formatCode="General">
                  <c:v>0</c:v>
                </c:pt>
                <c:pt idx="20206" formatCode="General">
                  <c:v>0</c:v>
                </c:pt>
                <c:pt idx="20207" formatCode="General">
                  <c:v>6.6666669833163335</c:v>
                </c:pt>
                <c:pt idx="20208" formatCode="General">
                  <c:v>0</c:v>
                </c:pt>
                <c:pt idx="20209" formatCode="General">
                  <c:v>0</c:v>
                </c:pt>
                <c:pt idx="20210" formatCode="General">
                  <c:v>0</c:v>
                </c:pt>
                <c:pt idx="20211" formatCode="General">
                  <c:v>0</c:v>
                </c:pt>
                <c:pt idx="20212" formatCode="General">
                  <c:v>0</c:v>
                </c:pt>
                <c:pt idx="20213" formatCode="General">
                  <c:v>0</c:v>
                </c:pt>
                <c:pt idx="20214" formatCode="General">
                  <c:v>0</c:v>
                </c:pt>
                <c:pt idx="20215" formatCode="General">
                  <c:v>0</c:v>
                </c:pt>
                <c:pt idx="20216" formatCode="General">
                  <c:v>0</c:v>
                </c:pt>
                <c:pt idx="20217" formatCode="General">
                  <c:v>0</c:v>
                </c:pt>
                <c:pt idx="20218" formatCode="General">
                  <c:v>6.6666669833163335</c:v>
                </c:pt>
                <c:pt idx="20219" formatCode="General">
                  <c:v>0</c:v>
                </c:pt>
                <c:pt idx="20220" formatCode="General">
                  <c:v>0</c:v>
                </c:pt>
                <c:pt idx="20221" formatCode="General">
                  <c:v>0</c:v>
                </c:pt>
                <c:pt idx="20222" formatCode="General">
                  <c:v>0</c:v>
                </c:pt>
                <c:pt idx="20223" formatCode="General">
                  <c:v>0</c:v>
                </c:pt>
                <c:pt idx="20224" formatCode="General">
                  <c:v>0</c:v>
                </c:pt>
                <c:pt idx="20225" formatCode="General">
                  <c:v>0</c:v>
                </c:pt>
                <c:pt idx="20226" formatCode="General">
                  <c:v>0</c:v>
                </c:pt>
                <c:pt idx="20227" formatCode="General">
                  <c:v>6.6666669833163335</c:v>
                </c:pt>
                <c:pt idx="20228" formatCode="General">
                  <c:v>0</c:v>
                </c:pt>
                <c:pt idx="20229" formatCode="General">
                  <c:v>0</c:v>
                </c:pt>
                <c:pt idx="20230" formatCode="General">
                  <c:v>0</c:v>
                </c:pt>
                <c:pt idx="20231" formatCode="General">
                  <c:v>0</c:v>
                </c:pt>
                <c:pt idx="20232" formatCode="General">
                  <c:v>0</c:v>
                </c:pt>
                <c:pt idx="20233" formatCode="General">
                  <c:v>0</c:v>
                </c:pt>
                <c:pt idx="20234" formatCode="General">
                  <c:v>6.6666669833163335</c:v>
                </c:pt>
                <c:pt idx="20235" formatCode="General">
                  <c:v>0</c:v>
                </c:pt>
                <c:pt idx="20236" formatCode="General">
                  <c:v>0</c:v>
                </c:pt>
                <c:pt idx="20237" formatCode="General">
                  <c:v>0</c:v>
                </c:pt>
                <c:pt idx="20238" formatCode="General">
                  <c:v>0</c:v>
                </c:pt>
                <c:pt idx="20239" formatCode="General">
                  <c:v>0</c:v>
                </c:pt>
                <c:pt idx="20240" formatCode="General">
                  <c:v>0</c:v>
                </c:pt>
                <c:pt idx="20241" formatCode="General">
                  <c:v>0</c:v>
                </c:pt>
                <c:pt idx="20242" formatCode="General">
                  <c:v>0</c:v>
                </c:pt>
                <c:pt idx="20243" formatCode="General">
                  <c:v>6.6666669833163335</c:v>
                </c:pt>
                <c:pt idx="20244" formatCode="General">
                  <c:v>0</c:v>
                </c:pt>
                <c:pt idx="20245" formatCode="General">
                  <c:v>0</c:v>
                </c:pt>
                <c:pt idx="20246" formatCode="General">
                  <c:v>0</c:v>
                </c:pt>
                <c:pt idx="20247" formatCode="General">
                  <c:v>0</c:v>
                </c:pt>
                <c:pt idx="20248" formatCode="General">
                  <c:v>0</c:v>
                </c:pt>
                <c:pt idx="20249" formatCode="General">
                  <c:v>0</c:v>
                </c:pt>
                <c:pt idx="20250" formatCode="General">
                  <c:v>0</c:v>
                </c:pt>
                <c:pt idx="20251" formatCode="General">
                  <c:v>0</c:v>
                </c:pt>
                <c:pt idx="20252" formatCode="General">
                  <c:v>0</c:v>
                </c:pt>
                <c:pt idx="20253" formatCode="General">
                  <c:v>6.6666669833163335</c:v>
                </c:pt>
                <c:pt idx="20254" formatCode="General">
                  <c:v>0</c:v>
                </c:pt>
                <c:pt idx="20255" formatCode="General">
                  <c:v>0</c:v>
                </c:pt>
                <c:pt idx="20256" formatCode="General">
                  <c:v>0</c:v>
                </c:pt>
                <c:pt idx="20257" formatCode="General">
                  <c:v>0</c:v>
                </c:pt>
                <c:pt idx="20258" formatCode="General">
                  <c:v>0</c:v>
                </c:pt>
                <c:pt idx="20259" formatCode="General">
                  <c:v>0</c:v>
                </c:pt>
                <c:pt idx="20260" formatCode="General">
                  <c:v>0</c:v>
                </c:pt>
                <c:pt idx="20261" formatCode="General">
                  <c:v>6.6666669833163335</c:v>
                </c:pt>
                <c:pt idx="20262" formatCode="General">
                  <c:v>0</c:v>
                </c:pt>
                <c:pt idx="20263" formatCode="General">
                  <c:v>0</c:v>
                </c:pt>
                <c:pt idx="20264" formatCode="General">
                  <c:v>0</c:v>
                </c:pt>
                <c:pt idx="20265" formatCode="General">
                  <c:v>0</c:v>
                </c:pt>
                <c:pt idx="20266" formatCode="General">
                  <c:v>0</c:v>
                </c:pt>
                <c:pt idx="20267" formatCode="General">
                  <c:v>0</c:v>
                </c:pt>
                <c:pt idx="20268" formatCode="General">
                  <c:v>0</c:v>
                </c:pt>
                <c:pt idx="20269" formatCode="General">
                  <c:v>0</c:v>
                </c:pt>
                <c:pt idx="20270" formatCode="General">
                  <c:v>0</c:v>
                </c:pt>
                <c:pt idx="20271" formatCode="General">
                  <c:v>0</c:v>
                </c:pt>
                <c:pt idx="20272" formatCode="General">
                  <c:v>0</c:v>
                </c:pt>
                <c:pt idx="20273" formatCode="General">
                  <c:v>0</c:v>
                </c:pt>
                <c:pt idx="20274" formatCode="General">
                  <c:v>6.6666669833163335</c:v>
                </c:pt>
                <c:pt idx="20275" formatCode="General">
                  <c:v>0</c:v>
                </c:pt>
                <c:pt idx="20276" formatCode="General">
                  <c:v>0</c:v>
                </c:pt>
                <c:pt idx="20277" formatCode="General">
                  <c:v>0</c:v>
                </c:pt>
                <c:pt idx="20278" formatCode="General">
                  <c:v>0</c:v>
                </c:pt>
                <c:pt idx="20279" formatCode="General">
                  <c:v>0</c:v>
                </c:pt>
                <c:pt idx="20280" formatCode="General">
                  <c:v>0</c:v>
                </c:pt>
                <c:pt idx="20281" formatCode="General">
                  <c:v>0</c:v>
                </c:pt>
                <c:pt idx="20282" formatCode="General">
                  <c:v>0</c:v>
                </c:pt>
                <c:pt idx="20283" formatCode="General">
                  <c:v>0</c:v>
                </c:pt>
                <c:pt idx="20284" formatCode="General">
                  <c:v>0</c:v>
                </c:pt>
                <c:pt idx="20285" formatCode="General">
                  <c:v>0</c:v>
                </c:pt>
                <c:pt idx="20286" formatCode="General">
                  <c:v>0</c:v>
                </c:pt>
                <c:pt idx="20287" formatCode="General">
                  <c:v>6.6666669833163335</c:v>
                </c:pt>
                <c:pt idx="20288" formatCode="General">
                  <c:v>0</c:v>
                </c:pt>
                <c:pt idx="20289" formatCode="General">
                  <c:v>0</c:v>
                </c:pt>
                <c:pt idx="20290" formatCode="General">
                  <c:v>0</c:v>
                </c:pt>
                <c:pt idx="20291" formatCode="General">
                  <c:v>0</c:v>
                </c:pt>
                <c:pt idx="20292" formatCode="General">
                  <c:v>0</c:v>
                </c:pt>
                <c:pt idx="20293" formatCode="General">
                  <c:v>0</c:v>
                </c:pt>
                <c:pt idx="20294" formatCode="General">
                  <c:v>0</c:v>
                </c:pt>
                <c:pt idx="20295" formatCode="General">
                  <c:v>0</c:v>
                </c:pt>
                <c:pt idx="20296" formatCode="General">
                  <c:v>0</c:v>
                </c:pt>
                <c:pt idx="20297" formatCode="General">
                  <c:v>0</c:v>
                </c:pt>
                <c:pt idx="20298" formatCode="General">
                  <c:v>6.6666669833163335</c:v>
                </c:pt>
                <c:pt idx="20299" formatCode="General">
                  <c:v>0</c:v>
                </c:pt>
                <c:pt idx="20300" formatCode="General">
                  <c:v>0</c:v>
                </c:pt>
                <c:pt idx="20301" formatCode="General">
                  <c:v>0</c:v>
                </c:pt>
                <c:pt idx="20302" formatCode="General">
                  <c:v>0</c:v>
                </c:pt>
                <c:pt idx="20303" formatCode="General">
                  <c:v>0</c:v>
                </c:pt>
                <c:pt idx="20304" formatCode="General">
                  <c:v>0</c:v>
                </c:pt>
                <c:pt idx="20305" formatCode="General">
                  <c:v>0</c:v>
                </c:pt>
                <c:pt idx="20306" formatCode="General">
                  <c:v>0</c:v>
                </c:pt>
                <c:pt idx="20307" formatCode="General">
                  <c:v>0</c:v>
                </c:pt>
                <c:pt idx="20308" formatCode="General">
                  <c:v>0</c:v>
                </c:pt>
                <c:pt idx="20309" formatCode="General">
                  <c:v>6.6666669833163335</c:v>
                </c:pt>
                <c:pt idx="20310" formatCode="General">
                  <c:v>0</c:v>
                </c:pt>
                <c:pt idx="20311" formatCode="General">
                  <c:v>0</c:v>
                </c:pt>
                <c:pt idx="20312" formatCode="General">
                  <c:v>0</c:v>
                </c:pt>
                <c:pt idx="20313" formatCode="General">
                  <c:v>0</c:v>
                </c:pt>
                <c:pt idx="20314" formatCode="General">
                  <c:v>0</c:v>
                </c:pt>
                <c:pt idx="20315" formatCode="General">
                  <c:v>0</c:v>
                </c:pt>
                <c:pt idx="20316" formatCode="General">
                  <c:v>0</c:v>
                </c:pt>
                <c:pt idx="20317" formatCode="General">
                  <c:v>0</c:v>
                </c:pt>
                <c:pt idx="20318" formatCode="General">
                  <c:v>6.6666669833163335</c:v>
                </c:pt>
                <c:pt idx="20319" formatCode="General">
                  <c:v>0</c:v>
                </c:pt>
                <c:pt idx="20320" formatCode="General">
                  <c:v>0</c:v>
                </c:pt>
                <c:pt idx="20321" formatCode="General">
                  <c:v>0</c:v>
                </c:pt>
                <c:pt idx="20322" formatCode="General">
                  <c:v>0</c:v>
                </c:pt>
                <c:pt idx="20323" formatCode="General">
                  <c:v>0</c:v>
                </c:pt>
                <c:pt idx="20324" formatCode="General">
                  <c:v>0</c:v>
                </c:pt>
                <c:pt idx="20325" formatCode="General">
                  <c:v>0</c:v>
                </c:pt>
                <c:pt idx="20326" formatCode="General">
                  <c:v>0</c:v>
                </c:pt>
                <c:pt idx="20327" formatCode="General">
                  <c:v>0</c:v>
                </c:pt>
                <c:pt idx="20328" formatCode="General">
                  <c:v>0</c:v>
                </c:pt>
                <c:pt idx="20329" formatCode="General">
                  <c:v>6.6666669833163335</c:v>
                </c:pt>
                <c:pt idx="20330" formatCode="General">
                  <c:v>0</c:v>
                </c:pt>
                <c:pt idx="20331" formatCode="General">
                  <c:v>0</c:v>
                </c:pt>
                <c:pt idx="20332" formatCode="General">
                  <c:v>0</c:v>
                </c:pt>
                <c:pt idx="20333" formatCode="General">
                  <c:v>0</c:v>
                </c:pt>
                <c:pt idx="20334" formatCode="General">
                  <c:v>0</c:v>
                </c:pt>
                <c:pt idx="20335" formatCode="General">
                  <c:v>0</c:v>
                </c:pt>
                <c:pt idx="20336" formatCode="General">
                  <c:v>0</c:v>
                </c:pt>
                <c:pt idx="20337" formatCode="General">
                  <c:v>0</c:v>
                </c:pt>
                <c:pt idx="20338" formatCode="General">
                  <c:v>0</c:v>
                </c:pt>
                <c:pt idx="20339" formatCode="General">
                  <c:v>0</c:v>
                </c:pt>
                <c:pt idx="20340" formatCode="General">
                  <c:v>6.6666669833163335</c:v>
                </c:pt>
                <c:pt idx="20341" formatCode="General">
                  <c:v>0</c:v>
                </c:pt>
                <c:pt idx="20342" formatCode="General">
                  <c:v>0</c:v>
                </c:pt>
                <c:pt idx="20343" formatCode="General">
                  <c:v>0</c:v>
                </c:pt>
                <c:pt idx="20344" formatCode="General">
                  <c:v>0</c:v>
                </c:pt>
                <c:pt idx="20345" formatCode="General">
                  <c:v>0</c:v>
                </c:pt>
                <c:pt idx="20346" formatCode="General">
                  <c:v>0</c:v>
                </c:pt>
                <c:pt idx="20347" formatCode="General">
                  <c:v>0</c:v>
                </c:pt>
                <c:pt idx="20348" formatCode="General">
                  <c:v>0</c:v>
                </c:pt>
                <c:pt idx="20349" formatCode="General">
                  <c:v>0</c:v>
                </c:pt>
                <c:pt idx="20350" formatCode="General">
                  <c:v>0</c:v>
                </c:pt>
                <c:pt idx="20351" formatCode="General">
                  <c:v>0</c:v>
                </c:pt>
                <c:pt idx="20352" formatCode="General">
                  <c:v>0</c:v>
                </c:pt>
                <c:pt idx="20353" formatCode="General">
                  <c:v>6.6666669833163335</c:v>
                </c:pt>
                <c:pt idx="20354" formatCode="General">
                  <c:v>0</c:v>
                </c:pt>
                <c:pt idx="20355" formatCode="General">
                  <c:v>0</c:v>
                </c:pt>
                <c:pt idx="20356" formatCode="General">
                  <c:v>0</c:v>
                </c:pt>
                <c:pt idx="20357" formatCode="General">
                  <c:v>0</c:v>
                </c:pt>
                <c:pt idx="20358" formatCode="General">
                  <c:v>0</c:v>
                </c:pt>
                <c:pt idx="20359" formatCode="General">
                  <c:v>0</c:v>
                </c:pt>
                <c:pt idx="20360" formatCode="General">
                  <c:v>0</c:v>
                </c:pt>
                <c:pt idx="20361" formatCode="General">
                  <c:v>0</c:v>
                </c:pt>
                <c:pt idx="20362" formatCode="General">
                  <c:v>0</c:v>
                </c:pt>
                <c:pt idx="20363" formatCode="General">
                  <c:v>0</c:v>
                </c:pt>
                <c:pt idx="20364" formatCode="General">
                  <c:v>0</c:v>
                </c:pt>
                <c:pt idx="20365" formatCode="General">
                  <c:v>0</c:v>
                </c:pt>
                <c:pt idx="20366" formatCode="General">
                  <c:v>0</c:v>
                </c:pt>
                <c:pt idx="20367" formatCode="General">
                  <c:v>6.6666669833163335</c:v>
                </c:pt>
                <c:pt idx="20368" formatCode="General">
                  <c:v>0</c:v>
                </c:pt>
                <c:pt idx="20369" formatCode="General">
                  <c:v>0</c:v>
                </c:pt>
                <c:pt idx="20370" formatCode="General">
                  <c:v>0</c:v>
                </c:pt>
                <c:pt idx="20371" formatCode="General">
                  <c:v>0</c:v>
                </c:pt>
                <c:pt idx="20372" formatCode="General">
                  <c:v>0</c:v>
                </c:pt>
                <c:pt idx="20373" formatCode="General">
                  <c:v>0</c:v>
                </c:pt>
                <c:pt idx="20374" formatCode="General">
                  <c:v>0</c:v>
                </c:pt>
                <c:pt idx="20375" formatCode="General">
                  <c:v>0</c:v>
                </c:pt>
                <c:pt idx="20376" formatCode="General">
                  <c:v>0</c:v>
                </c:pt>
                <c:pt idx="20377" formatCode="General">
                  <c:v>0</c:v>
                </c:pt>
                <c:pt idx="20378" formatCode="General">
                  <c:v>0</c:v>
                </c:pt>
                <c:pt idx="20379" formatCode="General">
                  <c:v>0</c:v>
                </c:pt>
                <c:pt idx="20380" formatCode="General">
                  <c:v>6.6666669833163335</c:v>
                </c:pt>
                <c:pt idx="20381" formatCode="General">
                  <c:v>0</c:v>
                </c:pt>
                <c:pt idx="20382" formatCode="General">
                  <c:v>0</c:v>
                </c:pt>
                <c:pt idx="20383" formatCode="General">
                  <c:v>0</c:v>
                </c:pt>
                <c:pt idx="20384" formatCode="General">
                  <c:v>0</c:v>
                </c:pt>
                <c:pt idx="20385" formatCode="General">
                  <c:v>0</c:v>
                </c:pt>
                <c:pt idx="20386" formatCode="General">
                  <c:v>0</c:v>
                </c:pt>
                <c:pt idx="20387" formatCode="General">
                  <c:v>0</c:v>
                </c:pt>
                <c:pt idx="20388" formatCode="General">
                  <c:v>0</c:v>
                </c:pt>
                <c:pt idx="20389" formatCode="General">
                  <c:v>0</c:v>
                </c:pt>
                <c:pt idx="20390" formatCode="General">
                  <c:v>0</c:v>
                </c:pt>
                <c:pt idx="20391" formatCode="General">
                  <c:v>0</c:v>
                </c:pt>
                <c:pt idx="20392" formatCode="General">
                  <c:v>0</c:v>
                </c:pt>
                <c:pt idx="20393" formatCode="General">
                  <c:v>6.6666669833163335</c:v>
                </c:pt>
                <c:pt idx="20394" formatCode="General">
                  <c:v>0</c:v>
                </c:pt>
                <c:pt idx="20395" formatCode="General">
                  <c:v>0</c:v>
                </c:pt>
                <c:pt idx="20396" formatCode="General">
                  <c:v>0</c:v>
                </c:pt>
                <c:pt idx="20397" formatCode="General">
                  <c:v>0</c:v>
                </c:pt>
                <c:pt idx="20398" formatCode="General">
                  <c:v>0</c:v>
                </c:pt>
                <c:pt idx="20399" formatCode="General">
                  <c:v>0</c:v>
                </c:pt>
                <c:pt idx="20400" formatCode="General">
                  <c:v>0</c:v>
                </c:pt>
                <c:pt idx="20401" formatCode="General">
                  <c:v>0</c:v>
                </c:pt>
                <c:pt idx="20402" formatCode="General">
                  <c:v>0</c:v>
                </c:pt>
                <c:pt idx="20403" formatCode="General">
                  <c:v>0</c:v>
                </c:pt>
                <c:pt idx="20404" formatCode="General">
                  <c:v>0</c:v>
                </c:pt>
                <c:pt idx="20405" formatCode="General">
                  <c:v>6.6666669833163335</c:v>
                </c:pt>
                <c:pt idx="20406" formatCode="General">
                  <c:v>0</c:v>
                </c:pt>
                <c:pt idx="20407" formatCode="General">
                  <c:v>0</c:v>
                </c:pt>
                <c:pt idx="20408" formatCode="General">
                  <c:v>0</c:v>
                </c:pt>
                <c:pt idx="20409" formatCode="General">
                  <c:v>0</c:v>
                </c:pt>
                <c:pt idx="20410" formatCode="General">
                  <c:v>0</c:v>
                </c:pt>
                <c:pt idx="20411" formatCode="General">
                  <c:v>0</c:v>
                </c:pt>
                <c:pt idx="20412" formatCode="General">
                  <c:v>0</c:v>
                </c:pt>
                <c:pt idx="20413" formatCode="General">
                  <c:v>0</c:v>
                </c:pt>
                <c:pt idx="20414" formatCode="General">
                  <c:v>0</c:v>
                </c:pt>
                <c:pt idx="20415" formatCode="General">
                  <c:v>0</c:v>
                </c:pt>
                <c:pt idx="20416" formatCode="General">
                  <c:v>0</c:v>
                </c:pt>
                <c:pt idx="20417" formatCode="General">
                  <c:v>0</c:v>
                </c:pt>
                <c:pt idx="20418" formatCode="General">
                  <c:v>6.6666669833163335</c:v>
                </c:pt>
                <c:pt idx="20419" formatCode="General">
                  <c:v>0</c:v>
                </c:pt>
                <c:pt idx="20420" formatCode="General">
                  <c:v>0</c:v>
                </c:pt>
                <c:pt idx="20421" formatCode="General">
                  <c:v>0</c:v>
                </c:pt>
                <c:pt idx="20422" formatCode="General">
                  <c:v>0</c:v>
                </c:pt>
                <c:pt idx="20423" formatCode="General">
                  <c:v>0</c:v>
                </c:pt>
                <c:pt idx="20424" formatCode="General">
                  <c:v>0</c:v>
                </c:pt>
                <c:pt idx="20425" formatCode="General">
                  <c:v>0</c:v>
                </c:pt>
                <c:pt idx="20426" formatCode="General">
                  <c:v>0</c:v>
                </c:pt>
                <c:pt idx="20427" formatCode="General">
                  <c:v>0</c:v>
                </c:pt>
                <c:pt idx="20428" formatCode="General">
                  <c:v>0</c:v>
                </c:pt>
                <c:pt idx="20429" formatCode="General">
                  <c:v>0</c:v>
                </c:pt>
                <c:pt idx="20430" formatCode="General">
                  <c:v>0</c:v>
                </c:pt>
                <c:pt idx="20431" formatCode="General">
                  <c:v>6.6666669833163335</c:v>
                </c:pt>
                <c:pt idx="20432" formatCode="General">
                  <c:v>0</c:v>
                </c:pt>
                <c:pt idx="20433" formatCode="General">
                  <c:v>0</c:v>
                </c:pt>
                <c:pt idx="20434" formatCode="General">
                  <c:v>0</c:v>
                </c:pt>
                <c:pt idx="20435" formatCode="General">
                  <c:v>0</c:v>
                </c:pt>
                <c:pt idx="20436" formatCode="General">
                  <c:v>0</c:v>
                </c:pt>
                <c:pt idx="20437" formatCode="General">
                  <c:v>0</c:v>
                </c:pt>
                <c:pt idx="20438" formatCode="General">
                  <c:v>0</c:v>
                </c:pt>
                <c:pt idx="20439" formatCode="General">
                  <c:v>0</c:v>
                </c:pt>
                <c:pt idx="20440" formatCode="General">
                  <c:v>0</c:v>
                </c:pt>
                <c:pt idx="20441" formatCode="General">
                  <c:v>0</c:v>
                </c:pt>
                <c:pt idx="20442" formatCode="General">
                  <c:v>0</c:v>
                </c:pt>
                <c:pt idx="20443" formatCode="General">
                  <c:v>6.6666669833163335</c:v>
                </c:pt>
                <c:pt idx="20444" formatCode="General">
                  <c:v>0</c:v>
                </c:pt>
                <c:pt idx="20445" formatCode="General">
                  <c:v>0</c:v>
                </c:pt>
                <c:pt idx="20446" formatCode="General">
                  <c:v>0</c:v>
                </c:pt>
                <c:pt idx="20447" formatCode="General">
                  <c:v>0</c:v>
                </c:pt>
                <c:pt idx="20448" formatCode="General">
                  <c:v>0</c:v>
                </c:pt>
                <c:pt idx="20449" formatCode="General">
                  <c:v>0</c:v>
                </c:pt>
                <c:pt idx="20450" formatCode="General">
                  <c:v>0</c:v>
                </c:pt>
                <c:pt idx="20451" formatCode="General">
                  <c:v>0</c:v>
                </c:pt>
                <c:pt idx="20452" formatCode="General">
                  <c:v>0</c:v>
                </c:pt>
                <c:pt idx="20453" formatCode="General">
                  <c:v>0</c:v>
                </c:pt>
                <c:pt idx="20454" formatCode="General">
                  <c:v>0</c:v>
                </c:pt>
                <c:pt idx="20455" formatCode="General">
                  <c:v>6.6666669833163335</c:v>
                </c:pt>
                <c:pt idx="20456" formatCode="General">
                  <c:v>0</c:v>
                </c:pt>
                <c:pt idx="20457" formatCode="General">
                  <c:v>0</c:v>
                </c:pt>
                <c:pt idx="20458" formatCode="General">
                  <c:v>0</c:v>
                </c:pt>
                <c:pt idx="20459" formatCode="General">
                  <c:v>0</c:v>
                </c:pt>
                <c:pt idx="20460" formatCode="General">
                  <c:v>0</c:v>
                </c:pt>
                <c:pt idx="20461" formatCode="General">
                  <c:v>0</c:v>
                </c:pt>
                <c:pt idx="20462" formatCode="General">
                  <c:v>0</c:v>
                </c:pt>
                <c:pt idx="20463" formatCode="General">
                  <c:v>0</c:v>
                </c:pt>
                <c:pt idx="20464" formatCode="General">
                  <c:v>0</c:v>
                </c:pt>
                <c:pt idx="20465" formatCode="General">
                  <c:v>6.6666669833163335</c:v>
                </c:pt>
                <c:pt idx="20466" formatCode="General">
                  <c:v>0</c:v>
                </c:pt>
                <c:pt idx="20467" formatCode="General">
                  <c:v>0</c:v>
                </c:pt>
                <c:pt idx="20468" formatCode="General">
                  <c:v>0</c:v>
                </c:pt>
                <c:pt idx="20469" formatCode="General">
                  <c:v>0</c:v>
                </c:pt>
                <c:pt idx="20470" formatCode="General">
                  <c:v>0</c:v>
                </c:pt>
                <c:pt idx="20471" formatCode="General">
                  <c:v>0</c:v>
                </c:pt>
                <c:pt idx="20472" formatCode="General">
                  <c:v>0</c:v>
                </c:pt>
                <c:pt idx="20473" formatCode="General">
                  <c:v>0</c:v>
                </c:pt>
                <c:pt idx="20474" formatCode="General">
                  <c:v>6.6666669833163335</c:v>
                </c:pt>
                <c:pt idx="20475" formatCode="General">
                  <c:v>0</c:v>
                </c:pt>
                <c:pt idx="20476" formatCode="General">
                  <c:v>0</c:v>
                </c:pt>
                <c:pt idx="20477" formatCode="General">
                  <c:v>0</c:v>
                </c:pt>
                <c:pt idx="20478" formatCode="General">
                  <c:v>0</c:v>
                </c:pt>
                <c:pt idx="20479" formatCode="General">
                  <c:v>0</c:v>
                </c:pt>
                <c:pt idx="20480" formatCode="General">
                  <c:v>0</c:v>
                </c:pt>
                <c:pt idx="20481" formatCode="General">
                  <c:v>0</c:v>
                </c:pt>
                <c:pt idx="20482" formatCode="General">
                  <c:v>0</c:v>
                </c:pt>
                <c:pt idx="20483" formatCode="General">
                  <c:v>0</c:v>
                </c:pt>
                <c:pt idx="20484" formatCode="General">
                  <c:v>6.6666669833163335</c:v>
                </c:pt>
                <c:pt idx="20485" formatCode="General">
                  <c:v>0</c:v>
                </c:pt>
                <c:pt idx="20486" formatCode="General">
                  <c:v>0</c:v>
                </c:pt>
                <c:pt idx="20487" formatCode="General">
                  <c:v>0</c:v>
                </c:pt>
                <c:pt idx="20488" formatCode="General">
                  <c:v>0</c:v>
                </c:pt>
                <c:pt idx="20489" formatCode="General">
                  <c:v>0</c:v>
                </c:pt>
                <c:pt idx="20490" formatCode="General">
                  <c:v>0</c:v>
                </c:pt>
                <c:pt idx="20491" formatCode="General">
                  <c:v>6.6666669833163335</c:v>
                </c:pt>
                <c:pt idx="20492" formatCode="General">
                  <c:v>0</c:v>
                </c:pt>
                <c:pt idx="20493" formatCode="General">
                  <c:v>0</c:v>
                </c:pt>
                <c:pt idx="20494" formatCode="General">
                  <c:v>0</c:v>
                </c:pt>
                <c:pt idx="20495" formatCode="General">
                  <c:v>0</c:v>
                </c:pt>
                <c:pt idx="20496" formatCode="General">
                  <c:v>6.6666669833163335</c:v>
                </c:pt>
                <c:pt idx="20497" formatCode="General">
                  <c:v>0</c:v>
                </c:pt>
                <c:pt idx="20498" formatCode="General">
                  <c:v>0</c:v>
                </c:pt>
                <c:pt idx="20499" formatCode="General">
                  <c:v>0</c:v>
                </c:pt>
                <c:pt idx="20500" formatCode="General">
                  <c:v>0</c:v>
                </c:pt>
                <c:pt idx="20501" formatCode="General">
                  <c:v>0</c:v>
                </c:pt>
                <c:pt idx="20502" formatCode="General">
                  <c:v>6.6666669833163335</c:v>
                </c:pt>
                <c:pt idx="20503" formatCode="General">
                  <c:v>0</c:v>
                </c:pt>
                <c:pt idx="20504" formatCode="General">
                  <c:v>0</c:v>
                </c:pt>
                <c:pt idx="20505" formatCode="General">
                  <c:v>0</c:v>
                </c:pt>
                <c:pt idx="20506" formatCode="General">
                  <c:v>0</c:v>
                </c:pt>
                <c:pt idx="20507" formatCode="General">
                  <c:v>0</c:v>
                </c:pt>
                <c:pt idx="20508" formatCode="General">
                  <c:v>0</c:v>
                </c:pt>
                <c:pt idx="20509" formatCode="General">
                  <c:v>6.6666669833163335</c:v>
                </c:pt>
                <c:pt idx="20510" formatCode="General">
                  <c:v>0</c:v>
                </c:pt>
                <c:pt idx="20511" formatCode="General">
                  <c:v>0</c:v>
                </c:pt>
                <c:pt idx="20512" formatCode="General">
                  <c:v>0</c:v>
                </c:pt>
                <c:pt idx="20513" formatCode="General">
                  <c:v>0</c:v>
                </c:pt>
                <c:pt idx="20514" formatCode="General">
                  <c:v>0</c:v>
                </c:pt>
                <c:pt idx="20515" formatCode="General">
                  <c:v>0</c:v>
                </c:pt>
                <c:pt idx="20516" formatCode="General">
                  <c:v>6.6666669833163335</c:v>
                </c:pt>
                <c:pt idx="20517" formatCode="General">
                  <c:v>0</c:v>
                </c:pt>
                <c:pt idx="20518" formatCode="General">
                  <c:v>0</c:v>
                </c:pt>
                <c:pt idx="20519" formatCode="General">
                  <c:v>0</c:v>
                </c:pt>
                <c:pt idx="20520" formatCode="General">
                  <c:v>0</c:v>
                </c:pt>
                <c:pt idx="20521" formatCode="General">
                  <c:v>0</c:v>
                </c:pt>
                <c:pt idx="20522" formatCode="General">
                  <c:v>6.6666669833163335</c:v>
                </c:pt>
                <c:pt idx="20523" formatCode="General">
                  <c:v>0</c:v>
                </c:pt>
                <c:pt idx="20524" formatCode="General">
                  <c:v>0</c:v>
                </c:pt>
                <c:pt idx="20525" formatCode="General">
                  <c:v>0</c:v>
                </c:pt>
                <c:pt idx="20526" formatCode="General">
                  <c:v>6.6666669833163335</c:v>
                </c:pt>
                <c:pt idx="20527" formatCode="General">
                  <c:v>0</c:v>
                </c:pt>
                <c:pt idx="20528" formatCode="General">
                  <c:v>0</c:v>
                </c:pt>
                <c:pt idx="20529" formatCode="General">
                  <c:v>0</c:v>
                </c:pt>
                <c:pt idx="20530" formatCode="General">
                  <c:v>0</c:v>
                </c:pt>
                <c:pt idx="20531" formatCode="General">
                  <c:v>6.6666669833163335</c:v>
                </c:pt>
                <c:pt idx="20532" formatCode="General">
                  <c:v>0</c:v>
                </c:pt>
                <c:pt idx="20533" formatCode="General">
                  <c:v>0</c:v>
                </c:pt>
                <c:pt idx="20534" formatCode="General">
                  <c:v>0</c:v>
                </c:pt>
                <c:pt idx="20535" formatCode="General">
                  <c:v>0</c:v>
                </c:pt>
                <c:pt idx="20536" formatCode="General">
                  <c:v>0</c:v>
                </c:pt>
                <c:pt idx="20537" formatCode="General">
                  <c:v>6.6666669833163335</c:v>
                </c:pt>
                <c:pt idx="20538" formatCode="General">
                  <c:v>0</c:v>
                </c:pt>
                <c:pt idx="20539" formatCode="General">
                  <c:v>0</c:v>
                </c:pt>
                <c:pt idx="20540" formatCode="General">
                  <c:v>0</c:v>
                </c:pt>
                <c:pt idx="20541" formatCode="General">
                  <c:v>6.6666669833163335</c:v>
                </c:pt>
                <c:pt idx="20542" formatCode="General">
                  <c:v>0</c:v>
                </c:pt>
                <c:pt idx="20543" formatCode="General">
                  <c:v>0</c:v>
                </c:pt>
                <c:pt idx="20544" formatCode="General">
                  <c:v>0</c:v>
                </c:pt>
                <c:pt idx="20545" formatCode="General">
                  <c:v>0</c:v>
                </c:pt>
                <c:pt idx="20546" formatCode="General">
                  <c:v>6.6666669833163335</c:v>
                </c:pt>
                <c:pt idx="20547" formatCode="General">
                  <c:v>0</c:v>
                </c:pt>
                <c:pt idx="20548" formatCode="General">
                  <c:v>0</c:v>
                </c:pt>
                <c:pt idx="20549" formatCode="General">
                  <c:v>0</c:v>
                </c:pt>
                <c:pt idx="20550" formatCode="General">
                  <c:v>6.6666669833163335</c:v>
                </c:pt>
                <c:pt idx="20551" formatCode="General">
                  <c:v>0</c:v>
                </c:pt>
                <c:pt idx="20552" formatCode="General">
                  <c:v>0</c:v>
                </c:pt>
                <c:pt idx="20553" formatCode="General">
                  <c:v>0</c:v>
                </c:pt>
                <c:pt idx="20554" formatCode="General">
                  <c:v>0</c:v>
                </c:pt>
                <c:pt idx="20555" formatCode="General">
                  <c:v>6.6666669833163335</c:v>
                </c:pt>
                <c:pt idx="20556" formatCode="General">
                  <c:v>0</c:v>
                </c:pt>
                <c:pt idx="20557" formatCode="General">
                  <c:v>0</c:v>
                </c:pt>
                <c:pt idx="20558" formatCode="General">
                  <c:v>0</c:v>
                </c:pt>
                <c:pt idx="20559" formatCode="General">
                  <c:v>0</c:v>
                </c:pt>
                <c:pt idx="20560" formatCode="General">
                  <c:v>0</c:v>
                </c:pt>
                <c:pt idx="20561" formatCode="General">
                  <c:v>0</c:v>
                </c:pt>
                <c:pt idx="20562" formatCode="General">
                  <c:v>0</c:v>
                </c:pt>
                <c:pt idx="20563" formatCode="General">
                  <c:v>0</c:v>
                </c:pt>
                <c:pt idx="20564" formatCode="General">
                  <c:v>0</c:v>
                </c:pt>
                <c:pt idx="20565" formatCode="General">
                  <c:v>6.6666669833163335</c:v>
                </c:pt>
                <c:pt idx="20566" formatCode="General">
                  <c:v>0</c:v>
                </c:pt>
                <c:pt idx="20567" formatCode="General">
                  <c:v>0</c:v>
                </c:pt>
                <c:pt idx="20568" formatCode="General">
                  <c:v>0</c:v>
                </c:pt>
                <c:pt idx="20569" formatCode="General">
                  <c:v>0</c:v>
                </c:pt>
                <c:pt idx="20570" formatCode="General">
                  <c:v>0</c:v>
                </c:pt>
                <c:pt idx="20571" formatCode="General">
                  <c:v>0</c:v>
                </c:pt>
                <c:pt idx="20572" formatCode="General">
                  <c:v>0</c:v>
                </c:pt>
                <c:pt idx="20573" formatCode="General">
                  <c:v>0</c:v>
                </c:pt>
                <c:pt idx="20574" formatCode="General">
                  <c:v>0</c:v>
                </c:pt>
                <c:pt idx="20575" formatCode="General">
                  <c:v>0</c:v>
                </c:pt>
                <c:pt idx="20576" formatCode="General">
                  <c:v>6.6666669833163335</c:v>
                </c:pt>
                <c:pt idx="20577" formatCode="General">
                  <c:v>0</c:v>
                </c:pt>
                <c:pt idx="20578" formatCode="General">
                  <c:v>0</c:v>
                </c:pt>
                <c:pt idx="20579" formatCode="General">
                  <c:v>0</c:v>
                </c:pt>
                <c:pt idx="20580" formatCode="General">
                  <c:v>0</c:v>
                </c:pt>
                <c:pt idx="20581" formatCode="General">
                  <c:v>0</c:v>
                </c:pt>
                <c:pt idx="20582" formatCode="General">
                  <c:v>0</c:v>
                </c:pt>
                <c:pt idx="20583" formatCode="General">
                  <c:v>6.6666669833163335</c:v>
                </c:pt>
                <c:pt idx="20584" formatCode="General">
                  <c:v>0</c:v>
                </c:pt>
                <c:pt idx="20585" formatCode="General">
                  <c:v>0</c:v>
                </c:pt>
                <c:pt idx="20586" formatCode="General">
                  <c:v>0</c:v>
                </c:pt>
                <c:pt idx="20587" formatCode="General">
                  <c:v>0</c:v>
                </c:pt>
                <c:pt idx="20588" formatCode="General">
                  <c:v>6.6666669833163335</c:v>
                </c:pt>
                <c:pt idx="20589" formatCode="General">
                  <c:v>0</c:v>
                </c:pt>
                <c:pt idx="20590" formatCode="General">
                  <c:v>0</c:v>
                </c:pt>
                <c:pt idx="20591" formatCode="General">
                  <c:v>0</c:v>
                </c:pt>
                <c:pt idx="20592" formatCode="General">
                  <c:v>0</c:v>
                </c:pt>
                <c:pt idx="20593" formatCode="General">
                  <c:v>0</c:v>
                </c:pt>
                <c:pt idx="20594" formatCode="General">
                  <c:v>6.6666669833163335</c:v>
                </c:pt>
                <c:pt idx="20595" formatCode="General">
                  <c:v>0</c:v>
                </c:pt>
                <c:pt idx="20596" formatCode="General">
                  <c:v>0</c:v>
                </c:pt>
                <c:pt idx="20597" formatCode="General">
                  <c:v>0</c:v>
                </c:pt>
                <c:pt idx="20598" formatCode="General">
                  <c:v>0</c:v>
                </c:pt>
                <c:pt idx="20599" formatCode="General">
                  <c:v>0</c:v>
                </c:pt>
                <c:pt idx="20600" formatCode="General">
                  <c:v>6.6666669833163335</c:v>
                </c:pt>
                <c:pt idx="20601" formatCode="General">
                  <c:v>0</c:v>
                </c:pt>
                <c:pt idx="20602" formatCode="General">
                  <c:v>0</c:v>
                </c:pt>
                <c:pt idx="20603" formatCode="General">
                  <c:v>0</c:v>
                </c:pt>
                <c:pt idx="20604" formatCode="General">
                  <c:v>6.6666669833163335</c:v>
                </c:pt>
                <c:pt idx="20605" formatCode="General">
                  <c:v>0</c:v>
                </c:pt>
                <c:pt idx="20606" formatCode="General">
                  <c:v>0</c:v>
                </c:pt>
                <c:pt idx="20607" formatCode="General">
                  <c:v>6.6666669833163335</c:v>
                </c:pt>
                <c:pt idx="20608" formatCode="General">
                  <c:v>0</c:v>
                </c:pt>
                <c:pt idx="20609" formatCode="General">
                  <c:v>0</c:v>
                </c:pt>
                <c:pt idx="20610" formatCode="General">
                  <c:v>0</c:v>
                </c:pt>
                <c:pt idx="20611" formatCode="General">
                  <c:v>6.6666669833163335</c:v>
                </c:pt>
                <c:pt idx="20612" formatCode="General">
                  <c:v>0</c:v>
                </c:pt>
                <c:pt idx="20613" formatCode="General">
                  <c:v>0</c:v>
                </c:pt>
                <c:pt idx="20614" formatCode="General">
                  <c:v>0</c:v>
                </c:pt>
                <c:pt idx="20615" formatCode="General">
                  <c:v>0</c:v>
                </c:pt>
                <c:pt idx="20616" formatCode="General">
                  <c:v>6.6666669833163335</c:v>
                </c:pt>
                <c:pt idx="20617" formatCode="General">
                  <c:v>0</c:v>
                </c:pt>
                <c:pt idx="20618" formatCode="General">
                  <c:v>0</c:v>
                </c:pt>
                <c:pt idx="20619" formatCode="General">
                  <c:v>0</c:v>
                </c:pt>
                <c:pt idx="20620" formatCode="General">
                  <c:v>6.6666669833163335</c:v>
                </c:pt>
                <c:pt idx="20621" formatCode="General">
                  <c:v>0</c:v>
                </c:pt>
                <c:pt idx="20622" formatCode="General">
                  <c:v>0</c:v>
                </c:pt>
                <c:pt idx="20623" formatCode="General">
                  <c:v>6.6666669833163335</c:v>
                </c:pt>
                <c:pt idx="20624" formatCode="General">
                  <c:v>0</c:v>
                </c:pt>
                <c:pt idx="20625" formatCode="General">
                  <c:v>6.6666669833163335</c:v>
                </c:pt>
                <c:pt idx="20626" formatCode="General">
                  <c:v>0</c:v>
                </c:pt>
                <c:pt idx="20627" formatCode="General">
                  <c:v>0</c:v>
                </c:pt>
                <c:pt idx="20628" formatCode="General">
                  <c:v>6.6666669833163335</c:v>
                </c:pt>
                <c:pt idx="20629" formatCode="General">
                  <c:v>0</c:v>
                </c:pt>
                <c:pt idx="20630" formatCode="General">
                  <c:v>0</c:v>
                </c:pt>
                <c:pt idx="20631" formatCode="General">
                  <c:v>0</c:v>
                </c:pt>
                <c:pt idx="20632" formatCode="General">
                  <c:v>0</c:v>
                </c:pt>
                <c:pt idx="20633" formatCode="General">
                  <c:v>6.6666669833163335</c:v>
                </c:pt>
                <c:pt idx="20634" formatCode="General">
                  <c:v>0</c:v>
                </c:pt>
                <c:pt idx="20635" formatCode="General">
                  <c:v>0</c:v>
                </c:pt>
                <c:pt idx="20636" formatCode="General">
                  <c:v>0</c:v>
                </c:pt>
                <c:pt idx="20637" formatCode="General">
                  <c:v>6.6666669833163335</c:v>
                </c:pt>
                <c:pt idx="20638" formatCode="General">
                  <c:v>0</c:v>
                </c:pt>
                <c:pt idx="20639" formatCode="General">
                  <c:v>0</c:v>
                </c:pt>
                <c:pt idx="20640" formatCode="General">
                  <c:v>0</c:v>
                </c:pt>
                <c:pt idx="20641" formatCode="General">
                  <c:v>0</c:v>
                </c:pt>
                <c:pt idx="20642" formatCode="General">
                  <c:v>6.6666669833163335</c:v>
                </c:pt>
                <c:pt idx="20643" formatCode="General">
                  <c:v>0</c:v>
                </c:pt>
                <c:pt idx="20644" formatCode="General">
                  <c:v>0</c:v>
                </c:pt>
                <c:pt idx="20645" formatCode="General">
                  <c:v>0</c:v>
                </c:pt>
                <c:pt idx="20646" formatCode="General">
                  <c:v>0</c:v>
                </c:pt>
                <c:pt idx="20647" formatCode="General">
                  <c:v>0</c:v>
                </c:pt>
                <c:pt idx="20648" formatCode="General">
                  <c:v>6.6666669833163335</c:v>
                </c:pt>
                <c:pt idx="20649" formatCode="General">
                  <c:v>0</c:v>
                </c:pt>
                <c:pt idx="20650" formatCode="General">
                  <c:v>0</c:v>
                </c:pt>
                <c:pt idx="20651" formatCode="General">
                  <c:v>0</c:v>
                </c:pt>
                <c:pt idx="20652" formatCode="General">
                  <c:v>0</c:v>
                </c:pt>
                <c:pt idx="20653" formatCode="General">
                  <c:v>0</c:v>
                </c:pt>
                <c:pt idx="20654" formatCode="General">
                  <c:v>0</c:v>
                </c:pt>
                <c:pt idx="20655" formatCode="General">
                  <c:v>0</c:v>
                </c:pt>
                <c:pt idx="20656" formatCode="General">
                  <c:v>0</c:v>
                </c:pt>
                <c:pt idx="20657" formatCode="General">
                  <c:v>6.6666669833163335</c:v>
                </c:pt>
                <c:pt idx="20658" formatCode="General">
                  <c:v>0</c:v>
                </c:pt>
                <c:pt idx="20659" formatCode="General">
                  <c:v>0</c:v>
                </c:pt>
                <c:pt idx="20660" formatCode="General">
                  <c:v>0</c:v>
                </c:pt>
                <c:pt idx="20661" formatCode="General">
                  <c:v>0</c:v>
                </c:pt>
                <c:pt idx="20662" formatCode="General">
                  <c:v>0</c:v>
                </c:pt>
                <c:pt idx="20663" formatCode="General">
                  <c:v>0</c:v>
                </c:pt>
                <c:pt idx="20664" formatCode="General">
                  <c:v>0</c:v>
                </c:pt>
                <c:pt idx="20665" formatCode="General">
                  <c:v>0</c:v>
                </c:pt>
                <c:pt idx="20666" formatCode="General">
                  <c:v>6.6666669833163335</c:v>
                </c:pt>
                <c:pt idx="20667" formatCode="General">
                  <c:v>0</c:v>
                </c:pt>
                <c:pt idx="20668" formatCode="General">
                  <c:v>0</c:v>
                </c:pt>
                <c:pt idx="20669" formatCode="General">
                  <c:v>0</c:v>
                </c:pt>
                <c:pt idx="20670" formatCode="General">
                  <c:v>0</c:v>
                </c:pt>
                <c:pt idx="20671" formatCode="General">
                  <c:v>0</c:v>
                </c:pt>
                <c:pt idx="20672" formatCode="General">
                  <c:v>0</c:v>
                </c:pt>
                <c:pt idx="20673" formatCode="General">
                  <c:v>0</c:v>
                </c:pt>
                <c:pt idx="20674" formatCode="General">
                  <c:v>0</c:v>
                </c:pt>
                <c:pt idx="20675" formatCode="General">
                  <c:v>0</c:v>
                </c:pt>
                <c:pt idx="20676" formatCode="General">
                  <c:v>0</c:v>
                </c:pt>
                <c:pt idx="20677" formatCode="General">
                  <c:v>0</c:v>
                </c:pt>
                <c:pt idx="20678" formatCode="General">
                  <c:v>0</c:v>
                </c:pt>
                <c:pt idx="20679" formatCode="General">
                  <c:v>6.6666669833163335</c:v>
                </c:pt>
                <c:pt idx="20680" formatCode="General">
                  <c:v>0</c:v>
                </c:pt>
                <c:pt idx="20681" formatCode="General">
                  <c:v>0</c:v>
                </c:pt>
                <c:pt idx="20682" formatCode="General">
                  <c:v>0</c:v>
                </c:pt>
                <c:pt idx="20683" formatCode="General">
                  <c:v>0</c:v>
                </c:pt>
                <c:pt idx="20684" formatCode="General">
                  <c:v>0</c:v>
                </c:pt>
                <c:pt idx="20685" formatCode="General">
                  <c:v>0</c:v>
                </c:pt>
                <c:pt idx="20686" formatCode="General">
                  <c:v>0</c:v>
                </c:pt>
                <c:pt idx="20687" formatCode="General">
                  <c:v>0</c:v>
                </c:pt>
                <c:pt idx="20688" formatCode="General">
                  <c:v>0</c:v>
                </c:pt>
                <c:pt idx="20689" formatCode="General">
                  <c:v>0</c:v>
                </c:pt>
                <c:pt idx="20690" formatCode="General">
                  <c:v>6.6666669833163335</c:v>
                </c:pt>
                <c:pt idx="20691" formatCode="General">
                  <c:v>0</c:v>
                </c:pt>
                <c:pt idx="20692" formatCode="General">
                  <c:v>0</c:v>
                </c:pt>
                <c:pt idx="20693" formatCode="General">
                  <c:v>0</c:v>
                </c:pt>
                <c:pt idx="20694" formatCode="General">
                  <c:v>0</c:v>
                </c:pt>
                <c:pt idx="20695" formatCode="General">
                  <c:v>0</c:v>
                </c:pt>
                <c:pt idx="20696" formatCode="General">
                  <c:v>0</c:v>
                </c:pt>
                <c:pt idx="20697" formatCode="General">
                  <c:v>0</c:v>
                </c:pt>
                <c:pt idx="20698" formatCode="General">
                  <c:v>0</c:v>
                </c:pt>
                <c:pt idx="20699" formatCode="General">
                  <c:v>0</c:v>
                </c:pt>
                <c:pt idx="20700" formatCode="General">
                  <c:v>0</c:v>
                </c:pt>
                <c:pt idx="20701" formatCode="General">
                  <c:v>0</c:v>
                </c:pt>
                <c:pt idx="20702" formatCode="General">
                  <c:v>0</c:v>
                </c:pt>
                <c:pt idx="20703" formatCode="General">
                  <c:v>6.6666669833163335</c:v>
                </c:pt>
                <c:pt idx="20704" formatCode="General">
                  <c:v>0</c:v>
                </c:pt>
                <c:pt idx="20705" formatCode="General">
                  <c:v>0</c:v>
                </c:pt>
                <c:pt idx="20706" formatCode="General">
                  <c:v>0</c:v>
                </c:pt>
                <c:pt idx="20707" formatCode="General">
                  <c:v>0</c:v>
                </c:pt>
                <c:pt idx="20708" formatCode="General">
                  <c:v>0</c:v>
                </c:pt>
                <c:pt idx="20709" formatCode="General">
                  <c:v>0</c:v>
                </c:pt>
                <c:pt idx="20710" formatCode="General">
                  <c:v>0</c:v>
                </c:pt>
                <c:pt idx="20711" formatCode="General">
                  <c:v>0</c:v>
                </c:pt>
                <c:pt idx="20712" formatCode="General">
                  <c:v>0</c:v>
                </c:pt>
                <c:pt idx="20713" formatCode="General">
                  <c:v>0</c:v>
                </c:pt>
                <c:pt idx="20714" formatCode="General">
                  <c:v>0</c:v>
                </c:pt>
                <c:pt idx="20715" formatCode="General">
                  <c:v>0</c:v>
                </c:pt>
                <c:pt idx="20716" formatCode="General">
                  <c:v>6.6666669833163335</c:v>
                </c:pt>
                <c:pt idx="20717" formatCode="General">
                  <c:v>0</c:v>
                </c:pt>
                <c:pt idx="20718" formatCode="General">
                  <c:v>0</c:v>
                </c:pt>
                <c:pt idx="20719" formatCode="General">
                  <c:v>0</c:v>
                </c:pt>
                <c:pt idx="20720" formatCode="General">
                  <c:v>0</c:v>
                </c:pt>
                <c:pt idx="20721" formatCode="General">
                  <c:v>0</c:v>
                </c:pt>
                <c:pt idx="20722" formatCode="General">
                  <c:v>0</c:v>
                </c:pt>
                <c:pt idx="20723" formatCode="General">
                  <c:v>0</c:v>
                </c:pt>
                <c:pt idx="20724" formatCode="General">
                  <c:v>0</c:v>
                </c:pt>
                <c:pt idx="20725" formatCode="General">
                  <c:v>0</c:v>
                </c:pt>
                <c:pt idx="20726" formatCode="General">
                  <c:v>0</c:v>
                </c:pt>
                <c:pt idx="20727" formatCode="General">
                  <c:v>0</c:v>
                </c:pt>
                <c:pt idx="20728" formatCode="General">
                  <c:v>6.6666669833163335</c:v>
                </c:pt>
                <c:pt idx="20729" formatCode="General">
                  <c:v>0</c:v>
                </c:pt>
                <c:pt idx="20730" formatCode="General">
                  <c:v>0</c:v>
                </c:pt>
                <c:pt idx="20731" formatCode="General">
                  <c:v>0</c:v>
                </c:pt>
                <c:pt idx="20732" formatCode="General">
                  <c:v>0</c:v>
                </c:pt>
                <c:pt idx="20733" formatCode="General">
                  <c:v>0</c:v>
                </c:pt>
                <c:pt idx="20734" formatCode="General">
                  <c:v>0</c:v>
                </c:pt>
                <c:pt idx="20735" formatCode="General">
                  <c:v>0</c:v>
                </c:pt>
                <c:pt idx="20736" formatCode="General">
                  <c:v>0</c:v>
                </c:pt>
                <c:pt idx="20737" formatCode="General">
                  <c:v>0</c:v>
                </c:pt>
                <c:pt idx="20738" formatCode="General">
                  <c:v>0</c:v>
                </c:pt>
                <c:pt idx="20739" formatCode="General">
                  <c:v>0</c:v>
                </c:pt>
                <c:pt idx="20740" formatCode="General">
                  <c:v>0</c:v>
                </c:pt>
                <c:pt idx="20741" formatCode="General">
                  <c:v>6.6666669833163335</c:v>
                </c:pt>
                <c:pt idx="20742" formatCode="General">
                  <c:v>0</c:v>
                </c:pt>
                <c:pt idx="20743" formatCode="General">
                  <c:v>0</c:v>
                </c:pt>
                <c:pt idx="20744" formatCode="General">
                  <c:v>0</c:v>
                </c:pt>
                <c:pt idx="20745" formatCode="General">
                  <c:v>0</c:v>
                </c:pt>
                <c:pt idx="20746" formatCode="General">
                  <c:v>0</c:v>
                </c:pt>
                <c:pt idx="20747" formatCode="General">
                  <c:v>0</c:v>
                </c:pt>
                <c:pt idx="20748" formatCode="General">
                  <c:v>0</c:v>
                </c:pt>
                <c:pt idx="20749" formatCode="General">
                  <c:v>0</c:v>
                </c:pt>
                <c:pt idx="20750" formatCode="General">
                  <c:v>0</c:v>
                </c:pt>
                <c:pt idx="20751" formatCode="General">
                  <c:v>0</c:v>
                </c:pt>
                <c:pt idx="20752" formatCode="General">
                  <c:v>0</c:v>
                </c:pt>
                <c:pt idx="20753" formatCode="General">
                  <c:v>6.6666669833163335</c:v>
                </c:pt>
                <c:pt idx="20754" formatCode="General">
                  <c:v>0</c:v>
                </c:pt>
                <c:pt idx="20755" formatCode="General">
                  <c:v>0</c:v>
                </c:pt>
                <c:pt idx="20756" formatCode="General">
                  <c:v>0</c:v>
                </c:pt>
                <c:pt idx="20757" formatCode="General">
                  <c:v>0</c:v>
                </c:pt>
                <c:pt idx="20758" formatCode="General">
                  <c:v>0</c:v>
                </c:pt>
                <c:pt idx="20759" formatCode="General">
                  <c:v>0</c:v>
                </c:pt>
                <c:pt idx="20760" formatCode="General">
                  <c:v>0</c:v>
                </c:pt>
                <c:pt idx="20761" formatCode="General">
                  <c:v>0</c:v>
                </c:pt>
                <c:pt idx="20762" formatCode="General">
                  <c:v>0</c:v>
                </c:pt>
                <c:pt idx="20763" formatCode="General">
                  <c:v>6.6666669833163335</c:v>
                </c:pt>
                <c:pt idx="20764" formatCode="General">
                  <c:v>0</c:v>
                </c:pt>
                <c:pt idx="20765" formatCode="General">
                  <c:v>0</c:v>
                </c:pt>
                <c:pt idx="20766" formatCode="General">
                  <c:v>0</c:v>
                </c:pt>
                <c:pt idx="20767" formatCode="General">
                  <c:v>0</c:v>
                </c:pt>
                <c:pt idx="20768" formatCode="General">
                  <c:v>0</c:v>
                </c:pt>
                <c:pt idx="20769" formatCode="General">
                  <c:v>0</c:v>
                </c:pt>
                <c:pt idx="20770" formatCode="General">
                  <c:v>0</c:v>
                </c:pt>
                <c:pt idx="20771" formatCode="General">
                  <c:v>0</c:v>
                </c:pt>
                <c:pt idx="20772" formatCode="General">
                  <c:v>0</c:v>
                </c:pt>
                <c:pt idx="20773" formatCode="General">
                  <c:v>0</c:v>
                </c:pt>
                <c:pt idx="20774" formatCode="General">
                  <c:v>0</c:v>
                </c:pt>
                <c:pt idx="20775" formatCode="General">
                  <c:v>6.6666669833163335</c:v>
                </c:pt>
                <c:pt idx="20776" formatCode="General">
                  <c:v>0</c:v>
                </c:pt>
                <c:pt idx="20777" formatCode="General">
                  <c:v>0</c:v>
                </c:pt>
                <c:pt idx="20778" formatCode="General">
                  <c:v>0</c:v>
                </c:pt>
                <c:pt idx="20779" formatCode="General">
                  <c:v>0</c:v>
                </c:pt>
                <c:pt idx="20780" formatCode="General">
                  <c:v>0</c:v>
                </c:pt>
                <c:pt idx="20781" formatCode="General">
                  <c:v>0</c:v>
                </c:pt>
                <c:pt idx="20782" formatCode="General">
                  <c:v>0</c:v>
                </c:pt>
                <c:pt idx="20783" formatCode="General">
                  <c:v>0</c:v>
                </c:pt>
                <c:pt idx="20784" formatCode="General">
                  <c:v>0</c:v>
                </c:pt>
                <c:pt idx="20785" formatCode="General">
                  <c:v>0</c:v>
                </c:pt>
                <c:pt idx="20786" formatCode="General">
                  <c:v>0</c:v>
                </c:pt>
                <c:pt idx="20787" formatCode="General">
                  <c:v>0</c:v>
                </c:pt>
                <c:pt idx="20788" formatCode="General">
                  <c:v>6.6666669833163335</c:v>
                </c:pt>
                <c:pt idx="20789" formatCode="General">
                  <c:v>0</c:v>
                </c:pt>
                <c:pt idx="20790" formatCode="General">
                  <c:v>0</c:v>
                </c:pt>
                <c:pt idx="20791" formatCode="General">
                  <c:v>0</c:v>
                </c:pt>
                <c:pt idx="20792" formatCode="General">
                  <c:v>0</c:v>
                </c:pt>
                <c:pt idx="20793" formatCode="General">
                  <c:v>0</c:v>
                </c:pt>
                <c:pt idx="20794" formatCode="General">
                  <c:v>0</c:v>
                </c:pt>
                <c:pt idx="20795" formatCode="General">
                  <c:v>0</c:v>
                </c:pt>
                <c:pt idx="20796" formatCode="General">
                  <c:v>0</c:v>
                </c:pt>
                <c:pt idx="20797" formatCode="General">
                  <c:v>0</c:v>
                </c:pt>
                <c:pt idx="20798" formatCode="General">
                  <c:v>0</c:v>
                </c:pt>
                <c:pt idx="20799" formatCode="General">
                  <c:v>0</c:v>
                </c:pt>
                <c:pt idx="20800" formatCode="General">
                  <c:v>0</c:v>
                </c:pt>
                <c:pt idx="20801" formatCode="General">
                  <c:v>0</c:v>
                </c:pt>
                <c:pt idx="20802" formatCode="General">
                  <c:v>6.6666669833163335</c:v>
                </c:pt>
                <c:pt idx="20803" formatCode="General">
                  <c:v>0</c:v>
                </c:pt>
                <c:pt idx="20804" formatCode="General">
                  <c:v>0</c:v>
                </c:pt>
                <c:pt idx="20805" formatCode="General">
                  <c:v>0</c:v>
                </c:pt>
                <c:pt idx="20806" formatCode="General">
                  <c:v>0</c:v>
                </c:pt>
                <c:pt idx="20807" formatCode="General">
                  <c:v>0</c:v>
                </c:pt>
                <c:pt idx="20808" formatCode="General">
                  <c:v>0</c:v>
                </c:pt>
                <c:pt idx="20809" formatCode="General">
                  <c:v>0</c:v>
                </c:pt>
                <c:pt idx="20810" formatCode="General">
                  <c:v>0</c:v>
                </c:pt>
                <c:pt idx="20811" formatCode="General">
                  <c:v>0</c:v>
                </c:pt>
                <c:pt idx="20812" formatCode="General">
                  <c:v>0</c:v>
                </c:pt>
                <c:pt idx="20813" formatCode="General">
                  <c:v>6.6666669833163335</c:v>
                </c:pt>
                <c:pt idx="20814" formatCode="General">
                  <c:v>0</c:v>
                </c:pt>
                <c:pt idx="20815" formatCode="General">
                  <c:v>0</c:v>
                </c:pt>
                <c:pt idx="20816" formatCode="General">
                  <c:v>0</c:v>
                </c:pt>
                <c:pt idx="20817" formatCode="General">
                  <c:v>0</c:v>
                </c:pt>
                <c:pt idx="20818" formatCode="General">
                  <c:v>0</c:v>
                </c:pt>
                <c:pt idx="20819" formatCode="General">
                  <c:v>0</c:v>
                </c:pt>
                <c:pt idx="20820" formatCode="General">
                  <c:v>0</c:v>
                </c:pt>
                <c:pt idx="20821" formatCode="General">
                  <c:v>0</c:v>
                </c:pt>
                <c:pt idx="20822" formatCode="General">
                  <c:v>0</c:v>
                </c:pt>
                <c:pt idx="20823" formatCode="General">
                  <c:v>0</c:v>
                </c:pt>
                <c:pt idx="20824" formatCode="General">
                  <c:v>0</c:v>
                </c:pt>
                <c:pt idx="20825" formatCode="General">
                  <c:v>0</c:v>
                </c:pt>
                <c:pt idx="20826" formatCode="General">
                  <c:v>6.6666669833163335</c:v>
                </c:pt>
                <c:pt idx="20827" formatCode="General">
                  <c:v>0</c:v>
                </c:pt>
                <c:pt idx="20828" formatCode="General">
                  <c:v>0</c:v>
                </c:pt>
                <c:pt idx="20829" formatCode="General">
                  <c:v>0</c:v>
                </c:pt>
                <c:pt idx="20830" formatCode="General">
                  <c:v>0</c:v>
                </c:pt>
                <c:pt idx="20831" formatCode="General">
                  <c:v>0</c:v>
                </c:pt>
                <c:pt idx="20832" formatCode="General">
                  <c:v>0</c:v>
                </c:pt>
                <c:pt idx="20833" formatCode="General">
                  <c:v>0</c:v>
                </c:pt>
                <c:pt idx="20834" formatCode="General">
                  <c:v>0</c:v>
                </c:pt>
                <c:pt idx="20835" formatCode="General">
                  <c:v>0</c:v>
                </c:pt>
                <c:pt idx="20836" formatCode="General">
                  <c:v>0</c:v>
                </c:pt>
                <c:pt idx="20837" formatCode="General">
                  <c:v>6.6666669833163335</c:v>
                </c:pt>
                <c:pt idx="20838" formatCode="General">
                  <c:v>0</c:v>
                </c:pt>
                <c:pt idx="20839" formatCode="General">
                  <c:v>0</c:v>
                </c:pt>
                <c:pt idx="20840" formatCode="General">
                  <c:v>0</c:v>
                </c:pt>
                <c:pt idx="20841" formatCode="General">
                  <c:v>0</c:v>
                </c:pt>
                <c:pt idx="20842" formatCode="General">
                  <c:v>0</c:v>
                </c:pt>
                <c:pt idx="20843" formatCode="General">
                  <c:v>0</c:v>
                </c:pt>
                <c:pt idx="20844" formatCode="General">
                  <c:v>6.6666669833163335</c:v>
                </c:pt>
                <c:pt idx="20845" formatCode="General">
                  <c:v>0</c:v>
                </c:pt>
                <c:pt idx="20846" formatCode="General">
                  <c:v>0</c:v>
                </c:pt>
                <c:pt idx="20847" formatCode="General">
                  <c:v>6.6666669833163335</c:v>
                </c:pt>
                <c:pt idx="20848" formatCode="General">
                  <c:v>6.6666669833163335</c:v>
                </c:pt>
                <c:pt idx="20849" formatCode="General">
                  <c:v>6.6666669833163335</c:v>
                </c:pt>
                <c:pt idx="20850" formatCode="General">
                  <c:v>6.6666669833163335</c:v>
                </c:pt>
                <c:pt idx="20851" formatCode="General">
                  <c:v>0</c:v>
                </c:pt>
                <c:pt idx="20852" formatCode="General">
                  <c:v>13.333333966632667</c:v>
                </c:pt>
                <c:pt idx="20853" formatCode="General">
                  <c:v>13.333333966632667</c:v>
                </c:pt>
                <c:pt idx="20854" formatCode="General">
                  <c:v>20.000000173846864</c:v>
                </c:pt>
                <c:pt idx="20855" formatCode="General">
                  <c:v>13.333333966632667</c:v>
                </c:pt>
                <c:pt idx="20856" formatCode="General">
                  <c:v>20.000000173846864</c:v>
                </c:pt>
                <c:pt idx="20857" formatCode="General">
                  <c:v>13.333333966632667</c:v>
                </c:pt>
                <c:pt idx="20858" formatCode="General">
                  <c:v>13.333333966632667</c:v>
                </c:pt>
                <c:pt idx="20859" formatCode="General">
                  <c:v>20.000000173846864</c:v>
                </c:pt>
                <c:pt idx="20860" formatCode="General">
                  <c:v>13.333333966632667</c:v>
                </c:pt>
                <c:pt idx="20861" formatCode="General">
                  <c:v>13.333333966632667</c:v>
                </c:pt>
                <c:pt idx="20862" formatCode="General">
                  <c:v>13.333333966632667</c:v>
                </c:pt>
                <c:pt idx="20863" formatCode="General">
                  <c:v>13.333333966632667</c:v>
                </c:pt>
                <c:pt idx="20864" formatCode="General">
                  <c:v>13.333333966632667</c:v>
                </c:pt>
                <c:pt idx="20865" formatCode="General">
                  <c:v>13.333333966632667</c:v>
                </c:pt>
                <c:pt idx="20866" formatCode="General">
                  <c:v>13.333333966632667</c:v>
                </c:pt>
                <c:pt idx="20867" formatCode="General">
                  <c:v>13.333333966632667</c:v>
                </c:pt>
                <c:pt idx="20868" formatCode="General">
                  <c:v>13.333333966632667</c:v>
                </c:pt>
                <c:pt idx="20869" formatCode="General">
                  <c:v>13.333333966632667</c:v>
                </c:pt>
                <c:pt idx="20870" formatCode="General">
                  <c:v>13.333333966632667</c:v>
                </c:pt>
                <c:pt idx="20871" formatCode="General">
                  <c:v>13.333333966632667</c:v>
                </c:pt>
                <c:pt idx="20872" formatCode="General">
                  <c:v>13.333333966632667</c:v>
                </c:pt>
                <c:pt idx="20873" formatCode="General">
                  <c:v>13.333333966632667</c:v>
                </c:pt>
                <c:pt idx="20874" formatCode="General">
                  <c:v>13.333333966632667</c:v>
                </c:pt>
                <c:pt idx="20875" formatCode="General">
                  <c:v>0</c:v>
                </c:pt>
                <c:pt idx="20876" formatCode="General">
                  <c:v>13.333333966632667</c:v>
                </c:pt>
                <c:pt idx="20877" formatCode="General">
                  <c:v>13.333333966632667</c:v>
                </c:pt>
                <c:pt idx="20878" formatCode="General">
                  <c:v>6.6666669833163335</c:v>
                </c:pt>
                <c:pt idx="20879" formatCode="General">
                  <c:v>13.333333966632667</c:v>
                </c:pt>
                <c:pt idx="20880" formatCode="General">
                  <c:v>13.333333966632667</c:v>
                </c:pt>
                <c:pt idx="20881" formatCode="General">
                  <c:v>6.6666669833163335</c:v>
                </c:pt>
                <c:pt idx="20882" formatCode="General">
                  <c:v>13.333333966632667</c:v>
                </c:pt>
                <c:pt idx="20883" formatCode="General">
                  <c:v>13.333333966632667</c:v>
                </c:pt>
                <c:pt idx="20884" formatCode="General">
                  <c:v>6.6666669833163335</c:v>
                </c:pt>
                <c:pt idx="20885" formatCode="General">
                  <c:v>13.333333966632667</c:v>
                </c:pt>
                <c:pt idx="20886" formatCode="General">
                  <c:v>6.6666669833163335</c:v>
                </c:pt>
                <c:pt idx="20887" formatCode="General">
                  <c:v>13.333333966632667</c:v>
                </c:pt>
                <c:pt idx="20888" formatCode="General">
                  <c:v>13.333333966632667</c:v>
                </c:pt>
                <c:pt idx="20889" formatCode="General">
                  <c:v>6.6666669833163335</c:v>
                </c:pt>
                <c:pt idx="20890" formatCode="General">
                  <c:v>13.333333966632667</c:v>
                </c:pt>
                <c:pt idx="20891" formatCode="General">
                  <c:v>6.6666669833163335</c:v>
                </c:pt>
                <c:pt idx="20892" formatCode="General">
                  <c:v>13.333333966632667</c:v>
                </c:pt>
                <c:pt idx="20893" formatCode="General">
                  <c:v>6.6666669833163335</c:v>
                </c:pt>
                <c:pt idx="20894" formatCode="General">
                  <c:v>13.333333966632667</c:v>
                </c:pt>
                <c:pt idx="20895" formatCode="General">
                  <c:v>6.6666669833163335</c:v>
                </c:pt>
                <c:pt idx="20896" formatCode="General">
                  <c:v>13.333333966632667</c:v>
                </c:pt>
                <c:pt idx="20897" formatCode="General">
                  <c:v>6.6666669833163335</c:v>
                </c:pt>
                <c:pt idx="20898" formatCode="General">
                  <c:v>13.333333966632667</c:v>
                </c:pt>
                <c:pt idx="20899" formatCode="General">
                  <c:v>6.6666669833163335</c:v>
                </c:pt>
                <c:pt idx="20900" formatCode="General">
                  <c:v>13.333333966632667</c:v>
                </c:pt>
                <c:pt idx="20901" formatCode="General">
                  <c:v>6.6666669833163335</c:v>
                </c:pt>
                <c:pt idx="20902" formatCode="General">
                  <c:v>13.333333966632667</c:v>
                </c:pt>
                <c:pt idx="20903" formatCode="General">
                  <c:v>6.6666669833163335</c:v>
                </c:pt>
                <c:pt idx="20904" formatCode="General">
                  <c:v>13.333333966632667</c:v>
                </c:pt>
                <c:pt idx="20905" formatCode="General">
                  <c:v>6.6666669833163335</c:v>
                </c:pt>
                <c:pt idx="20906" formatCode="General">
                  <c:v>6.6666669833163335</c:v>
                </c:pt>
                <c:pt idx="20907" formatCode="General">
                  <c:v>13.333333966632667</c:v>
                </c:pt>
                <c:pt idx="20908" formatCode="General">
                  <c:v>6.6666669833163335</c:v>
                </c:pt>
                <c:pt idx="20909" formatCode="General">
                  <c:v>13.333333966632667</c:v>
                </c:pt>
                <c:pt idx="20910" formatCode="General">
                  <c:v>6.6666669833163335</c:v>
                </c:pt>
                <c:pt idx="20911" formatCode="General">
                  <c:v>6.6666669833163335</c:v>
                </c:pt>
                <c:pt idx="20912" formatCode="General">
                  <c:v>13.333333966632667</c:v>
                </c:pt>
                <c:pt idx="20913" formatCode="General">
                  <c:v>6.6666669833163335</c:v>
                </c:pt>
                <c:pt idx="20914" formatCode="General">
                  <c:v>6.6666669833163335</c:v>
                </c:pt>
                <c:pt idx="20915" formatCode="General">
                  <c:v>13.333333966632667</c:v>
                </c:pt>
                <c:pt idx="20916" formatCode="General">
                  <c:v>6.6666669833163335</c:v>
                </c:pt>
                <c:pt idx="20917" formatCode="General">
                  <c:v>13.333333966632667</c:v>
                </c:pt>
                <c:pt idx="20918" formatCode="General">
                  <c:v>6.6666669833163335</c:v>
                </c:pt>
                <c:pt idx="20919" formatCode="General">
                  <c:v>6.6666669833163335</c:v>
                </c:pt>
                <c:pt idx="20920" formatCode="General">
                  <c:v>6.6666669833163335</c:v>
                </c:pt>
                <c:pt idx="20921" formatCode="General">
                  <c:v>13.333333966632667</c:v>
                </c:pt>
                <c:pt idx="20922" formatCode="General">
                  <c:v>6.6666669833163335</c:v>
                </c:pt>
                <c:pt idx="20923" formatCode="General">
                  <c:v>6.6666669833163335</c:v>
                </c:pt>
                <c:pt idx="20924" formatCode="General">
                  <c:v>13.333333966632667</c:v>
                </c:pt>
                <c:pt idx="20925" formatCode="General">
                  <c:v>6.6666669833163335</c:v>
                </c:pt>
                <c:pt idx="20926" formatCode="General">
                  <c:v>6.6666669833163335</c:v>
                </c:pt>
                <c:pt idx="20927" formatCode="General">
                  <c:v>13.333333966632667</c:v>
                </c:pt>
                <c:pt idx="20928" formatCode="General">
                  <c:v>6.6666669833163335</c:v>
                </c:pt>
                <c:pt idx="20929" formatCode="General">
                  <c:v>6.6666669833163335</c:v>
                </c:pt>
                <c:pt idx="20930" formatCode="General">
                  <c:v>6.6666669833163335</c:v>
                </c:pt>
                <c:pt idx="20931" formatCode="General">
                  <c:v>13.333333966632667</c:v>
                </c:pt>
                <c:pt idx="20932" formatCode="General">
                  <c:v>6.6666669833163335</c:v>
                </c:pt>
                <c:pt idx="20933" formatCode="General">
                  <c:v>6.6666669833163335</c:v>
                </c:pt>
                <c:pt idx="20934" formatCode="General">
                  <c:v>6.6666669833163335</c:v>
                </c:pt>
                <c:pt idx="20935" formatCode="General">
                  <c:v>13.333333966632667</c:v>
                </c:pt>
                <c:pt idx="20936" formatCode="General">
                  <c:v>6.6666669833163335</c:v>
                </c:pt>
                <c:pt idx="20937" formatCode="General">
                  <c:v>6.6666669833163335</c:v>
                </c:pt>
                <c:pt idx="20938" formatCode="General">
                  <c:v>6.6666669833163335</c:v>
                </c:pt>
                <c:pt idx="20939" formatCode="General">
                  <c:v>13.333333966632667</c:v>
                </c:pt>
                <c:pt idx="20940" formatCode="General">
                  <c:v>6.6666669833163335</c:v>
                </c:pt>
                <c:pt idx="20941" formatCode="General">
                  <c:v>6.6666669833163335</c:v>
                </c:pt>
                <c:pt idx="20942" formatCode="General">
                  <c:v>6.6666669833163335</c:v>
                </c:pt>
                <c:pt idx="20943" formatCode="General">
                  <c:v>6.6666669833163335</c:v>
                </c:pt>
                <c:pt idx="20944" formatCode="General">
                  <c:v>13.333333966632667</c:v>
                </c:pt>
                <c:pt idx="20945" formatCode="General">
                  <c:v>6.6666669833163335</c:v>
                </c:pt>
                <c:pt idx="20946" formatCode="General">
                  <c:v>6.6666669833163335</c:v>
                </c:pt>
                <c:pt idx="20947" formatCode="General">
                  <c:v>6.6666669833163335</c:v>
                </c:pt>
                <c:pt idx="20948" formatCode="General">
                  <c:v>6.6666669833163335</c:v>
                </c:pt>
                <c:pt idx="20949" formatCode="General">
                  <c:v>13.333333966632667</c:v>
                </c:pt>
                <c:pt idx="20950" formatCode="General">
                  <c:v>6.6666669833163335</c:v>
                </c:pt>
                <c:pt idx="20951" formatCode="General">
                  <c:v>6.6666669833163335</c:v>
                </c:pt>
                <c:pt idx="20952" formatCode="General">
                  <c:v>6.6666669833163335</c:v>
                </c:pt>
                <c:pt idx="20953" formatCode="General">
                  <c:v>6.6666669833163335</c:v>
                </c:pt>
                <c:pt idx="20954" formatCode="General">
                  <c:v>13.333333966632667</c:v>
                </c:pt>
                <c:pt idx="20955" formatCode="General">
                  <c:v>6.6666669833163335</c:v>
                </c:pt>
                <c:pt idx="20956" formatCode="General">
                  <c:v>6.6666669833163335</c:v>
                </c:pt>
                <c:pt idx="20957" formatCode="General">
                  <c:v>6.6666669833163335</c:v>
                </c:pt>
                <c:pt idx="20958" formatCode="General">
                  <c:v>6.6666669833163335</c:v>
                </c:pt>
                <c:pt idx="20959" formatCode="General">
                  <c:v>6.6666669833163335</c:v>
                </c:pt>
                <c:pt idx="20960" formatCode="General">
                  <c:v>13.333333966632667</c:v>
                </c:pt>
                <c:pt idx="20961" formatCode="General">
                  <c:v>6.6666669833163335</c:v>
                </c:pt>
                <c:pt idx="20962" formatCode="General">
                  <c:v>6.6666669833163335</c:v>
                </c:pt>
                <c:pt idx="20963" formatCode="General">
                  <c:v>6.6666669833163335</c:v>
                </c:pt>
                <c:pt idx="20964" formatCode="General">
                  <c:v>6.6666669833163335</c:v>
                </c:pt>
                <c:pt idx="20965" formatCode="General">
                  <c:v>13.333333966632667</c:v>
                </c:pt>
                <c:pt idx="20966" formatCode="General">
                  <c:v>6.6666669833163335</c:v>
                </c:pt>
                <c:pt idx="20967" formatCode="General">
                  <c:v>6.6666669833163335</c:v>
                </c:pt>
                <c:pt idx="20968" formatCode="General">
                  <c:v>6.6666669833163335</c:v>
                </c:pt>
                <c:pt idx="20969" formatCode="General">
                  <c:v>6.6666669833163335</c:v>
                </c:pt>
                <c:pt idx="20970" formatCode="General">
                  <c:v>13.333333966632667</c:v>
                </c:pt>
                <c:pt idx="20971" formatCode="General">
                  <c:v>6.6666669833163335</c:v>
                </c:pt>
                <c:pt idx="20972" formatCode="General">
                  <c:v>6.6666669833163335</c:v>
                </c:pt>
                <c:pt idx="20973" formatCode="General">
                  <c:v>6.6666669833163335</c:v>
                </c:pt>
                <c:pt idx="20974" formatCode="General">
                  <c:v>6.6666669833163335</c:v>
                </c:pt>
                <c:pt idx="20975" formatCode="General">
                  <c:v>6.6666669833163335</c:v>
                </c:pt>
                <c:pt idx="20976" formatCode="General">
                  <c:v>13.333333966632667</c:v>
                </c:pt>
                <c:pt idx="20977" formatCode="General">
                  <c:v>6.6666669833163335</c:v>
                </c:pt>
                <c:pt idx="20978" formatCode="General">
                  <c:v>6.6666669833163335</c:v>
                </c:pt>
                <c:pt idx="20979" formatCode="General">
                  <c:v>6.6666669833163335</c:v>
                </c:pt>
                <c:pt idx="20980" formatCode="General">
                  <c:v>6.6666669833163335</c:v>
                </c:pt>
                <c:pt idx="20981" formatCode="General">
                  <c:v>6.6666669833163335</c:v>
                </c:pt>
                <c:pt idx="20982" formatCode="General">
                  <c:v>6.6666669833163335</c:v>
                </c:pt>
                <c:pt idx="20983" formatCode="General">
                  <c:v>6.6666669833163335</c:v>
                </c:pt>
                <c:pt idx="20984" formatCode="General">
                  <c:v>6.6666669833163335</c:v>
                </c:pt>
                <c:pt idx="20985" formatCode="General">
                  <c:v>6.6666669833163335</c:v>
                </c:pt>
                <c:pt idx="20986" formatCode="General">
                  <c:v>6.6666669833163335</c:v>
                </c:pt>
                <c:pt idx="20987" formatCode="General">
                  <c:v>13.333333966632667</c:v>
                </c:pt>
                <c:pt idx="20988" formatCode="General">
                  <c:v>6.6666669833163335</c:v>
                </c:pt>
                <c:pt idx="20989" formatCode="General">
                  <c:v>6.6666669833163335</c:v>
                </c:pt>
                <c:pt idx="20990" formatCode="General">
                  <c:v>6.6666669833163335</c:v>
                </c:pt>
                <c:pt idx="20991" formatCode="General">
                  <c:v>6.6666669833163335</c:v>
                </c:pt>
                <c:pt idx="20992" formatCode="General">
                  <c:v>6.6666669833163335</c:v>
                </c:pt>
                <c:pt idx="20993" formatCode="General">
                  <c:v>6.6666669833163335</c:v>
                </c:pt>
                <c:pt idx="20994" formatCode="General">
                  <c:v>6.6666669833163335</c:v>
                </c:pt>
                <c:pt idx="20995" formatCode="General">
                  <c:v>6.6666669833163335</c:v>
                </c:pt>
                <c:pt idx="20996" formatCode="General">
                  <c:v>6.6666669833163335</c:v>
                </c:pt>
                <c:pt idx="20997" formatCode="General">
                  <c:v>6.6666669833163335</c:v>
                </c:pt>
                <c:pt idx="20998" formatCode="General">
                  <c:v>6.6666669833163335</c:v>
                </c:pt>
                <c:pt idx="20999" formatCode="General">
                  <c:v>6.6666669833163335</c:v>
                </c:pt>
                <c:pt idx="21000" formatCode="General">
                  <c:v>6.6666669833163335</c:v>
                </c:pt>
                <c:pt idx="21001" formatCode="General">
                  <c:v>6.6666669833163335</c:v>
                </c:pt>
                <c:pt idx="21002" formatCode="General">
                  <c:v>6.6666669833163335</c:v>
                </c:pt>
                <c:pt idx="21003" formatCode="General">
                  <c:v>6.6666669833163335</c:v>
                </c:pt>
                <c:pt idx="21004" formatCode="General">
                  <c:v>6.6666669833163335</c:v>
                </c:pt>
                <c:pt idx="21005" formatCode="General">
                  <c:v>6.6666669833163335</c:v>
                </c:pt>
                <c:pt idx="21006" formatCode="General">
                  <c:v>0</c:v>
                </c:pt>
                <c:pt idx="21007" formatCode="General">
                  <c:v>6.6666669833163335</c:v>
                </c:pt>
                <c:pt idx="21008" formatCode="General">
                  <c:v>6.6666669833163335</c:v>
                </c:pt>
                <c:pt idx="21009" formatCode="General">
                  <c:v>6.6666669833163335</c:v>
                </c:pt>
                <c:pt idx="21010" formatCode="General">
                  <c:v>6.6666669833163335</c:v>
                </c:pt>
                <c:pt idx="21011" formatCode="General">
                  <c:v>6.6666669833163335</c:v>
                </c:pt>
                <c:pt idx="21012" formatCode="General">
                  <c:v>6.6666669833163335</c:v>
                </c:pt>
                <c:pt idx="21013" formatCode="General">
                  <c:v>6.6666669833163335</c:v>
                </c:pt>
                <c:pt idx="21014" formatCode="General">
                  <c:v>6.6666669833163335</c:v>
                </c:pt>
                <c:pt idx="21015" formatCode="General">
                  <c:v>6.6666669833163335</c:v>
                </c:pt>
                <c:pt idx="21016" formatCode="General">
                  <c:v>6.6666669833163335</c:v>
                </c:pt>
                <c:pt idx="21017" formatCode="General">
                  <c:v>6.6666669833163335</c:v>
                </c:pt>
                <c:pt idx="21018" formatCode="General">
                  <c:v>6.6666669833163335</c:v>
                </c:pt>
                <c:pt idx="21019" formatCode="General">
                  <c:v>6.6666669833163335</c:v>
                </c:pt>
                <c:pt idx="21020" formatCode="General">
                  <c:v>0</c:v>
                </c:pt>
                <c:pt idx="21021" formatCode="General">
                  <c:v>6.6666669833163335</c:v>
                </c:pt>
                <c:pt idx="21022" formatCode="General">
                  <c:v>6.6666669833163335</c:v>
                </c:pt>
                <c:pt idx="21023" formatCode="General">
                  <c:v>6.6666669833163335</c:v>
                </c:pt>
                <c:pt idx="21024" formatCode="General">
                  <c:v>6.6666669833163335</c:v>
                </c:pt>
                <c:pt idx="21025" formatCode="General">
                  <c:v>6.6666669833163335</c:v>
                </c:pt>
                <c:pt idx="21026" formatCode="General">
                  <c:v>6.6666669833163335</c:v>
                </c:pt>
                <c:pt idx="21027" formatCode="General">
                  <c:v>0</c:v>
                </c:pt>
                <c:pt idx="21028" formatCode="General">
                  <c:v>6.6666669833163335</c:v>
                </c:pt>
                <c:pt idx="21029" formatCode="General">
                  <c:v>6.6666669833163335</c:v>
                </c:pt>
                <c:pt idx="21030" formatCode="General">
                  <c:v>6.6666669833163335</c:v>
                </c:pt>
                <c:pt idx="21031" formatCode="General">
                  <c:v>6.6666669833163335</c:v>
                </c:pt>
                <c:pt idx="21032" formatCode="General">
                  <c:v>6.6666669833163335</c:v>
                </c:pt>
                <c:pt idx="21033" formatCode="General">
                  <c:v>6.6666669833163335</c:v>
                </c:pt>
                <c:pt idx="21034" formatCode="General">
                  <c:v>0</c:v>
                </c:pt>
                <c:pt idx="21035" formatCode="General">
                  <c:v>6.6666669833163335</c:v>
                </c:pt>
                <c:pt idx="21036" formatCode="General">
                  <c:v>6.6666669833163335</c:v>
                </c:pt>
                <c:pt idx="21037" formatCode="General">
                  <c:v>6.6666669833163335</c:v>
                </c:pt>
                <c:pt idx="21038" formatCode="General">
                  <c:v>6.6666669833163335</c:v>
                </c:pt>
                <c:pt idx="21039" formatCode="General">
                  <c:v>6.6666669833163335</c:v>
                </c:pt>
                <c:pt idx="21040" formatCode="General">
                  <c:v>0</c:v>
                </c:pt>
                <c:pt idx="21041" formatCode="General">
                  <c:v>6.6666669833163335</c:v>
                </c:pt>
                <c:pt idx="21042" formatCode="General">
                  <c:v>6.6666669833163335</c:v>
                </c:pt>
                <c:pt idx="21043" formatCode="General">
                  <c:v>6.6666669833163335</c:v>
                </c:pt>
                <c:pt idx="21044" formatCode="General">
                  <c:v>6.6666669833163335</c:v>
                </c:pt>
                <c:pt idx="21045" formatCode="General">
                  <c:v>0</c:v>
                </c:pt>
                <c:pt idx="21046" formatCode="General">
                  <c:v>6.6666669833163335</c:v>
                </c:pt>
                <c:pt idx="21047" formatCode="General">
                  <c:v>6.6666669833163335</c:v>
                </c:pt>
                <c:pt idx="21048" formatCode="General">
                  <c:v>6.6666669833163335</c:v>
                </c:pt>
                <c:pt idx="21049" formatCode="General">
                  <c:v>6.6666669833163335</c:v>
                </c:pt>
                <c:pt idx="21050" formatCode="General">
                  <c:v>6.6666669833163335</c:v>
                </c:pt>
                <c:pt idx="21051" formatCode="General">
                  <c:v>6.6666669833163335</c:v>
                </c:pt>
                <c:pt idx="21052" formatCode="General">
                  <c:v>0</c:v>
                </c:pt>
                <c:pt idx="21053" formatCode="General">
                  <c:v>6.6666669833163335</c:v>
                </c:pt>
                <c:pt idx="21054" formatCode="General">
                  <c:v>6.6666669833163335</c:v>
                </c:pt>
                <c:pt idx="21055" formatCode="General">
                  <c:v>6.6666669833163335</c:v>
                </c:pt>
                <c:pt idx="21056" formatCode="General">
                  <c:v>6.6666669833163335</c:v>
                </c:pt>
                <c:pt idx="21057" formatCode="General">
                  <c:v>6.6666669833163335</c:v>
                </c:pt>
                <c:pt idx="21058" formatCode="General">
                  <c:v>6.6666669833163335</c:v>
                </c:pt>
                <c:pt idx="21059" formatCode="General">
                  <c:v>6.6666669833163335</c:v>
                </c:pt>
                <c:pt idx="21060" formatCode="General">
                  <c:v>6.6666669833163335</c:v>
                </c:pt>
                <c:pt idx="21061" formatCode="General">
                  <c:v>6.6666669833163335</c:v>
                </c:pt>
                <c:pt idx="21062" formatCode="General">
                  <c:v>6.6666669833163335</c:v>
                </c:pt>
                <c:pt idx="21063" formatCode="General">
                  <c:v>6.6666669833163335</c:v>
                </c:pt>
                <c:pt idx="21064" formatCode="General">
                  <c:v>6.6666669833163335</c:v>
                </c:pt>
                <c:pt idx="21065" formatCode="General">
                  <c:v>6.6666669833163335</c:v>
                </c:pt>
                <c:pt idx="21066" formatCode="General">
                  <c:v>6.6666669833163335</c:v>
                </c:pt>
                <c:pt idx="21067" formatCode="General">
                  <c:v>6.6666669833163335</c:v>
                </c:pt>
                <c:pt idx="21068" formatCode="General">
                  <c:v>6.6666669833163335</c:v>
                </c:pt>
                <c:pt idx="21069" formatCode="General">
                  <c:v>6.6666669833163335</c:v>
                </c:pt>
                <c:pt idx="21070" formatCode="General">
                  <c:v>0</c:v>
                </c:pt>
                <c:pt idx="21071" formatCode="General">
                  <c:v>6.6666669833163335</c:v>
                </c:pt>
                <c:pt idx="21072" formatCode="General">
                  <c:v>6.6666669833163335</c:v>
                </c:pt>
                <c:pt idx="21073" formatCode="General">
                  <c:v>6.6666669833163335</c:v>
                </c:pt>
                <c:pt idx="21074" formatCode="General">
                  <c:v>6.6666669833163335</c:v>
                </c:pt>
                <c:pt idx="21075" formatCode="General">
                  <c:v>6.6666669833163335</c:v>
                </c:pt>
                <c:pt idx="21076" formatCode="General">
                  <c:v>6.6666669833163335</c:v>
                </c:pt>
                <c:pt idx="21077" formatCode="General">
                  <c:v>6.6666669833163335</c:v>
                </c:pt>
                <c:pt idx="21078" formatCode="General">
                  <c:v>6.6666669833163335</c:v>
                </c:pt>
                <c:pt idx="21079" formatCode="General">
                  <c:v>6.6666669833163335</c:v>
                </c:pt>
                <c:pt idx="21080" formatCode="General">
                  <c:v>6.6666669833163335</c:v>
                </c:pt>
                <c:pt idx="21081" formatCode="General">
                  <c:v>6.6666669833163335</c:v>
                </c:pt>
                <c:pt idx="21082" formatCode="General">
                  <c:v>6.6666669833163335</c:v>
                </c:pt>
                <c:pt idx="21083" formatCode="General">
                  <c:v>6.6666669833163335</c:v>
                </c:pt>
                <c:pt idx="21084" formatCode="General">
                  <c:v>6.6666669833163335</c:v>
                </c:pt>
                <c:pt idx="21085" formatCode="General">
                  <c:v>6.6666669833163335</c:v>
                </c:pt>
                <c:pt idx="21086" formatCode="General">
                  <c:v>6.6666669833163335</c:v>
                </c:pt>
                <c:pt idx="21087" formatCode="General">
                  <c:v>6.6666669833163335</c:v>
                </c:pt>
                <c:pt idx="21088" formatCode="General">
                  <c:v>6.6666669833163335</c:v>
                </c:pt>
                <c:pt idx="21089" formatCode="General">
                  <c:v>13.333333966632667</c:v>
                </c:pt>
                <c:pt idx="21090" formatCode="General">
                  <c:v>6.6666669833163335</c:v>
                </c:pt>
                <c:pt idx="21091" formatCode="General">
                  <c:v>6.6666669833163335</c:v>
                </c:pt>
                <c:pt idx="21092" formatCode="General">
                  <c:v>6.6666669833163335</c:v>
                </c:pt>
                <c:pt idx="21093" formatCode="General">
                  <c:v>6.6666669833163335</c:v>
                </c:pt>
                <c:pt idx="21094" formatCode="General">
                  <c:v>6.6666669833163335</c:v>
                </c:pt>
                <c:pt idx="21095" formatCode="General">
                  <c:v>6.6666669833163335</c:v>
                </c:pt>
                <c:pt idx="21096" formatCode="General">
                  <c:v>6.6666669833163335</c:v>
                </c:pt>
                <c:pt idx="21097" formatCode="General">
                  <c:v>13.333333966632667</c:v>
                </c:pt>
                <c:pt idx="21098" formatCode="General">
                  <c:v>6.6666669833163335</c:v>
                </c:pt>
                <c:pt idx="21099" formatCode="General">
                  <c:v>13.333333966632667</c:v>
                </c:pt>
                <c:pt idx="21100" formatCode="General">
                  <c:v>13.333333966632667</c:v>
                </c:pt>
                <c:pt idx="21101" formatCode="General">
                  <c:v>13.333333966632667</c:v>
                </c:pt>
                <c:pt idx="21102" formatCode="General">
                  <c:v>20.000000173846864</c:v>
                </c:pt>
                <c:pt idx="21103" formatCode="General">
                  <c:v>13.333333966632667</c:v>
                </c:pt>
                <c:pt idx="21104" formatCode="General">
                  <c:v>26.666667933265401</c:v>
                </c:pt>
                <c:pt idx="21105" formatCode="General">
                  <c:v>26.666667933265401</c:v>
                </c:pt>
                <c:pt idx="21106" formatCode="General">
                  <c:v>33.333335692683868</c:v>
                </c:pt>
                <c:pt idx="21107" formatCode="General">
                  <c:v>46.6666712115208</c:v>
                </c:pt>
                <c:pt idx="21108" formatCode="General">
                  <c:v>60.000003625949198</c:v>
                </c:pt>
                <c:pt idx="21109" formatCode="General">
                  <c:v>66.666671385368005</c:v>
                </c:pt>
                <c:pt idx="21110" formatCode="General">
                  <c:v>80.000006904204653</c:v>
                </c:pt>
                <c:pt idx="21111" formatCode="General">
                  <c:v>86.66667466362334</c:v>
                </c:pt>
                <c:pt idx="21112" formatCode="General">
                  <c:v>80.000006904204653</c:v>
                </c:pt>
                <c:pt idx="21113" formatCode="General">
                  <c:v>93.333342423041344</c:v>
                </c:pt>
                <c:pt idx="21114" formatCode="General">
                  <c:v>86.66667466362334</c:v>
                </c:pt>
                <c:pt idx="21115" formatCode="General">
                  <c:v>86.66667466362334</c:v>
                </c:pt>
                <c:pt idx="21116" formatCode="General">
                  <c:v>80.000006904204653</c:v>
                </c:pt>
                <c:pt idx="21117" formatCode="General">
                  <c:v>86.66667466362334</c:v>
                </c:pt>
                <c:pt idx="21118" formatCode="General">
                  <c:v>86.66667466362334</c:v>
                </c:pt>
                <c:pt idx="21119" formatCode="General">
                  <c:v>80.000006904204653</c:v>
                </c:pt>
                <c:pt idx="21120" formatCode="General">
                  <c:v>80.000006904204653</c:v>
                </c:pt>
                <c:pt idx="21121" formatCode="General">
                  <c:v>80.000006904204653</c:v>
                </c:pt>
                <c:pt idx="21122" formatCode="General">
                  <c:v>80.000006904204653</c:v>
                </c:pt>
                <c:pt idx="21123" formatCode="General">
                  <c:v>80.000006904204653</c:v>
                </c:pt>
                <c:pt idx="21124" formatCode="General">
                  <c:v>80.000006904204653</c:v>
                </c:pt>
                <c:pt idx="21125" formatCode="General">
                  <c:v>126.66667501131664</c:v>
                </c:pt>
                <c:pt idx="21126" formatCode="General">
                  <c:v>206.66668812433866</c:v>
                </c:pt>
                <c:pt idx="21127" formatCode="General">
                  <c:v>286.66655222574866</c:v>
                </c:pt>
                <c:pt idx="21128" formatCode="General">
                  <c:v>333.33313961823802</c:v>
                </c:pt>
                <c:pt idx="21129" formatCode="General">
                  <c:v>346.66645030180604</c:v>
                </c:pt>
                <c:pt idx="21130" formatCode="General">
                  <c:v>346.66645030180604</c:v>
                </c:pt>
                <c:pt idx="21131" formatCode="General">
                  <c:v>333.33313961823802</c:v>
                </c:pt>
                <c:pt idx="21132" formatCode="General">
                  <c:v>333.33313961823802</c:v>
                </c:pt>
                <c:pt idx="21133" formatCode="General">
                  <c:v>326.66648427645333</c:v>
                </c:pt>
                <c:pt idx="21134" formatCode="General">
                  <c:v>313.33317359288532</c:v>
                </c:pt>
                <c:pt idx="21135" formatCode="General">
                  <c:v>299.9998629093173</c:v>
                </c:pt>
                <c:pt idx="21136" formatCode="General">
                  <c:v>286.66655222574866</c:v>
                </c:pt>
                <c:pt idx="21137" formatCode="General">
                  <c:v>279.99989688396465</c:v>
                </c:pt>
                <c:pt idx="21138" formatCode="General">
                  <c:v>273.3332415421807</c:v>
                </c:pt>
                <c:pt idx="21139" formatCode="General">
                  <c:v>253.333275516828</c:v>
                </c:pt>
                <c:pt idx="21140" formatCode="General">
                  <c:v>246.66662017504402</c:v>
                </c:pt>
                <c:pt idx="21141" formatCode="General">
                  <c:v>239.99996483325933</c:v>
                </c:pt>
                <c:pt idx="21142" formatCode="General">
                  <c:v>226.66665414969137</c:v>
                </c:pt>
                <c:pt idx="21143" formatCode="General">
                  <c:v>219.99999880790736</c:v>
                </c:pt>
                <c:pt idx="21144" formatCode="General">
                  <c:v>213.33334346612267</c:v>
                </c:pt>
                <c:pt idx="21145" formatCode="General">
                  <c:v>206.66668812433866</c:v>
                </c:pt>
                <c:pt idx="21146" formatCode="General">
                  <c:v>200.00002036492</c:v>
                </c:pt>
                <c:pt idx="21147" formatCode="General">
                  <c:v>186.66668484608331</c:v>
                </c:pt>
                <c:pt idx="21148" formatCode="General">
                  <c:v>186.66668484608331</c:v>
                </c:pt>
                <c:pt idx="21149" formatCode="General">
                  <c:v>173.33334932724668</c:v>
                </c:pt>
                <c:pt idx="21150" formatCode="General">
                  <c:v>173.33334932724668</c:v>
                </c:pt>
                <c:pt idx="21151" formatCode="General">
                  <c:v>166.66668156782802</c:v>
                </c:pt>
                <c:pt idx="21152" formatCode="General">
                  <c:v>160.00001380840931</c:v>
                </c:pt>
                <c:pt idx="21153" formatCode="General">
                  <c:v>153.33334604899068</c:v>
                </c:pt>
                <c:pt idx="21154" formatCode="General">
                  <c:v>146.66667828957267</c:v>
                </c:pt>
                <c:pt idx="21155" formatCode="General">
                  <c:v>146.66667828957267</c:v>
                </c:pt>
                <c:pt idx="21156" formatCode="General">
                  <c:v>140.00001053015401</c:v>
                </c:pt>
                <c:pt idx="21157" formatCode="General">
                  <c:v>133.33334277073533</c:v>
                </c:pt>
                <c:pt idx="21158" formatCode="General">
                  <c:v>133.33334277073533</c:v>
                </c:pt>
                <c:pt idx="21159" formatCode="General">
                  <c:v>126.66667501131664</c:v>
                </c:pt>
                <c:pt idx="21160" formatCode="General">
                  <c:v>126.66667501131664</c:v>
                </c:pt>
                <c:pt idx="21161" formatCode="General">
                  <c:v>120.00000725189867</c:v>
                </c:pt>
                <c:pt idx="21162" formatCode="General">
                  <c:v>113.33333949248001</c:v>
                </c:pt>
                <c:pt idx="21163" formatCode="General">
                  <c:v>113.33333949248001</c:v>
                </c:pt>
                <c:pt idx="21164" formatCode="General">
                  <c:v>113.33333949248001</c:v>
                </c:pt>
                <c:pt idx="21165" formatCode="General">
                  <c:v>106.66667173306134</c:v>
                </c:pt>
                <c:pt idx="21166" formatCode="General">
                  <c:v>106.66667173306134</c:v>
                </c:pt>
                <c:pt idx="21167" formatCode="General">
                  <c:v>100.00001018246</c:v>
                </c:pt>
                <c:pt idx="21168" formatCode="General">
                  <c:v>100.00001018246</c:v>
                </c:pt>
                <c:pt idx="21169" formatCode="General">
                  <c:v>93.333342423041344</c:v>
                </c:pt>
                <c:pt idx="21170" formatCode="General">
                  <c:v>93.333342423041344</c:v>
                </c:pt>
                <c:pt idx="21171" formatCode="General">
                  <c:v>93.333342423041344</c:v>
                </c:pt>
                <c:pt idx="21172" formatCode="General">
                  <c:v>86.66667466362334</c:v>
                </c:pt>
                <c:pt idx="21173" formatCode="General">
                  <c:v>86.66667466362334</c:v>
                </c:pt>
                <c:pt idx="21174" formatCode="General">
                  <c:v>80.000006904204653</c:v>
                </c:pt>
                <c:pt idx="21175" formatCode="General">
                  <c:v>86.66667466362334</c:v>
                </c:pt>
                <c:pt idx="21176" formatCode="General">
                  <c:v>80.000006904204653</c:v>
                </c:pt>
                <c:pt idx="21177" formatCode="General">
                  <c:v>80.000006904204653</c:v>
                </c:pt>
                <c:pt idx="21178" formatCode="General">
                  <c:v>73.333339144785995</c:v>
                </c:pt>
                <c:pt idx="21179" formatCode="General">
                  <c:v>73.333339144785995</c:v>
                </c:pt>
                <c:pt idx="21180" formatCode="General">
                  <c:v>80.000006904204653</c:v>
                </c:pt>
                <c:pt idx="21181" formatCode="General">
                  <c:v>66.666671385368005</c:v>
                </c:pt>
                <c:pt idx="21182" formatCode="General">
                  <c:v>73.333339144785995</c:v>
                </c:pt>
                <c:pt idx="21183" formatCode="General">
                  <c:v>66.666671385368005</c:v>
                </c:pt>
                <c:pt idx="21184" formatCode="General">
                  <c:v>73.333339144785995</c:v>
                </c:pt>
                <c:pt idx="21185" formatCode="General">
                  <c:v>60.000003625949198</c:v>
                </c:pt>
                <c:pt idx="21186" formatCode="General">
                  <c:v>66.666671385368005</c:v>
                </c:pt>
                <c:pt idx="21187" formatCode="General">
                  <c:v>66.666671385368005</c:v>
                </c:pt>
                <c:pt idx="21188" formatCode="General">
                  <c:v>60.000003625949198</c:v>
                </c:pt>
                <c:pt idx="21189" formatCode="General">
                  <c:v>66.666671385368005</c:v>
                </c:pt>
                <c:pt idx="21190" formatCode="General">
                  <c:v>60.000003625949198</c:v>
                </c:pt>
                <c:pt idx="21191" formatCode="General">
                  <c:v>60.000003625949198</c:v>
                </c:pt>
                <c:pt idx="21192" formatCode="General">
                  <c:v>60.000003625949198</c:v>
                </c:pt>
                <c:pt idx="21193" formatCode="General">
                  <c:v>53.333335866530739</c:v>
                </c:pt>
                <c:pt idx="21194" formatCode="General">
                  <c:v>60.000003625949198</c:v>
                </c:pt>
                <c:pt idx="21195" formatCode="General">
                  <c:v>53.333335866530739</c:v>
                </c:pt>
                <c:pt idx="21196" formatCode="General">
                  <c:v>53.333335866530739</c:v>
                </c:pt>
                <c:pt idx="21197" formatCode="General">
                  <c:v>60.000003625949198</c:v>
                </c:pt>
                <c:pt idx="21198" formatCode="General">
                  <c:v>53.333335866530739</c:v>
                </c:pt>
                <c:pt idx="21199" formatCode="General">
                  <c:v>46.6666712115208</c:v>
                </c:pt>
                <c:pt idx="21200" formatCode="General">
                  <c:v>53.333335866530739</c:v>
                </c:pt>
                <c:pt idx="21201" formatCode="General">
                  <c:v>53.333335866530739</c:v>
                </c:pt>
                <c:pt idx="21202" formatCode="General">
                  <c:v>46.6666712115208</c:v>
                </c:pt>
                <c:pt idx="21203" formatCode="General">
                  <c:v>53.333335866530739</c:v>
                </c:pt>
                <c:pt idx="21204" formatCode="General">
                  <c:v>46.6666712115208</c:v>
                </c:pt>
                <c:pt idx="21205" formatCode="General">
                  <c:v>46.6666712115208</c:v>
                </c:pt>
                <c:pt idx="21206" formatCode="General">
                  <c:v>53.333335866530739</c:v>
                </c:pt>
                <c:pt idx="21207" formatCode="General">
                  <c:v>46.6666712115208</c:v>
                </c:pt>
                <c:pt idx="21208" formatCode="General">
                  <c:v>46.6666712115208</c:v>
                </c:pt>
                <c:pt idx="21209" formatCode="General">
                  <c:v>40.000003452102327</c:v>
                </c:pt>
                <c:pt idx="21210" formatCode="General">
                  <c:v>46.6666712115208</c:v>
                </c:pt>
                <c:pt idx="21211" formatCode="General">
                  <c:v>46.6666712115208</c:v>
                </c:pt>
                <c:pt idx="21212" formatCode="General">
                  <c:v>40.000003452102327</c:v>
                </c:pt>
                <c:pt idx="21213" formatCode="General">
                  <c:v>46.6666712115208</c:v>
                </c:pt>
                <c:pt idx="21214" formatCode="General">
                  <c:v>40.000003452102327</c:v>
                </c:pt>
                <c:pt idx="21215" formatCode="General">
                  <c:v>46.6666712115208</c:v>
                </c:pt>
                <c:pt idx="21216" formatCode="General">
                  <c:v>40.000003452102327</c:v>
                </c:pt>
                <c:pt idx="21217" formatCode="General">
                  <c:v>40.000003452102327</c:v>
                </c:pt>
                <c:pt idx="21218" formatCode="General">
                  <c:v>40.000003452102327</c:v>
                </c:pt>
                <c:pt idx="21219" formatCode="General">
                  <c:v>40.000003452102327</c:v>
                </c:pt>
                <c:pt idx="21220" formatCode="General">
                  <c:v>40.000003452102327</c:v>
                </c:pt>
                <c:pt idx="21221" formatCode="General">
                  <c:v>40.000003452102327</c:v>
                </c:pt>
                <c:pt idx="21222" formatCode="General">
                  <c:v>40.000003452102327</c:v>
                </c:pt>
                <c:pt idx="21223" formatCode="General">
                  <c:v>40.000003452102327</c:v>
                </c:pt>
                <c:pt idx="21224" formatCode="General">
                  <c:v>33.333335692683868</c:v>
                </c:pt>
                <c:pt idx="21225" formatCode="General">
                  <c:v>40.000003452102327</c:v>
                </c:pt>
                <c:pt idx="21226" formatCode="General">
                  <c:v>33.333335692683868</c:v>
                </c:pt>
                <c:pt idx="21227" formatCode="General">
                  <c:v>40.000003452102327</c:v>
                </c:pt>
                <c:pt idx="21228" formatCode="General">
                  <c:v>33.333335692683868</c:v>
                </c:pt>
                <c:pt idx="21229" formatCode="General">
                  <c:v>33.333335692683868</c:v>
                </c:pt>
                <c:pt idx="21230" formatCode="General">
                  <c:v>40.000003452102327</c:v>
                </c:pt>
                <c:pt idx="21231" formatCode="General">
                  <c:v>33.333335692683868</c:v>
                </c:pt>
                <c:pt idx="21232" formatCode="General">
                  <c:v>33.333335692683868</c:v>
                </c:pt>
                <c:pt idx="21233" formatCode="General">
                  <c:v>33.333335692683868</c:v>
                </c:pt>
                <c:pt idx="21234" formatCode="General">
                  <c:v>33.333335692683868</c:v>
                </c:pt>
                <c:pt idx="21235" formatCode="General">
                  <c:v>33.333335692683868</c:v>
                </c:pt>
                <c:pt idx="21236" formatCode="General">
                  <c:v>33.333335692683868</c:v>
                </c:pt>
                <c:pt idx="21237" formatCode="General">
                  <c:v>33.333335692683868</c:v>
                </c:pt>
                <c:pt idx="21238" formatCode="General">
                  <c:v>33.333335692683868</c:v>
                </c:pt>
                <c:pt idx="21239" formatCode="General">
                  <c:v>33.333335692683868</c:v>
                </c:pt>
                <c:pt idx="21240" formatCode="General">
                  <c:v>26.666667933265401</c:v>
                </c:pt>
                <c:pt idx="21241" formatCode="General">
                  <c:v>33.333335692683868</c:v>
                </c:pt>
                <c:pt idx="21242" formatCode="General">
                  <c:v>33.333335692683868</c:v>
                </c:pt>
                <c:pt idx="21243" formatCode="General">
                  <c:v>33.333335692683868</c:v>
                </c:pt>
                <c:pt idx="21244" formatCode="General">
                  <c:v>26.666667933265401</c:v>
                </c:pt>
                <c:pt idx="21245" formatCode="General">
                  <c:v>33.333335692683868</c:v>
                </c:pt>
                <c:pt idx="21246" formatCode="General">
                  <c:v>33.333335692683868</c:v>
                </c:pt>
                <c:pt idx="21247" formatCode="General">
                  <c:v>26.666667933265401</c:v>
                </c:pt>
                <c:pt idx="21248" formatCode="General">
                  <c:v>33.333335692683868</c:v>
                </c:pt>
                <c:pt idx="21249" formatCode="General">
                  <c:v>26.666667933265401</c:v>
                </c:pt>
                <c:pt idx="21250" formatCode="General">
                  <c:v>26.666667933265401</c:v>
                </c:pt>
                <c:pt idx="21251" formatCode="General">
                  <c:v>33.333335692683868</c:v>
                </c:pt>
                <c:pt idx="21252" formatCode="General">
                  <c:v>26.666667933265401</c:v>
                </c:pt>
                <c:pt idx="21253" formatCode="General">
                  <c:v>26.666667933265401</c:v>
                </c:pt>
                <c:pt idx="21254" formatCode="General">
                  <c:v>33.333335692683868</c:v>
                </c:pt>
                <c:pt idx="21255" formatCode="General">
                  <c:v>26.666667933265401</c:v>
                </c:pt>
                <c:pt idx="21256" formatCode="General">
                  <c:v>26.666667933265401</c:v>
                </c:pt>
                <c:pt idx="21257" formatCode="General">
                  <c:v>26.666667933265401</c:v>
                </c:pt>
                <c:pt idx="21258" formatCode="General">
                  <c:v>26.666667933265401</c:v>
                </c:pt>
                <c:pt idx="21259" formatCode="General">
                  <c:v>26.666667933265401</c:v>
                </c:pt>
                <c:pt idx="21260" formatCode="General">
                  <c:v>26.666667933265401</c:v>
                </c:pt>
                <c:pt idx="21261" formatCode="General">
                  <c:v>26.666667933265401</c:v>
                </c:pt>
                <c:pt idx="21262" formatCode="General">
                  <c:v>26.666667933265401</c:v>
                </c:pt>
                <c:pt idx="21263" formatCode="General">
                  <c:v>26.666667933265401</c:v>
                </c:pt>
                <c:pt idx="21264" formatCode="General">
                  <c:v>26.666667933265401</c:v>
                </c:pt>
                <c:pt idx="21265" formatCode="General">
                  <c:v>20.000000173846864</c:v>
                </c:pt>
                <c:pt idx="21266" formatCode="General">
                  <c:v>26.666667933265401</c:v>
                </c:pt>
                <c:pt idx="21267" formatCode="General">
                  <c:v>26.666667933265401</c:v>
                </c:pt>
                <c:pt idx="21268" formatCode="General">
                  <c:v>26.666667933265401</c:v>
                </c:pt>
                <c:pt idx="21269" formatCode="General">
                  <c:v>20.000000173846864</c:v>
                </c:pt>
                <c:pt idx="21270" formatCode="General">
                  <c:v>26.666667933265401</c:v>
                </c:pt>
                <c:pt idx="21271" formatCode="General">
                  <c:v>26.666667933265401</c:v>
                </c:pt>
                <c:pt idx="21272" formatCode="General">
                  <c:v>20.000000173846864</c:v>
                </c:pt>
                <c:pt idx="21273" formatCode="General">
                  <c:v>26.666667933265401</c:v>
                </c:pt>
                <c:pt idx="21274" formatCode="General">
                  <c:v>20.000000173846864</c:v>
                </c:pt>
                <c:pt idx="21275" formatCode="General">
                  <c:v>26.666667933265401</c:v>
                </c:pt>
                <c:pt idx="21276" formatCode="General">
                  <c:v>20.000000173846864</c:v>
                </c:pt>
                <c:pt idx="21277" formatCode="General">
                  <c:v>26.666667933265401</c:v>
                </c:pt>
                <c:pt idx="21278" formatCode="General">
                  <c:v>20.000000173846864</c:v>
                </c:pt>
                <c:pt idx="21279" formatCode="General">
                  <c:v>20.000000173846864</c:v>
                </c:pt>
                <c:pt idx="21280" formatCode="General">
                  <c:v>26.666667933265401</c:v>
                </c:pt>
                <c:pt idx="21281" formatCode="General">
                  <c:v>20.000000173846864</c:v>
                </c:pt>
                <c:pt idx="21282" formatCode="General">
                  <c:v>20.000000173846864</c:v>
                </c:pt>
                <c:pt idx="21283" formatCode="General">
                  <c:v>20.000000173846864</c:v>
                </c:pt>
                <c:pt idx="21284" formatCode="General">
                  <c:v>20.000000173846864</c:v>
                </c:pt>
                <c:pt idx="21285" formatCode="General">
                  <c:v>20.000000173846864</c:v>
                </c:pt>
                <c:pt idx="21286" formatCode="General">
                  <c:v>20.000000173846864</c:v>
                </c:pt>
                <c:pt idx="21287" formatCode="General">
                  <c:v>20.000000173846864</c:v>
                </c:pt>
                <c:pt idx="21288">
                  <c:v>20.000000173846864</c:v>
                </c:pt>
                <c:pt idx="21289">
                  <c:v>20.000000173846864</c:v>
                </c:pt>
                <c:pt idx="21290">
                  <c:v>20.000000173846864</c:v>
                </c:pt>
                <c:pt idx="21291">
                  <c:v>20.000000173846864</c:v>
                </c:pt>
                <c:pt idx="21292">
                  <c:v>20.000000173846864</c:v>
                </c:pt>
                <c:pt idx="21293">
                  <c:v>20.000000173846864</c:v>
                </c:pt>
                <c:pt idx="21294">
                  <c:v>20.000000173846864</c:v>
                </c:pt>
                <c:pt idx="21295">
                  <c:v>20.000000173846864</c:v>
                </c:pt>
                <c:pt idx="21296">
                  <c:v>20.000000173846864</c:v>
                </c:pt>
                <c:pt idx="21297">
                  <c:v>13.333333966632667</c:v>
                </c:pt>
                <c:pt idx="21298">
                  <c:v>20.000000173846864</c:v>
                </c:pt>
                <c:pt idx="21299">
                  <c:v>20.000000173846864</c:v>
                </c:pt>
                <c:pt idx="21300">
                  <c:v>20.000000173846864</c:v>
                </c:pt>
                <c:pt idx="21301">
                  <c:v>20.000000173846864</c:v>
                </c:pt>
                <c:pt idx="21302">
                  <c:v>20.000000173846864</c:v>
                </c:pt>
                <c:pt idx="21303">
                  <c:v>13.333333966632667</c:v>
                </c:pt>
                <c:pt idx="21304">
                  <c:v>20.000000173846864</c:v>
                </c:pt>
                <c:pt idx="21305">
                  <c:v>20.000000173846864</c:v>
                </c:pt>
                <c:pt idx="21306">
                  <c:v>13.333333966632667</c:v>
                </c:pt>
                <c:pt idx="21307">
                  <c:v>20.000000173846864</c:v>
                </c:pt>
                <c:pt idx="21308">
                  <c:v>20.000000173846864</c:v>
                </c:pt>
                <c:pt idx="21309">
                  <c:v>20.000000173846864</c:v>
                </c:pt>
                <c:pt idx="21310">
                  <c:v>13.333333966632667</c:v>
                </c:pt>
                <c:pt idx="21311">
                  <c:v>20.000000173846864</c:v>
                </c:pt>
                <c:pt idx="21312">
                  <c:v>20.000000173846864</c:v>
                </c:pt>
                <c:pt idx="21313">
                  <c:v>13.333333966632667</c:v>
                </c:pt>
                <c:pt idx="21314">
                  <c:v>20.000000173846864</c:v>
                </c:pt>
                <c:pt idx="21315">
                  <c:v>13.333333966632667</c:v>
                </c:pt>
                <c:pt idx="21316">
                  <c:v>20.000000173846864</c:v>
                </c:pt>
                <c:pt idx="21317">
                  <c:v>20.000000173846864</c:v>
                </c:pt>
                <c:pt idx="21318">
                  <c:v>13.333333966632667</c:v>
                </c:pt>
                <c:pt idx="21319">
                  <c:v>20.000000173846864</c:v>
                </c:pt>
                <c:pt idx="21320">
                  <c:v>20.000000173846864</c:v>
                </c:pt>
                <c:pt idx="21321">
                  <c:v>13.333333966632667</c:v>
                </c:pt>
                <c:pt idx="21322">
                  <c:v>20.000000173846864</c:v>
                </c:pt>
                <c:pt idx="21323">
                  <c:v>13.333333966632667</c:v>
                </c:pt>
                <c:pt idx="21324">
                  <c:v>20.000000173846864</c:v>
                </c:pt>
                <c:pt idx="21325">
                  <c:v>13.333333966632667</c:v>
                </c:pt>
                <c:pt idx="21326">
                  <c:v>20.000000173846864</c:v>
                </c:pt>
                <c:pt idx="21327">
                  <c:v>13.333333966632667</c:v>
                </c:pt>
                <c:pt idx="21328">
                  <c:v>20.000000173846864</c:v>
                </c:pt>
                <c:pt idx="21329">
                  <c:v>13.333333966632667</c:v>
                </c:pt>
                <c:pt idx="21330">
                  <c:v>20.000000173846864</c:v>
                </c:pt>
                <c:pt idx="21331">
                  <c:v>13.333333966632667</c:v>
                </c:pt>
                <c:pt idx="21332">
                  <c:v>20.000000173846864</c:v>
                </c:pt>
                <c:pt idx="21333">
                  <c:v>13.333333966632667</c:v>
                </c:pt>
                <c:pt idx="21334">
                  <c:v>13.333333966632667</c:v>
                </c:pt>
                <c:pt idx="21335">
                  <c:v>20.000000173846864</c:v>
                </c:pt>
                <c:pt idx="21336">
                  <c:v>13.333333966632667</c:v>
                </c:pt>
                <c:pt idx="21337">
                  <c:v>20.000000173846864</c:v>
                </c:pt>
                <c:pt idx="21338">
                  <c:v>13.333333966632667</c:v>
                </c:pt>
                <c:pt idx="21339">
                  <c:v>13.333333966632667</c:v>
                </c:pt>
                <c:pt idx="21340">
                  <c:v>20.000000173846864</c:v>
                </c:pt>
                <c:pt idx="21341">
                  <c:v>13.333333966632667</c:v>
                </c:pt>
                <c:pt idx="21342">
                  <c:v>20.000000173846864</c:v>
                </c:pt>
                <c:pt idx="21343">
                  <c:v>13.333333966632667</c:v>
                </c:pt>
                <c:pt idx="21344">
                  <c:v>20.000000173846864</c:v>
                </c:pt>
                <c:pt idx="21345">
                  <c:v>13.333333966632667</c:v>
                </c:pt>
                <c:pt idx="21346">
                  <c:v>13.333333966632667</c:v>
                </c:pt>
                <c:pt idx="21347">
                  <c:v>20.000000173846864</c:v>
                </c:pt>
                <c:pt idx="21348">
                  <c:v>13.333333966632667</c:v>
                </c:pt>
                <c:pt idx="21349">
                  <c:v>20.000000173846864</c:v>
                </c:pt>
                <c:pt idx="21350">
                  <c:v>13.333333966632667</c:v>
                </c:pt>
                <c:pt idx="21351">
                  <c:v>20.000000173846864</c:v>
                </c:pt>
                <c:pt idx="21352">
                  <c:v>13.333333966632667</c:v>
                </c:pt>
                <c:pt idx="21353">
                  <c:v>20.000000173846864</c:v>
                </c:pt>
                <c:pt idx="21354">
                  <c:v>13.333333966632667</c:v>
                </c:pt>
                <c:pt idx="21355">
                  <c:v>20.000000173846864</c:v>
                </c:pt>
                <c:pt idx="21356">
                  <c:v>13.333333966632667</c:v>
                </c:pt>
                <c:pt idx="21357">
                  <c:v>13.333333966632667</c:v>
                </c:pt>
                <c:pt idx="21358">
                  <c:v>20.000000173846864</c:v>
                </c:pt>
                <c:pt idx="21359">
                  <c:v>13.333333966632667</c:v>
                </c:pt>
                <c:pt idx="21360">
                  <c:v>20.000000173846864</c:v>
                </c:pt>
                <c:pt idx="21361">
                  <c:v>13.333333966632667</c:v>
                </c:pt>
                <c:pt idx="21362">
                  <c:v>13.333333966632667</c:v>
                </c:pt>
                <c:pt idx="21363">
                  <c:v>20.000000173846864</c:v>
                </c:pt>
                <c:pt idx="21364">
                  <c:v>13.333333966632667</c:v>
                </c:pt>
                <c:pt idx="21365">
                  <c:v>20.000000173846864</c:v>
                </c:pt>
                <c:pt idx="21366">
                  <c:v>13.333333966632667</c:v>
                </c:pt>
                <c:pt idx="21367">
                  <c:v>13.333333966632667</c:v>
                </c:pt>
                <c:pt idx="21368">
                  <c:v>20.000000173846864</c:v>
                </c:pt>
                <c:pt idx="21369">
                  <c:v>13.333333966632667</c:v>
                </c:pt>
                <c:pt idx="21370">
                  <c:v>20.000000173846864</c:v>
                </c:pt>
                <c:pt idx="21371">
                  <c:v>13.333333966632667</c:v>
                </c:pt>
                <c:pt idx="21372">
                  <c:v>13.333333966632667</c:v>
                </c:pt>
                <c:pt idx="21373">
                  <c:v>20.000000173846864</c:v>
                </c:pt>
                <c:pt idx="21374">
                  <c:v>13.333333966632667</c:v>
                </c:pt>
                <c:pt idx="21375">
                  <c:v>13.333333966632667</c:v>
                </c:pt>
                <c:pt idx="21376">
                  <c:v>20.000000173846864</c:v>
                </c:pt>
                <c:pt idx="21377">
                  <c:v>13.333333966632667</c:v>
                </c:pt>
                <c:pt idx="21378">
                  <c:v>13.333333966632667</c:v>
                </c:pt>
                <c:pt idx="21379">
                  <c:v>20.000000173846864</c:v>
                </c:pt>
                <c:pt idx="21380">
                  <c:v>13.333333966632667</c:v>
                </c:pt>
                <c:pt idx="21381">
                  <c:v>20.000000173846864</c:v>
                </c:pt>
                <c:pt idx="21382">
                  <c:v>13.333333966632667</c:v>
                </c:pt>
                <c:pt idx="21383">
                  <c:v>13.333333966632667</c:v>
                </c:pt>
                <c:pt idx="21384">
                  <c:v>20.000000173846864</c:v>
                </c:pt>
                <c:pt idx="21385">
                  <c:v>13.333333966632667</c:v>
                </c:pt>
                <c:pt idx="21386">
                  <c:v>13.333333966632667</c:v>
                </c:pt>
                <c:pt idx="21387">
                  <c:v>20.000000173846864</c:v>
                </c:pt>
                <c:pt idx="21388">
                  <c:v>13.333333966632667</c:v>
                </c:pt>
                <c:pt idx="21389">
                  <c:v>13.333333966632667</c:v>
                </c:pt>
                <c:pt idx="21390">
                  <c:v>20.000000173846864</c:v>
                </c:pt>
                <c:pt idx="21391">
                  <c:v>13.333333966632667</c:v>
                </c:pt>
                <c:pt idx="21392">
                  <c:v>20.000000173846864</c:v>
                </c:pt>
                <c:pt idx="21393">
                  <c:v>13.333333966632667</c:v>
                </c:pt>
                <c:pt idx="21394">
                  <c:v>13.333333966632667</c:v>
                </c:pt>
                <c:pt idx="21395">
                  <c:v>20.000000173846864</c:v>
                </c:pt>
                <c:pt idx="21396">
                  <c:v>13.333333966632667</c:v>
                </c:pt>
                <c:pt idx="21397">
                  <c:v>20.000000173846864</c:v>
                </c:pt>
                <c:pt idx="21398">
                  <c:v>13.333333966632667</c:v>
                </c:pt>
                <c:pt idx="21399">
                  <c:v>13.333333966632667</c:v>
                </c:pt>
                <c:pt idx="21400">
                  <c:v>20.000000173846864</c:v>
                </c:pt>
                <c:pt idx="21401">
                  <c:v>13.333333966632667</c:v>
                </c:pt>
                <c:pt idx="21402">
                  <c:v>20.000000173846864</c:v>
                </c:pt>
                <c:pt idx="21403">
                  <c:v>13.333333966632667</c:v>
                </c:pt>
                <c:pt idx="21404">
                  <c:v>20.000000173846864</c:v>
                </c:pt>
                <c:pt idx="21405">
                  <c:v>13.333333966632667</c:v>
                </c:pt>
                <c:pt idx="21406">
                  <c:v>20.000000173846864</c:v>
                </c:pt>
                <c:pt idx="21407">
                  <c:v>13.333333966632667</c:v>
                </c:pt>
                <c:pt idx="21408">
                  <c:v>13.333333966632667</c:v>
                </c:pt>
                <c:pt idx="21409">
                  <c:v>20.000000173846864</c:v>
                </c:pt>
                <c:pt idx="21410">
                  <c:v>13.333333966632667</c:v>
                </c:pt>
                <c:pt idx="21411">
                  <c:v>20.000000173846864</c:v>
                </c:pt>
                <c:pt idx="21412">
                  <c:v>13.333333966632667</c:v>
                </c:pt>
                <c:pt idx="21413">
                  <c:v>20.000000173846864</c:v>
                </c:pt>
                <c:pt idx="21414">
                  <c:v>20.000000173846864</c:v>
                </c:pt>
                <c:pt idx="21415">
                  <c:v>13.333333966632667</c:v>
                </c:pt>
                <c:pt idx="21416">
                  <c:v>20.000000173846864</c:v>
                </c:pt>
                <c:pt idx="21417">
                  <c:v>13.333333966632667</c:v>
                </c:pt>
                <c:pt idx="21418">
                  <c:v>20.000000173846864</c:v>
                </c:pt>
                <c:pt idx="21419">
                  <c:v>13.333333966632667</c:v>
                </c:pt>
                <c:pt idx="21420">
                  <c:v>20.000000173846864</c:v>
                </c:pt>
                <c:pt idx="21421">
                  <c:v>20.000000173846864</c:v>
                </c:pt>
                <c:pt idx="21422">
                  <c:v>20.000000173846864</c:v>
                </c:pt>
                <c:pt idx="21423">
                  <c:v>20.000000173846864</c:v>
                </c:pt>
                <c:pt idx="21424">
                  <c:v>20.000000173846864</c:v>
                </c:pt>
                <c:pt idx="21425">
                  <c:v>20.000000173846864</c:v>
                </c:pt>
                <c:pt idx="21426">
                  <c:v>26.666667933265401</c:v>
                </c:pt>
                <c:pt idx="21427">
                  <c:v>20.000000173846864</c:v>
                </c:pt>
                <c:pt idx="21428">
                  <c:v>20.000000173846864</c:v>
                </c:pt>
                <c:pt idx="21429">
                  <c:v>20.000000173846864</c:v>
                </c:pt>
                <c:pt idx="21430">
                  <c:v>20.000000173846864</c:v>
                </c:pt>
                <c:pt idx="21431">
                  <c:v>20.000000173846864</c:v>
                </c:pt>
                <c:pt idx="21432">
                  <c:v>26.666667933265401</c:v>
                </c:pt>
                <c:pt idx="21433">
                  <c:v>20.000000173846864</c:v>
                </c:pt>
                <c:pt idx="21434">
                  <c:v>20.000000173846864</c:v>
                </c:pt>
                <c:pt idx="21435">
                  <c:v>20.000000173846864</c:v>
                </c:pt>
                <c:pt idx="21436">
                  <c:v>26.666667933265401</c:v>
                </c:pt>
                <c:pt idx="21437">
                  <c:v>20.000000173846864</c:v>
                </c:pt>
                <c:pt idx="21438">
                  <c:v>20.000000173846864</c:v>
                </c:pt>
                <c:pt idx="21439">
                  <c:v>26.666667933265401</c:v>
                </c:pt>
                <c:pt idx="21440">
                  <c:v>20.000000173846864</c:v>
                </c:pt>
                <c:pt idx="21441">
                  <c:v>26.666667933265401</c:v>
                </c:pt>
                <c:pt idx="21442">
                  <c:v>20.000000173846864</c:v>
                </c:pt>
                <c:pt idx="21443">
                  <c:v>20.000000173846864</c:v>
                </c:pt>
                <c:pt idx="21444">
                  <c:v>26.666667933265401</c:v>
                </c:pt>
                <c:pt idx="21445">
                  <c:v>20.000000173846864</c:v>
                </c:pt>
                <c:pt idx="21446">
                  <c:v>20.000000173846864</c:v>
                </c:pt>
                <c:pt idx="21447">
                  <c:v>26.666667933265401</c:v>
                </c:pt>
                <c:pt idx="21448">
                  <c:v>20.000000173846864</c:v>
                </c:pt>
                <c:pt idx="21449">
                  <c:v>26.666667933265401</c:v>
                </c:pt>
                <c:pt idx="21450">
                  <c:v>20.000000173846864</c:v>
                </c:pt>
                <c:pt idx="21451">
                  <c:v>26.666667933265401</c:v>
                </c:pt>
                <c:pt idx="21452">
                  <c:v>20.000000173846864</c:v>
                </c:pt>
                <c:pt idx="21453">
                  <c:v>20.000000173846864</c:v>
                </c:pt>
                <c:pt idx="21454">
                  <c:v>26.666667933265401</c:v>
                </c:pt>
                <c:pt idx="21455">
                  <c:v>20.000000173846864</c:v>
                </c:pt>
                <c:pt idx="21456">
                  <c:v>20.000000173846864</c:v>
                </c:pt>
                <c:pt idx="21457">
                  <c:v>26.666667933265401</c:v>
                </c:pt>
                <c:pt idx="21458">
                  <c:v>20.000000173846864</c:v>
                </c:pt>
                <c:pt idx="21459">
                  <c:v>26.666667933265401</c:v>
                </c:pt>
                <c:pt idx="21460">
                  <c:v>20.000000173846864</c:v>
                </c:pt>
                <c:pt idx="21461">
                  <c:v>20.000000173846864</c:v>
                </c:pt>
                <c:pt idx="21462">
                  <c:v>26.666667933265401</c:v>
                </c:pt>
                <c:pt idx="21463">
                  <c:v>20.000000173846864</c:v>
                </c:pt>
                <c:pt idx="21464">
                  <c:v>26.666667933265401</c:v>
                </c:pt>
                <c:pt idx="21465">
                  <c:v>20.000000173846864</c:v>
                </c:pt>
                <c:pt idx="21466">
                  <c:v>26.666667933265401</c:v>
                </c:pt>
                <c:pt idx="21467">
                  <c:v>20.000000173846864</c:v>
                </c:pt>
                <c:pt idx="21468">
                  <c:v>20.000000173846864</c:v>
                </c:pt>
                <c:pt idx="21469">
                  <c:v>26.666667933265401</c:v>
                </c:pt>
                <c:pt idx="21470">
                  <c:v>20.000000173846864</c:v>
                </c:pt>
                <c:pt idx="21471">
                  <c:v>26.666667933265401</c:v>
                </c:pt>
                <c:pt idx="21472">
                  <c:v>20.000000173846864</c:v>
                </c:pt>
                <c:pt idx="21473">
                  <c:v>20.000000173846864</c:v>
                </c:pt>
                <c:pt idx="21474">
                  <c:v>26.666667933265401</c:v>
                </c:pt>
                <c:pt idx="21475">
                  <c:v>20.000000173846864</c:v>
                </c:pt>
                <c:pt idx="21476">
                  <c:v>26.666667933265401</c:v>
                </c:pt>
                <c:pt idx="21477">
                  <c:v>20.000000173846864</c:v>
                </c:pt>
                <c:pt idx="21478">
                  <c:v>26.666667933265401</c:v>
                </c:pt>
                <c:pt idx="21479">
                  <c:v>20.000000173846864</c:v>
                </c:pt>
                <c:pt idx="21480">
                  <c:v>26.666667933265401</c:v>
                </c:pt>
                <c:pt idx="21481">
                  <c:v>20.000000173846864</c:v>
                </c:pt>
                <c:pt idx="21482">
                  <c:v>26.666667933265401</c:v>
                </c:pt>
                <c:pt idx="21483">
                  <c:v>20.000000173846864</c:v>
                </c:pt>
                <c:pt idx="21484">
                  <c:v>26.666667933265401</c:v>
                </c:pt>
                <c:pt idx="21485">
                  <c:v>20.000000173846864</c:v>
                </c:pt>
                <c:pt idx="21486">
                  <c:v>26.666667933265401</c:v>
                </c:pt>
                <c:pt idx="21487">
                  <c:v>20.000000173846864</c:v>
                </c:pt>
                <c:pt idx="21488">
                  <c:v>26.666667933265401</c:v>
                </c:pt>
                <c:pt idx="21489">
                  <c:v>20.000000173846864</c:v>
                </c:pt>
                <c:pt idx="21490">
                  <c:v>26.666667933265401</c:v>
                </c:pt>
                <c:pt idx="21491">
                  <c:v>20.000000173846864</c:v>
                </c:pt>
                <c:pt idx="21492">
                  <c:v>26.666667933265401</c:v>
                </c:pt>
                <c:pt idx="21493">
                  <c:v>20.000000173846864</c:v>
                </c:pt>
                <c:pt idx="21494">
                  <c:v>26.666667933265401</c:v>
                </c:pt>
                <c:pt idx="21495">
                  <c:v>20.000000173846864</c:v>
                </c:pt>
                <c:pt idx="21496">
                  <c:v>26.666667933265401</c:v>
                </c:pt>
                <c:pt idx="21497">
                  <c:v>20.000000173846864</c:v>
                </c:pt>
                <c:pt idx="21498">
                  <c:v>26.666667933265401</c:v>
                </c:pt>
                <c:pt idx="21499">
                  <c:v>26.666667933265401</c:v>
                </c:pt>
                <c:pt idx="21500">
                  <c:v>20.000000173846864</c:v>
                </c:pt>
                <c:pt idx="21501">
                  <c:v>26.666667933265401</c:v>
                </c:pt>
                <c:pt idx="21502">
                  <c:v>20.000000173846864</c:v>
                </c:pt>
                <c:pt idx="21503">
                  <c:v>26.666667933265401</c:v>
                </c:pt>
                <c:pt idx="21504">
                  <c:v>20.000000173846864</c:v>
                </c:pt>
                <c:pt idx="21505">
                  <c:v>26.666667933265401</c:v>
                </c:pt>
                <c:pt idx="21506">
                  <c:v>20.000000173846864</c:v>
                </c:pt>
                <c:pt idx="21507">
                  <c:v>26.666667933265401</c:v>
                </c:pt>
                <c:pt idx="21508">
                  <c:v>20.000000173846864</c:v>
                </c:pt>
                <c:pt idx="21509">
                  <c:v>33.333335692683868</c:v>
                </c:pt>
                <c:pt idx="21510">
                  <c:v>93.333342423041344</c:v>
                </c:pt>
                <c:pt idx="21511">
                  <c:v>0</c:v>
                </c:pt>
                <c:pt idx="21512">
                  <c:v>0</c:v>
                </c:pt>
                <c:pt idx="21513">
                  <c:v>0</c:v>
                </c:pt>
                <c:pt idx="21514">
                  <c:v>0</c:v>
                </c:pt>
                <c:pt idx="21515">
                  <c:v>0</c:v>
                </c:pt>
                <c:pt idx="21516">
                  <c:v>0</c:v>
                </c:pt>
                <c:pt idx="21517">
                  <c:v>0</c:v>
                </c:pt>
                <c:pt idx="21518">
                  <c:v>0</c:v>
                </c:pt>
                <c:pt idx="21519">
                  <c:v>0</c:v>
                </c:pt>
                <c:pt idx="21520">
                  <c:v>0</c:v>
                </c:pt>
                <c:pt idx="21521">
                  <c:v>0</c:v>
                </c:pt>
                <c:pt idx="21522">
                  <c:v>0</c:v>
                </c:pt>
                <c:pt idx="21523">
                  <c:v>826.66714986165346</c:v>
                </c:pt>
                <c:pt idx="21524">
                  <c:v>866.56471093496009</c:v>
                </c:pt>
                <c:pt idx="21525">
                  <c:v>873.33391110102673</c:v>
                </c:pt>
                <c:pt idx="21526">
                  <c:v>866.66723092397331</c:v>
                </c:pt>
                <c:pt idx="21527">
                  <c:v>860.00055074692</c:v>
                </c:pt>
                <c:pt idx="21528">
                  <c:v>860.00055074692</c:v>
                </c:pt>
                <c:pt idx="21529">
                  <c:v>853.33387056986658</c:v>
                </c:pt>
                <c:pt idx="21530">
                  <c:v>840.00051021575996</c:v>
                </c:pt>
                <c:pt idx="21531">
                  <c:v>840.00051021575996</c:v>
                </c:pt>
                <c:pt idx="21532">
                  <c:v>833.33383003870665</c:v>
                </c:pt>
                <c:pt idx="21533">
                  <c:v>826.66714986165346</c:v>
                </c:pt>
                <c:pt idx="21534">
                  <c:v>820.00046968460003</c:v>
                </c:pt>
                <c:pt idx="21535">
                  <c:v>813.33378950754661</c:v>
                </c:pt>
                <c:pt idx="21536">
                  <c:v>800.00042915344</c:v>
                </c:pt>
                <c:pt idx="21537">
                  <c:v>793.3337489763868</c:v>
                </c:pt>
                <c:pt idx="21538">
                  <c:v>786.66706879933997</c:v>
                </c:pt>
                <c:pt idx="21539">
                  <c:v>780.00038862228678</c:v>
                </c:pt>
                <c:pt idx="21540">
                  <c:v>766.66702826818005</c:v>
                </c:pt>
                <c:pt idx="21541">
                  <c:v>0</c:v>
                </c:pt>
                <c:pt idx="21542">
                  <c:v>0</c:v>
                </c:pt>
                <c:pt idx="21543">
                  <c:v>746.66698773702012</c:v>
                </c:pt>
                <c:pt idx="21544">
                  <c:v>733.33362738291328</c:v>
                </c:pt>
                <c:pt idx="21545">
                  <c:v>720.00026702880666</c:v>
                </c:pt>
                <c:pt idx="21546">
                  <c:v>706.66690667470004</c:v>
                </c:pt>
                <c:pt idx="21547">
                  <c:v>693.33354632060002</c:v>
                </c:pt>
                <c:pt idx="21548">
                  <c:v>673.33350578943998</c:v>
                </c:pt>
                <c:pt idx="21549">
                  <c:v>653.33346525828063</c:v>
                </c:pt>
                <c:pt idx="21550">
                  <c:v>633.33342472712195</c:v>
                </c:pt>
                <c:pt idx="21551">
                  <c:v>600.00002384185802</c:v>
                </c:pt>
                <c:pt idx="21552">
                  <c:v>559.99994277954124</c:v>
                </c:pt>
                <c:pt idx="21553">
                  <c:v>513.33318154017127</c:v>
                </c:pt>
                <c:pt idx="21554">
                  <c:v>479.99978065490734</c:v>
                </c:pt>
                <c:pt idx="21555">
                  <c:v>439.99969959259067</c:v>
                </c:pt>
                <c:pt idx="21556">
                  <c:v>419.999659061432</c:v>
                </c:pt>
                <c:pt idx="21557">
                  <c:v>406.6663483778633</c:v>
                </c:pt>
                <c:pt idx="21558">
                  <c:v>386.66638235251133</c:v>
                </c:pt>
                <c:pt idx="21559">
                  <c:v>379.99972701072664</c:v>
                </c:pt>
                <c:pt idx="21560">
                  <c:v>366.66641632715869</c:v>
                </c:pt>
                <c:pt idx="21561">
                  <c:v>359.99976098537468</c:v>
                </c:pt>
                <c:pt idx="21562">
                  <c:v>346.66645030180604</c:v>
                </c:pt>
                <c:pt idx="21563">
                  <c:v>339.99979496002203</c:v>
                </c:pt>
                <c:pt idx="21564">
                  <c:v>333.33313961823802</c:v>
                </c:pt>
                <c:pt idx="21565">
                  <c:v>319.99982893466938</c:v>
                </c:pt>
                <c:pt idx="21566">
                  <c:v>313.33317359288532</c:v>
                </c:pt>
                <c:pt idx="21567">
                  <c:v>306.66651825110131</c:v>
                </c:pt>
                <c:pt idx="21568">
                  <c:v>293.33320756753267</c:v>
                </c:pt>
                <c:pt idx="21569">
                  <c:v>286.66655222574866</c:v>
                </c:pt>
                <c:pt idx="21570">
                  <c:v>279.99989688396465</c:v>
                </c:pt>
                <c:pt idx="21571">
                  <c:v>266.66658620039595</c:v>
                </c:pt>
                <c:pt idx="21572">
                  <c:v>266.66658620039595</c:v>
                </c:pt>
                <c:pt idx="21573">
                  <c:v>259.999930858612</c:v>
                </c:pt>
                <c:pt idx="21574">
                  <c:v>253.333275516828</c:v>
                </c:pt>
                <c:pt idx="21575">
                  <c:v>246.66662017504402</c:v>
                </c:pt>
                <c:pt idx="21576">
                  <c:v>239.99996483325933</c:v>
                </c:pt>
                <c:pt idx="21577">
                  <c:v>233.33330949147532</c:v>
                </c:pt>
                <c:pt idx="21578">
                  <c:v>233.33330949147532</c:v>
                </c:pt>
                <c:pt idx="21579">
                  <c:v>226.66665414969137</c:v>
                </c:pt>
                <c:pt idx="21580">
                  <c:v>219.99999880790736</c:v>
                </c:pt>
                <c:pt idx="21581">
                  <c:v>213.33334346612267</c:v>
                </c:pt>
                <c:pt idx="21582">
                  <c:v>213.33334346612267</c:v>
                </c:pt>
                <c:pt idx="21583">
                  <c:v>206.66668812433866</c:v>
                </c:pt>
                <c:pt idx="21584">
                  <c:v>206.66668812433866</c:v>
                </c:pt>
                <c:pt idx="21585">
                  <c:v>193.333352605502</c:v>
                </c:pt>
                <c:pt idx="21586">
                  <c:v>200.00002036492</c:v>
                </c:pt>
                <c:pt idx="21587">
                  <c:v>186.66668484608331</c:v>
                </c:pt>
                <c:pt idx="21588">
                  <c:v>186.66668484608331</c:v>
                </c:pt>
                <c:pt idx="21589">
                  <c:v>186.66668484608331</c:v>
                </c:pt>
                <c:pt idx="21590">
                  <c:v>180.00001708666468</c:v>
                </c:pt>
                <c:pt idx="21591">
                  <c:v>180.00001708666468</c:v>
                </c:pt>
                <c:pt idx="21592">
                  <c:v>173.33334932724668</c:v>
                </c:pt>
                <c:pt idx="21593">
                  <c:v>173.33334932724668</c:v>
                </c:pt>
                <c:pt idx="21594">
                  <c:v>166.66668156782802</c:v>
                </c:pt>
                <c:pt idx="21595">
                  <c:v>166.66668156782802</c:v>
                </c:pt>
                <c:pt idx="21596">
                  <c:v>160.00001380840931</c:v>
                </c:pt>
                <c:pt idx="21597">
                  <c:v>166.66668156782802</c:v>
                </c:pt>
                <c:pt idx="21598">
                  <c:v>153.33334604899068</c:v>
                </c:pt>
                <c:pt idx="21599">
                  <c:v>160.00001380840931</c:v>
                </c:pt>
                <c:pt idx="21600">
                  <c:v>153.33334604899068</c:v>
                </c:pt>
                <c:pt idx="21601">
                  <c:v>153.33334604899068</c:v>
                </c:pt>
                <c:pt idx="21602">
                  <c:v>146.66667828957267</c:v>
                </c:pt>
                <c:pt idx="21603">
                  <c:v>146.66667828957267</c:v>
                </c:pt>
                <c:pt idx="21604">
                  <c:v>146.66667828957267</c:v>
                </c:pt>
                <c:pt idx="21605">
                  <c:v>146.66667828957267</c:v>
                </c:pt>
                <c:pt idx="21606">
                  <c:v>140.00001053015401</c:v>
                </c:pt>
                <c:pt idx="21607">
                  <c:v>140.00001053015401</c:v>
                </c:pt>
                <c:pt idx="21608">
                  <c:v>133.33334277073533</c:v>
                </c:pt>
                <c:pt idx="21609">
                  <c:v>133.33334277073533</c:v>
                </c:pt>
                <c:pt idx="21610">
                  <c:v>133.33334277073533</c:v>
                </c:pt>
                <c:pt idx="21611">
                  <c:v>133.33334277073533</c:v>
                </c:pt>
                <c:pt idx="21612">
                  <c:v>126.66667501131664</c:v>
                </c:pt>
                <c:pt idx="21613">
                  <c:v>126.66667501131664</c:v>
                </c:pt>
                <c:pt idx="21614">
                  <c:v>126.66667501131664</c:v>
                </c:pt>
                <c:pt idx="21615">
                  <c:v>120.00000725189867</c:v>
                </c:pt>
                <c:pt idx="21616">
                  <c:v>126.66667501131664</c:v>
                </c:pt>
                <c:pt idx="21617">
                  <c:v>120.00000725189867</c:v>
                </c:pt>
                <c:pt idx="21618">
                  <c:v>120.00000725189867</c:v>
                </c:pt>
                <c:pt idx="21619">
                  <c:v>113.33333949248001</c:v>
                </c:pt>
                <c:pt idx="21620">
                  <c:v>120.00000725189867</c:v>
                </c:pt>
                <c:pt idx="21621">
                  <c:v>113.33333949248001</c:v>
                </c:pt>
                <c:pt idx="21622">
                  <c:v>113.33333949248001</c:v>
                </c:pt>
                <c:pt idx="21623">
                  <c:v>113.33333949248001</c:v>
                </c:pt>
                <c:pt idx="21624">
                  <c:v>113.33333949248001</c:v>
                </c:pt>
                <c:pt idx="21625">
                  <c:v>106.66667173306134</c:v>
                </c:pt>
                <c:pt idx="21626">
                  <c:v>113.33333949248001</c:v>
                </c:pt>
                <c:pt idx="21627">
                  <c:v>106.66667173306134</c:v>
                </c:pt>
                <c:pt idx="21628">
                  <c:v>106.66667173306134</c:v>
                </c:pt>
                <c:pt idx="21629">
                  <c:v>106.66667173306134</c:v>
                </c:pt>
                <c:pt idx="21630">
                  <c:v>106.66667173306134</c:v>
                </c:pt>
                <c:pt idx="21631">
                  <c:v>106.66667173306134</c:v>
                </c:pt>
                <c:pt idx="21632">
                  <c:v>106.66667173306134</c:v>
                </c:pt>
                <c:pt idx="21633">
                  <c:v>100.00001018246</c:v>
                </c:pt>
                <c:pt idx="21634">
                  <c:v>100.00001018246</c:v>
                </c:pt>
                <c:pt idx="21635">
                  <c:v>106.66667173306134</c:v>
                </c:pt>
                <c:pt idx="21636">
                  <c:v>100.00001018246</c:v>
                </c:pt>
                <c:pt idx="21637">
                  <c:v>100.00001018246</c:v>
                </c:pt>
                <c:pt idx="21638">
                  <c:v>93.333342423041344</c:v>
                </c:pt>
                <c:pt idx="21639">
                  <c:v>100.00001018246</c:v>
                </c:pt>
                <c:pt idx="21640">
                  <c:v>100.00001018246</c:v>
                </c:pt>
                <c:pt idx="21641">
                  <c:v>93.333342423041344</c:v>
                </c:pt>
                <c:pt idx="21642">
                  <c:v>93.333342423041344</c:v>
                </c:pt>
                <c:pt idx="21643">
                  <c:v>100.00001018246</c:v>
                </c:pt>
                <c:pt idx="21644">
                  <c:v>93.333342423041344</c:v>
                </c:pt>
                <c:pt idx="21645">
                  <c:v>93.333342423041344</c:v>
                </c:pt>
                <c:pt idx="21646">
                  <c:v>86.66667466362334</c:v>
                </c:pt>
                <c:pt idx="21647">
                  <c:v>93.333342423041344</c:v>
                </c:pt>
                <c:pt idx="21648">
                  <c:v>93.333342423041344</c:v>
                </c:pt>
                <c:pt idx="21649">
                  <c:v>86.66667466362334</c:v>
                </c:pt>
                <c:pt idx="21650">
                  <c:v>86.66667466362334</c:v>
                </c:pt>
                <c:pt idx="21651">
                  <c:v>93.333342423041344</c:v>
                </c:pt>
                <c:pt idx="21652">
                  <c:v>86.66667466362334</c:v>
                </c:pt>
                <c:pt idx="21653">
                  <c:v>86.66667466362334</c:v>
                </c:pt>
                <c:pt idx="21654">
                  <c:v>80.000006904204653</c:v>
                </c:pt>
                <c:pt idx="21655">
                  <c:v>86.66667466362334</c:v>
                </c:pt>
                <c:pt idx="21656">
                  <c:v>86.66667466362334</c:v>
                </c:pt>
                <c:pt idx="21657">
                  <c:v>86.66667466362334</c:v>
                </c:pt>
                <c:pt idx="21658">
                  <c:v>80.000006904204653</c:v>
                </c:pt>
                <c:pt idx="21659">
                  <c:v>80.000006904204653</c:v>
                </c:pt>
                <c:pt idx="21660">
                  <c:v>86.66667466362334</c:v>
                </c:pt>
                <c:pt idx="21661">
                  <c:v>80.000006904204653</c:v>
                </c:pt>
                <c:pt idx="21662">
                  <c:v>80.000006904204653</c:v>
                </c:pt>
                <c:pt idx="21663">
                  <c:v>80.000006904204653</c:v>
                </c:pt>
                <c:pt idx="21664">
                  <c:v>80.000006904204653</c:v>
                </c:pt>
                <c:pt idx="21665">
                  <c:v>80.000006904204653</c:v>
                </c:pt>
                <c:pt idx="21666">
                  <c:v>80.000006904204653</c:v>
                </c:pt>
                <c:pt idx="21667">
                  <c:v>80.000006904204653</c:v>
                </c:pt>
                <c:pt idx="21668">
                  <c:v>80.000006904204653</c:v>
                </c:pt>
                <c:pt idx="21669">
                  <c:v>80.000006904204653</c:v>
                </c:pt>
                <c:pt idx="21670">
                  <c:v>73.333339144785995</c:v>
                </c:pt>
                <c:pt idx="21671">
                  <c:v>80.000006904204653</c:v>
                </c:pt>
                <c:pt idx="21672">
                  <c:v>73.333339144785995</c:v>
                </c:pt>
                <c:pt idx="21673">
                  <c:v>80.000006904204653</c:v>
                </c:pt>
                <c:pt idx="21674">
                  <c:v>73.333339144785995</c:v>
                </c:pt>
                <c:pt idx="21675">
                  <c:v>73.333339144785995</c:v>
                </c:pt>
                <c:pt idx="21676">
                  <c:v>80.000006904204653</c:v>
                </c:pt>
                <c:pt idx="21677">
                  <c:v>73.333339144785995</c:v>
                </c:pt>
                <c:pt idx="21678">
                  <c:v>73.333339144785995</c:v>
                </c:pt>
                <c:pt idx="21679">
                  <c:v>73.333339144785995</c:v>
                </c:pt>
                <c:pt idx="21680">
                  <c:v>73.333339144785995</c:v>
                </c:pt>
                <c:pt idx="21681">
                  <c:v>73.333339144785995</c:v>
                </c:pt>
                <c:pt idx="21682">
                  <c:v>73.333339144785995</c:v>
                </c:pt>
                <c:pt idx="21683">
                  <c:v>66.666671385368005</c:v>
                </c:pt>
                <c:pt idx="21684">
                  <c:v>73.333339144785995</c:v>
                </c:pt>
                <c:pt idx="21685">
                  <c:v>73.333339144785995</c:v>
                </c:pt>
                <c:pt idx="21686">
                  <c:v>73.333339144785995</c:v>
                </c:pt>
                <c:pt idx="21687">
                  <c:v>66.666671385368005</c:v>
                </c:pt>
                <c:pt idx="21688">
                  <c:v>73.333339144785995</c:v>
                </c:pt>
                <c:pt idx="21689">
                  <c:v>73.333339144785995</c:v>
                </c:pt>
                <c:pt idx="21690">
                  <c:v>66.666671385368005</c:v>
                </c:pt>
                <c:pt idx="21691">
                  <c:v>73.333339144785995</c:v>
                </c:pt>
                <c:pt idx="21692">
                  <c:v>66.666671385368005</c:v>
                </c:pt>
                <c:pt idx="21693">
                  <c:v>66.666671385368005</c:v>
                </c:pt>
                <c:pt idx="21694">
                  <c:v>73.333339144785995</c:v>
                </c:pt>
                <c:pt idx="21695">
                  <c:v>66.666671385368005</c:v>
                </c:pt>
                <c:pt idx="21696">
                  <c:v>66.666671385368005</c:v>
                </c:pt>
                <c:pt idx="21697">
                  <c:v>66.666671385368005</c:v>
                </c:pt>
                <c:pt idx="21698">
                  <c:v>66.666671385368005</c:v>
                </c:pt>
                <c:pt idx="21699">
                  <c:v>66.666671385368005</c:v>
                </c:pt>
                <c:pt idx="21700">
                  <c:v>66.666671385368005</c:v>
                </c:pt>
                <c:pt idx="21701">
                  <c:v>66.666671385368005</c:v>
                </c:pt>
                <c:pt idx="21702">
                  <c:v>66.666671385368005</c:v>
                </c:pt>
                <c:pt idx="21703">
                  <c:v>66.666671385368005</c:v>
                </c:pt>
                <c:pt idx="21704">
                  <c:v>66.666671385368005</c:v>
                </c:pt>
                <c:pt idx="21705">
                  <c:v>60.000003625949198</c:v>
                </c:pt>
                <c:pt idx="21706">
                  <c:v>66.666671385368005</c:v>
                </c:pt>
                <c:pt idx="21707">
                  <c:v>66.666671385368005</c:v>
                </c:pt>
                <c:pt idx="21708">
                  <c:v>66.666671385368005</c:v>
                </c:pt>
                <c:pt idx="21709">
                  <c:v>60.000003625949198</c:v>
                </c:pt>
                <c:pt idx="21710">
                  <c:v>66.666671385368005</c:v>
                </c:pt>
                <c:pt idx="21711">
                  <c:v>60.000003625949198</c:v>
                </c:pt>
                <c:pt idx="21712">
                  <c:v>66.666671385368005</c:v>
                </c:pt>
                <c:pt idx="21713">
                  <c:v>66.666671385368005</c:v>
                </c:pt>
                <c:pt idx="21714">
                  <c:v>60.000003625949198</c:v>
                </c:pt>
                <c:pt idx="21715">
                  <c:v>66.666671385368005</c:v>
                </c:pt>
                <c:pt idx="21716">
                  <c:v>66.666671385368005</c:v>
                </c:pt>
                <c:pt idx="21717">
                  <c:v>60.000003625949198</c:v>
                </c:pt>
                <c:pt idx="21718">
                  <c:v>66.666671385368005</c:v>
                </c:pt>
                <c:pt idx="21719">
                  <c:v>60.000003625949198</c:v>
                </c:pt>
                <c:pt idx="21720">
                  <c:v>66.666671385368005</c:v>
                </c:pt>
                <c:pt idx="21721">
                  <c:v>60.000003625949198</c:v>
                </c:pt>
                <c:pt idx="21722">
                  <c:v>60.000003625949198</c:v>
                </c:pt>
                <c:pt idx="21723">
                  <c:v>66.666671385368005</c:v>
                </c:pt>
                <c:pt idx="21724">
                  <c:v>60.000003625949198</c:v>
                </c:pt>
                <c:pt idx="21725">
                  <c:v>66.666671385368005</c:v>
                </c:pt>
                <c:pt idx="21726">
                  <c:v>60.000003625949198</c:v>
                </c:pt>
                <c:pt idx="21727">
                  <c:v>66.666671385368005</c:v>
                </c:pt>
                <c:pt idx="21728">
                  <c:v>60.000003625949198</c:v>
                </c:pt>
                <c:pt idx="21729">
                  <c:v>60.000003625949198</c:v>
                </c:pt>
                <c:pt idx="21730">
                  <c:v>66.666671385368005</c:v>
                </c:pt>
                <c:pt idx="21731">
                  <c:v>60.000003625949198</c:v>
                </c:pt>
                <c:pt idx="21732">
                  <c:v>60.000003625949198</c:v>
                </c:pt>
                <c:pt idx="21733">
                  <c:v>66.666671385368005</c:v>
                </c:pt>
                <c:pt idx="21734">
                  <c:v>60.000003625949198</c:v>
                </c:pt>
                <c:pt idx="21735">
                  <c:v>60.000003625949198</c:v>
                </c:pt>
                <c:pt idx="21736">
                  <c:v>66.666671385368005</c:v>
                </c:pt>
                <c:pt idx="21737">
                  <c:v>60.000003625949198</c:v>
                </c:pt>
                <c:pt idx="21738">
                  <c:v>60.000003625949198</c:v>
                </c:pt>
                <c:pt idx="21739">
                  <c:v>60.000003625949198</c:v>
                </c:pt>
                <c:pt idx="21740">
                  <c:v>60.000003625949198</c:v>
                </c:pt>
                <c:pt idx="21741">
                  <c:v>60.000003625949198</c:v>
                </c:pt>
                <c:pt idx="21742">
                  <c:v>60.000003625949198</c:v>
                </c:pt>
                <c:pt idx="21743">
                  <c:v>60.000003625949198</c:v>
                </c:pt>
                <c:pt idx="21744">
                  <c:v>60.000003625949198</c:v>
                </c:pt>
                <c:pt idx="21745">
                  <c:v>60.000003625949198</c:v>
                </c:pt>
                <c:pt idx="21746">
                  <c:v>60.000003625949198</c:v>
                </c:pt>
                <c:pt idx="21747">
                  <c:v>60.000003625949198</c:v>
                </c:pt>
                <c:pt idx="21748">
                  <c:v>60.000003625949198</c:v>
                </c:pt>
                <c:pt idx="21749">
                  <c:v>60.000003625949198</c:v>
                </c:pt>
                <c:pt idx="21750">
                  <c:v>53.333335866530739</c:v>
                </c:pt>
                <c:pt idx="21751">
                  <c:v>60.000003625949198</c:v>
                </c:pt>
                <c:pt idx="21752">
                  <c:v>60.000003625949198</c:v>
                </c:pt>
                <c:pt idx="21753">
                  <c:v>60.000003625949198</c:v>
                </c:pt>
                <c:pt idx="21754">
                  <c:v>53.333335866530739</c:v>
                </c:pt>
                <c:pt idx="21755">
                  <c:v>60.000003625949198</c:v>
                </c:pt>
                <c:pt idx="21756">
                  <c:v>60.000003625949198</c:v>
                </c:pt>
                <c:pt idx="21757">
                  <c:v>53.333335866530739</c:v>
                </c:pt>
                <c:pt idx="21758">
                  <c:v>60.000003625949198</c:v>
                </c:pt>
                <c:pt idx="21759">
                  <c:v>60.000003625949198</c:v>
                </c:pt>
                <c:pt idx="21760">
                  <c:v>53.333335866530739</c:v>
                </c:pt>
                <c:pt idx="21761">
                  <c:v>60.000003625949198</c:v>
                </c:pt>
                <c:pt idx="21762">
                  <c:v>53.333335866530739</c:v>
                </c:pt>
                <c:pt idx="21763">
                  <c:v>60.000003625949198</c:v>
                </c:pt>
                <c:pt idx="21764">
                  <c:v>53.333335866530739</c:v>
                </c:pt>
                <c:pt idx="21765">
                  <c:v>60.000003625949198</c:v>
                </c:pt>
                <c:pt idx="21766">
                  <c:v>53.333335866530739</c:v>
                </c:pt>
                <c:pt idx="21767">
                  <c:v>60.000003625949198</c:v>
                </c:pt>
                <c:pt idx="21768">
                  <c:v>53.333335866530739</c:v>
                </c:pt>
                <c:pt idx="21769">
                  <c:v>60.000003625949198</c:v>
                </c:pt>
                <c:pt idx="21770">
                  <c:v>60.000003625949198</c:v>
                </c:pt>
                <c:pt idx="21771">
                  <c:v>60.000003625949198</c:v>
                </c:pt>
                <c:pt idx="21772">
                  <c:v>66.666671385368005</c:v>
                </c:pt>
                <c:pt idx="21773">
                  <c:v>66.666671385368005</c:v>
                </c:pt>
                <c:pt idx="21774">
                  <c:v>66.666671385368005</c:v>
                </c:pt>
                <c:pt idx="21775">
                  <c:v>73.333339144785995</c:v>
                </c:pt>
                <c:pt idx="21776">
                  <c:v>73.333339144785995</c:v>
                </c:pt>
                <c:pt idx="21777">
                  <c:v>80.000006904204653</c:v>
                </c:pt>
                <c:pt idx="21778">
                  <c:v>80.000006904204653</c:v>
                </c:pt>
                <c:pt idx="21779">
                  <c:v>86.66667466362334</c:v>
                </c:pt>
                <c:pt idx="21780">
                  <c:v>86.66667466362334</c:v>
                </c:pt>
                <c:pt idx="21781">
                  <c:v>93.333342423041344</c:v>
                </c:pt>
                <c:pt idx="21782">
                  <c:v>86.66667466362334</c:v>
                </c:pt>
                <c:pt idx="21783">
                  <c:v>93.333342423041344</c:v>
                </c:pt>
                <c:pt idx="21784">
                  <c:v>100.00001018246</c:v>
                </c:pt>
                <c:pt idx="21785">
                  <c:v>93.333342423041344</c:v>
                </c:pt>
                <c:pt idx="21786">
                  <c:v>100.00001018246</c:v>
                </c:pt>
                <c:pt idx="21787">
                  <c:v>93.333342423041344</c:v>
                </c:pt>
                <c:pt idx="21788">
                  <c:v>100.00001018246</c:v>
                </c:pt>
                <c:pt idx="21789">
                  <c:v>100.00001018246</c:v>
                </c:pt>
                <c:pt idx="21790">
                  <c:v>100.00001018246</c:v>
                </c:pt>
                <c:pt idx="21791">
                  <c:v>100.00001018246</c:v>
                </c:pt>
                <c:pt idx="21792">
                  <c:v>100.00001018246</c:v>
                </c:pt>
                <c:pt idx="21793">
                  <c:v>100.00001018246</c:v>
                </c:pt>
                <c:pt idx="21794">
                  <c:v>100.00001018246</c:v>
                </c:pt>
                <c:pt idx="21795">
                  <c:v>100.00001018246</c:v>
                </c:pt>
                <c:pt idx="21796">
                  <c:v>93.333342423041344</c:v>
                </c:pt>
                <c:pt idx="21797">
                  <c:v>100.00001018246</c:v>
                </c:pt>
                <c:pt idx="21798">
                  <c:v>100.00001018246</c:v>
                </c:pt>
                <c:pt idx="21799">
                  <c:v>100.00001018246</c:v>
                </c:pt>
                <c:pt idx="21800">
                  <c:v>100.00001018246</c:v>
                </c:pt>
                <c:pt idx="21801">
                  <c:v>100.00001018246</c:v>
                </c:pt>
                <c:pt idx="21802">
                  <c:v>100.00001018246</c:v>
                </c:pt>
                <c:pt idx="21803">
                  <c:v>100.00001018246</c:v>
                </c:pt>
                <c:pt idx="21804">
                  <c:v>100.00001018246</c:v>
                </c:pt>
                <c:pt idx="21805">
                  <c:v>100.00001018246</c:v>
                </c:pt>
                <c:pt idx="21806">
                  <c:v>93.333342423041344</c:v>
                </c:pt>
                <c:pt idx="21807">
                  <c:v>106.66667173306134</c:v>
                </c:pt>
                <c:pt idx="21808">
                  <c:v>106.66667173306134</c:v>
                </c:pt>
                <c:pt idx="21809">
                  <c:v>120.00000725189867</c:v>
                </c:pt>
                <c:pt idx="21810">
                  <c:v>146.66667828957267</c:v>
                </c:pt>
                <c:pt idx="21811">
                  <c:v>166.66668156782802</c:v>
                </c:pt>
                <c:pt idx="21812">
                  <c:v>173.33334932724668</c:v>
                </c:pt>
                <c:pt idx="21813">
                  <c:v>193.333352605502</c:v>
                </c:pt>
                <c:pt idx="21814">
                  <c:v>226.66665414969137</c:v>
                </c:pt>
                <c:pt idx="21815">
                  <c:v>266.66658620039595</c:v>
                </c:pt>
                <c:pt idx="21816">
                  <c:v>306.66651825110131</c:v>
                </c:pt>
                <c:pt idx="21817">
                  <c:v>333.33313961823802</c:v>
                </c:pt>
                <c:pt idx="21818">
                  <c:v>346.66645030180604</c:v>
                </c:pt>
                <c:pt idx="21819">
                  <c:v>353.33310564358999</c:v>
                </c:pt>
                <c:pt idx="21820">
                  <c:v>359.99976098537468</c:v>
                </c:pt>
                <c:pt idx="21821">
                  <c:v>353.33310564358999</c:v>
                </c:pt>
                <c:pt idx="21822">
                  <c:v>359.99976098537468</c:v>
                </c:pt>
                <c:pt idx="21823">
                  <c:v>346.66645030180604</c:v>
                </c:pt>
                <c:pt idx="21824">
                  <c:v>346.66645030180604</c:v>
                </c:pt>
                <c:pt idx="21825">
                  <c:v>346.66645030180604</c:v>
                </c:pt>
                <c:pt idx="21826">
                  <c:v>333.33313961823802</c:v>
                </c:pt>
                <c:pt idx="21827">
                  <c:v>339.99979496002203</c:v>
                </c:pt>
                <c:pt idx="21828">
                  <c:v>326.66648427645333</c:v>
                </c:pt>
                <c:pt idx="21829">
                  <c:v>319.99982893466938</c:v>
                </c:pt>
                <c:pt idx="21830">
                  <c:v>319.99982893466938</c:v>
                </c:pt>
                <c:pt idx="21831">
                  <c:v>313.33317359288532</c:v>
                </c:pt>
                <c:pt idx="21832">
                  <c:v>299.9998629093173</c:v>
                </c:pt>
                <c:pt idx="21833">
                  <c:v>306.66651825110131</c:v>
                </c:pt>
                <c:pt idx="21834">
                  <c:v>293.33320756753267</c:v>
                </c:pt>
                <c:pt idx="21835">
                  <c:v>286.66655222574866</c:v>
                </c:pt>
                <c:pt idx="21836">
                  <c:v>286.66655222574866</c:v>
                </c:pt>
                <c:pt idx="21837">
                  <c:v>279.99989688396465</c:v>
                </c:pt>
                <c:pt idx="21838">
                  <c:v>273.3332415421807</c:v>
                </c:pt>
                <c:pt idx="21839">
                  <c:v>273.3332415421807</c:v>
                </c:pt>
                <c:pt idx="21840">
                  <c:v>259.999930858612</c:v>
                </c:pt>
                <c:pt idx="21841">
                  <c:v>259.999930858612</c:v>
                </c:pt>
                <c:pt idx="21842">
                  <c:v>253.333275516828</c:v>
                </c:pt>
                <c:pt idx="21843">
                  <c:v>246.66662017504402</c:v>
                </c:pt>
                <c:pt idx="21844">
                  <c:v>246.66662017504402</c:v>
                </c:pt>
                <c:pt idx="21845">
                  <c:v>233.33330949147532</c:v>
                </c:pt>
                <c:pt idx="21846">
                  <c:v>239.99996483325933</c:v>
                </c:pt>
                <c:pt idx="21847">
                  <c:v>226.66665414969137</c:v>
                </c:pt>
                <c:pt idx="21848">
                  <c:v>226.66665414969137</c:v>
                </c:pt>
                <c:pt idx="21849">
                  <c:v>219.99999880790736</c:v>
                </c:pt>
                <c:pt idx="21850">
                  <c:v>219.99999880790736</c:v>
                </c:pt>
                <c:pt idx="21851">
                  <c:v>213.33334346612267</c:v>
                </c:pt>
                <c:pt idx="21852">
                  <c:v>206.66668812433866</c:v>
                </c:pt>
                <c:pt idx="21853">
                  <c:v>206.66668812433866</c:v>
                </c:pt>
                <c:pt idx="21854">
                  <c:v>206.66668812433866</c:v>
                </c:pt>
                <c:pt idx="21855">
                  <c:v>200.00002036492</c:v>
                </c:pt>
                <c:pt idx="21856">
                  <c:v>193.333352605502</c:v>
                </c:pt>
                <c:pt idx="21857">
                  <c:v>193.333352605502</c:v>
                </c:pt>
                <c:pt idx="21858">
                  <c:v>193.333352605502</c:v>
                </c:pt>
                <c:pt idx="21859">
                  <c:v>186.66668484608331</c:v>
                </c:pt>
                <c:pt idx="21860">
                  <c:v>180.00001708666468</c:v>
                </c:pt>
                <c:pt idx="21861">
                  <c:v>186.66668484608331</c:v>
                </c:pt>
                <c:pt idx="21862">
                  <c:v>173.33334932724668</c:v>
                </c:pt>
                <c:pt idx="21863">
                  <c:v>180.00001708666468</c:v>
                </c:pt>
                <c:pt idx="21864">
                  <c:v>173.33334932724668</c:v>
                </c:pt>
                <c:pt idx="21865">
                  <c:v>166.66668156782802</c:v>
                </c:pt>
                <c:pt idx="21866">
                  <c:v>173.33334932724668</c:v>
                </c:pt>
                <c:pt idx="21867">
                  <c:v>160.00001380840931</c:v>
                </c:pt>
                <c:pt idx="21868">
                  <c:v>166.66668156782802</c:v>
                </c:pt>
                <c:pt idx="21869">
                  <c:v>160.00001380840931</c:v>
                </c:pt>
                <c:pt idx="21870">
                  <c:v>160.00001380840931</c:v>
                </c:pt>
                <c:pt idx="21871">
                  <c:v>153.33334604899068</c:v>
                </c:pt>
                <c:pt idx="21872">
                  <c:v>153.33334604899068</c:v>
                </c:pt>
                <c:pt idx="21873">
                  <c:v>153.33334604899068</c:v>
                </c:pt>
                <c:pt idx="21874">
                  <c:v>153.33334604899068</c:v>
                </c:pt>
                <c:pt idx="21875">
                  <c:v>146.66667828957267</c:v>
                </c:pt>
                <c:pt idx="21876">
                  <c:v>146.66667828957267</c:v>
                </c:pt>
                <c:pt idx="21877">
                  <c:v>146.66667828957267</c:v>
                </c:pt>
                <c:pt idx="21878">
                  <c:v>140.00001053015401</c:v>
                </c:pt>
                <c:pt idx="21879">
                  <c:v>140.00001053015401</c:v>
                </c:pt>
                <c:pt idx="21880">
                  <c:v>140.00001053015401</c:v>
                </c:pt>
                <c:pt idx="21881">
                  <c:v>140.00001053015401</c:v>
                </c:pt>
                <c:pt idx="21882">
                  <c:v>133.33334277073533</c:v>
                </c:pt>
                <c:pt idx="21883">
                  <c:v>140.00001053015401</c:v>
                </c:pt>
                <c:pt idx="21884">
                  <c:v>133.33334277073533</c:v>
                </c:pt>
                <c:pt idx="21885">
                  <c:v>126.66667501131664</c:v>
                </c:pt>
                <c:pt idx="21886">
                  <c:v>133.33334277073533</c:v>
                </c:pt>
                <c:pt idx="21887">
                  <c:v>126.66667501131664</c:v>
                </c:pt>
                <c:pt idx="21888">
                  <c:v>126.66667501131664</c:v>
                </c:pt>
                <c:pt idx="21889">
                  <c:v>126.66667501131664</c:v>
                </c:pt>
                <c:pt idx="21890">
                  <c:v>120.00000725189867</c:v>
                </c:pt>
                <c:pt idx="21891">
                  <c:v>126.66667501131664</c:v>
                </c:pt>
                <c:pt idx="21892">
                  <c:v>120.00000725189867</c:v>
                </c:pt>
                <c:pt idx="21893">
                  <c:v>120.00000725189867</c:v>
                </c:pt>
                <c:pt idx="21894">
                  <c:v>120.00000725189867</c:v>
                </c:pt>
                <c:pt idx="21895">
                  <c:v>113.33333949248001</c:v>
                </c:pt>
                <c:pt idx="21896">
                  <c:v>120.00000725189867</c:v>
                </c:pt>
                <c:pt idx="21897">
                  <c:v>113.33333949248001</c:v>
                </c:pt>
                <c:pt idx="21898">
                  <c:v>113.33333949248001</c:v>
                </c:pt>
                <c:pt idx="21899">
                  <c:v>113.33333949248001</c:v>
                </c:pt>
                <c:pt idx="21900">
                  <c:v>113.33333949248001</c:v>
                </c:pt>
                <c:pt idx="21901">
                  <c:v>106.66667173306134</c:v>
                </c:pt>
                <c:pt idx="21902">
                  <c:v>106.66667173306134</c:v>
                </c:pt>
                <c:pt idx="21903">
                  <c:v>113.33333949248001</c:v>
                </c:pt>
                <c:pt idx="21904">
                  <c:v>106.66667173306134</c:v>
                </c:pt>
                <c:pt idx="21905">
                  <c:v>100.00001018246</c:v>
                </c:pt>
                <c:pt idx="21906">
                  <c:v>106.66667173306134</c:v>
                </c:pt>
                <c:pt idx="21907">
                  <c:v>100.00001018246</c:v>
                </c:pt>
                <c:pt idx="21908">
                  <c:v>106.66667173306134</c:v>
                </c:pt>
                <c:pt idx="21909">
                  <c:v>100.00001018246</c:v>
                </c:pt>
                <c:pt idx="21910">
                  <c:v>100.00001018246</c:v>
                </c:pt>
                <c:pt idx="21911">
                  <c:v>100.00001018246</c:v>
                </c:pt>
                <c:pt idx="21912">
                  <c:v>100.00001018246</c:v>
                </c:pt>
                <c:pt idx="21913">
                  <c:v>93.333342423041344</c:v>
                </c:pt>
                <c:pt idx="21914">
                  <c:v>100.00001018246</c:v>
                </c:pt>
                <c:pt idx="21915">
                  <c:v>93.333342423041344</c:v>
                </c:pt>
                <c:pt idx="21916">
                  <c:v>100.00001018246</c:v>
                </c:pt>
                <c:pt idx="21917">
                  <c:v>93.333342423041344</c:v>
                </c:pt>
                <c:pt idx="21918">
                  <c:v>93.333342423041344</c:v>
                </c:pt>
                <c:pt idx="21919">
                  <c:v>93.333342423041344</c:v>
                </c:pt>
                <c:pt idx="21920">
                  <c:v>93.333342423041344</c:v>
                </c:pt>
                <c:pt idx="21921">
                  <c:v>93.333342423041344</c:v>
                </c:pt>
                <c:pt idx="21922">
                  <c:v>93.333342423041344</c:v>
                </c:pt>
                <c:pt idx="21923">
                  <c:v>93.333342423041344</c:v>
                </c:pt>
                <c:pt idx="21924">
                  <c:v>93.333342423041344</c:v>
                </c:pt>
                <c:pt idx="21925">
                  <c:v>93.333342423041344</c:v>
                </c:pt>
                <c:pt idx="21926">
                  <c:v>86.66667466362334</c:v>
                </c:pt>
                <c:pt idx="21927">
                  <c:v>93.333342423041344</c:v>
                </c:pt>
                <c:pt idx="21928">
                  <c:v>86.66667466362334</c:v>
                </c:pt>
                <c:pt idx="21929">
                  <c:v>93.333342423041344</c:v>
                </c:pt>
                <c:pt idx="21930">
                  <c:v>86.66667466362334</c:v>
                </c:pt>
                <c:pt idx="21931">
                  <c:v>86.66667466362334</c:v>
                </c:pt>
                <c:pt idx="21932">
                  <c:v>86.66667466362334</c:v>
                </c:pt>
                <c:pt idx="21933">
                  <c:v>86.66667466362334</c:v>
                </c:pt>
                <c:pt idx="21934">
                  <c:v>86.66667466362334</c:v>
                </c:pt>
                <c:pt idx="21935">
                  <c:v>86.66667466362334</c:v>
                </c:pt>
                <c:pt idx="21936">
                  <c:v>86.66667466362334</c:v>
                </c:pt>
                <c:pt idx="21937">
                  <c:v>86.66667466362334</c:v>
                </c:pt>
                <c:pt idx="21938">
                  <c:v>80.000006904204653</c:v>
                </c:pt>
                <c:pt idx="21939">
                  <c:v>86.66667466362334</c:v>
                </c:pt>
                <c:pt idx="21940">
                  <c:v>80.000006904204653</c:v>
                </c:pt>
                <c:pt idx="21941">
                  <c:v>86.66667466362334</c:v>
                </c:pt>
                <c:pt idx="21942">
                  <c:v>80.000006904204653</c:v>
                </c:pt>
                <c:pt idx="21943">
                  <c:v>80.000006904204653</c:v>
                </c:pt>
                <c:pt idx="21944">
                  <c:v>80.000006904204653</c:v>
                </c:pt>
                <c:pt idx="21945">
                  <c:v>80.000006904204653</c:v>
                </c:pt>
                <c:pt idx="21946">
                  <c:v>80.000006904204653</c:v>
                </c:pt>
                <c:pt idx="21947">
                  <c:v>80.000006904204653</c:v>
                </c:pt>
                <c:pt idx="21948">
                  <c:v>80.000006904204653</c:v>
                </c:pt>
                <c:pt idx="21949">
                  <c:v>73.333339144785995</c:v>
                </c:pt>
                <c:pt idx="21950">
                  <c:v>80.000006904204653</c:v>
                </c:pt>
                <c:pt idx="21951">
                  <c:v>80.000006904204653</c:v>
                </c:pt>
                <c:pt idx="21952">
                  <c:v>73.333339144785995</c:v>
                </c:pt>
                <c:pt idx="21953">
                  <c:v>73.333339144785995</c:v>
                </c:pt>
                <c:pt idx="21954">
                  <c:v>80.000006904204653</c:v>
                </c:pt>
                <c:pt idx="21955">
                  <c:v>73.333339144785995</c:v>
                </c:pt>
                <c:pt idx="21956">
                  <c:v>73.333339144785995</c:v>
                </c:pt>
                <c:pt idx="21957">
                  <c:v>73.333339144785995</c:v>
                </c:pt>
                <c:pt idx="21958">
                  <c:v>73.333339144785995</c:v>
                </c:pt>
                <c:pt idx="21959">
                  <c:v>73.333339144785995</c:v>
                </c:pt>
                <c:pt idx="21960">
                  <c:v>73.333339144785995</c:v>
                </c:pt>
                <c:pt idx="21961">
                  <c:v>73.333339144785995</c:v>
                </c:pt>
                <c:pt idx="21962">
                  <c:v>66.666671385368005</c:v>
                </c:pt>
                <c:pt idx="21963">
                  <c:v>73.333339144785995</c:v>
                </c:pt>
                <c:pt idx="21964">
                  <c:v>66.666671385368005</c:v>
                </c:pt>
                <c:pt idx="21965">
                  <c:v>73.333339144785995</c:v>
                </c:pt>
                <c:pt idx="21966">
                  <c:v>66.666671385368005</c:v>
                </c:pt>
                <c:pt idx="21967">
                  <c:v>73.333339144785995</c:v>
                </c:pt>
                <c:pt idx="21968">
                  <c:v>66.666671385368005</c:v>
                </c:pt>
                <c:pt idx="21969">
                  <c:v>66.666671385368005</c:v>
                </c:pt>
                <c:pt idx="21970">
                  <c:v>73.333339144785995</c:v>
                </c:pt>
                <c:pt idx="21971">
                  <c:v>66.666671385368005</c:v>
                </c:pt>
                <c:pt idx="21972">
                  <c:v>66.666671385368005</c:v>
                </c:pt>
                <c:pt idx="21973">
                  <c:v>66.666671385368005</c:v>
                </c:pt>
                <c:pt idx="21974">
                  <c:v>66.666671385368005</c:v>
                </c:pt>
                <c:pt idx="21975">
                  <c:v>66.666671385368005</c:v>
                </c:pt>
                <c:pt idx="21976">
                  <c:v>66.666671385368005</c:v>
                </c:pt>
                <c:pt idx="21977">
                  <c:v>66.666671385368005</c:v>
                </c:pt>
                <c:pt idx="21978">
                  <c:v>66.666671385368005</c:v>
                </c:pt>
                <c:pt idx="21979">
                  <c:v>60.000003625949198</c:v>
                </c:pt>
                <c:pt idx="21980">
                  <c:v>66.666671385368005</c:v>
                </c:pt>
                <c:pt idx="21981">
                  <c:v>66.666671385368005</c:v>
                </c:pt>
                <c:pt idx="21982">
                  <c:v>60.000003625949198</c:v>
                </c:pt>
                <c:pt idx="21983">
                  <c:v>66.666671385368005</c:v>
                </c:pt>
                <c:pt idx="21984">
                  <c:v>60.000003625949198</c:v>
                </c:pt>
                <c:pt idx="21985">
                  <c:v>66.666671385368005</c:v>
                </c:pt>
                <c:pt idx="21986">
                  <c:v>60.000003625949198</c:v>
                </c:pt>
                <c:pt idx="21987">
                  <c:v>60.000003625949198</c:v>
                </c:pt>
                <c:pt idx="21988">
                  <c:v>66.666671385368005</c:v>
                </c:pt>
                <c:pt idx="21989">
                  <c:v>60.000003625949198</c:v>
                </c:pt>
                <c:pt idx="21990">
                  <c:v>60.000003625949198</c:v>
                </c:pt>
                <c:pt idx="21991">
                  <c:v>60.000003625949198</c:v>
                </c:pt>
                <c:pt idx="21992">
                  <c:v>60.000003625949198</c:v>
                </c:pt>
                <c:pt idx="21993">
                  <c:v>60.000003625949198</c:v>
                </c:pt>
                <c:pt idx="21994">
                  <c:v>60.000003625949198</c:v>
                </c:pt>
                <c:pt idx="21995">
                  <c:v>60.000003625949198</c:v>
                </c:pt>
                <c:pt idx="21996">
                  <c:v>60.000003625949198</c:v>
                </c:pt>
                <c:pt idx="21997">
                  <c:v>53.333335866530739</c:v>
                </c:pt>
                <c:pt idx="21998">
                  <c:v>60.000003625949198</c:v>
                </c:pt>
                <c:pt idx="21999">
                  <c:v>60.000003625949198</c:v>
                </c:pt>
                <c:pt idx="22000">
                  <c:v>53.333335866530739</c:v>
                </c:pt>
                <c:pt idx="22001">
                  <c:v>60.000003625949198</c:v>
                </c:pt>
                <c:pt idx="22002">
                  <c:v>53.333335866530739</c:v>
                </c:pt>
                <c:pt idx="22003">
                  <c:v>60.000003625949198</c:v>
                </c:pt>
                <c:pt idx="22004">
                  <c:v>53.333335866530739</c:v>
                </c:pt>
                <c:pt idx="22005">
                  <c:v>53.333335866530739</c:v>
                </c:pt>
                <c:pt idx="22006">
                  <c:v>60.000003625949198</c:v>
                </c:pt>
                <c:pt idx="22007">
                  <c:v>53.333335866530739</c:v>
                </c:pt>
                <c:pt idx="22008">
                  <c:v>60.000003625949198</c:v>
                </c:pt>
                <c:pt idx="22009">
                  <c:v>53.333335866530739</c:v>
                </c:pt>
                <c:pt idx="22010">
                  <c:v>53.333335866530739</c:v>
                </c:pt>
                <c:pt idx="22011">
                  <c:v>60.000003625949198</c:v>
                </c:pt>
                <c:pt idx="22012">
                  <c:v>53.333335866530739</c:v>
                </c:pt>
                <c:pt idx="22013">
                  <c:v>53.333335866530739</c:v>
                </c:pt>
                <c:pt idx="22014">
                  <c:v>60.000003625949198</c:v>
                </c:pt>
                <c:pt idx="22015">
                  <c:v>53.333335866530739</c:v>
                </c:pt>
                <c:pt idx="22016">
                  <c:v>60.000003625949198</c:v>
                </c:pt>
                <c:pt idx="22017">
                  <c:v>53.333335866530739</c:v>
                </c:pt>
                <c:pt idx="22018">
                  <c:v>53.333335866530739</c:v>
                </c:pt>
                <c:pt idx="22019">
                  <c:v>60.000003625949198</c:v>
                </c:pt>
                <c:pt idx="22020">
                  <c:v>53.333335866530739</c:v>
                </c:pt>
                <c:pt idx="22021">
                  <c:v>60.000003625949198</c:v>
                </c:pt>
                <c:pt idx="22022">
                  <c:v>53.333335866530739</c:v>
                </c:pt>
                <c:pt idx="22023">
                  <c:v>53.333335866530739</c:v>
                </c:pt>
                <c:pt idx="22024">
                  <c:v>60.000003625949198</c:v>
                </c:pt>
                <c:pt idx="22025">
                  <c:v>53.333335866530739</c:v>
                </c:pt>
                <c:pt idx="22026">
                  <c:v>60.000003625949198</c:v>
                </c:pt>
                <c:pt idx="22027">
                  <c:v>53.333335866530739</c:v>
                </c:pt>
                <c:pt idx="22028">
                  <c:v>53.333335866530739</c:v>
                </c:pt>
                <c:pt idx="22029">
                  <c:v>60.000003625949198</c:v>
                </c:pt>
                <c:pt idx="22030">
                  <c:v>53.333335866530739</c:v>
                </c:pt>
                <c:pt idx="22031">
                  <c:v>53.333335866530739</c:v>
                </c:pt>
                <c:pt idx="22032">
                  <c:v>53.333335866530739</c:v>
                </c:pt>
                <c:pt idx="22033">
                  <c:v>60.000003625949198</c:v>
                </c:pt>
                <c:pt idx="22034">
                  <c:v>53.333335866530739</c:v>
                </c:pt>
                <c:pt idx="22035">
                  <c:v>53.333335866530739</c:v>
                </c:pt>
                <c:pt idx="22036">
                  <c:v>53.333335866530739</c:v>
                </c:pt>
                <c:pt idx="22037">
                  <c:v>53.333335866530739</c:v>
                </c:pt>
                <c:pt idx="22038">
                  <c:v>53.333335866530739</c:v>
                </c:pt>
                <c:pt idx="22039">
                  <c:v>53.333335866530739</c:v>
                </c:pt>
                <c:pt idx="22040">
                  <c:v>53.333335866530739</c:v>
                </c:pt>
                <c:pt idx="22041">
                  <c:v>53.333335866530739</c:v>
                </c:pt>
                <c:pt idx="22042">
                  <c:v>53.333335866530739</c:v>
                </c:pt>
                <c:pt idx="22043">
                  <c:v>46.6666712115208</c:v>
                </c:pt>
                <c:pt idx="22044">
                  <c:v>53.333335866530739</c:v>
                </c:pt>
                <c:pt idx="22045">
                  <c:v>53.333335866530739</c:v>
                </c:pt>
                <c:pt idx="22046">
                  <c:v>53.333335866530739</c:v>
                </c:pt>
                <c:pt idx="22047">
                  <c:v>46.6666712115208</c:v>
                </c:pt>
                <c:pt idx="22048">
                  <c:v>53.333335866530739</c:v>
                </c:pt>
                <c:pt idx="22049">
                  <c:v>53.333335866530739</c:v>
                </c:pt>
                <c:pt idx="22050">
                  <c:v>46.6666712115208</c:v>
                </c:pt>
                <c:pt idx="22051">
                  <c:v>53.333335866530739</c:v>
                </c:pt>
                <c:pt idx="22052">
                  <c:v>46.6666712115208</c:v>
                </c:pt>
                <c:pt idx="22053">
                  <c:v>53.333335866530739</c:v>
                </c:pt>
                <c:pt idx="22054">
                  <c:v>53.333335866530739</c:v>
                </c:pt>
                <c:pt idx="22055">
                  <c:v>46.6666712115208</c:v>
                </c:pt>
                <c:pt idx="22056">
                  <c:v>53.333335866530739</c:v>
                </c:pt>
                <c:pt idx="22057">
                  <c:v>46.6666712115208</c:v>
                </c:pt>
                <c:pt idx="22058">
                  <c:v>53.333335866530739</c:v>
                </c:pt>
                <c:pt idx="22059">
                  <c:v>46.6666712115208</c:v>
                </c:pt>
                <c:pt idx="22060">
                  <c:v>53.333335866530739</c:v>
                </c:pt>
                <c:pt idx="22061">
                  <c:v>46.6666712115208</c:v>
                </c:pt>
                <c:pt idx="22062">
                  <c:v>46.6666712115208</c:v>
                </c:pt>
                <c:pt idx="22063">
                  <c:v>53.333335866530739</c:v>
                </c:pt>
                <c:pt idx="22064">
                  <c:v>46.6666712115208</c:v>
                </c:pt>
                <c:pt idx="22065">
                  <c:v>53.333335866530739</c:v>
                </c:pt>
                <c:pt idx="22066">
                  <c:v>46.6666712115208</c:v>
                </c:pt>
                <c:pt idx="22067">
                  <c:v>53.333335866530739</c:v>
                </c:pt>
                <c:pt idx="22068">
                  <c:v>46.6666712115208</c:v>
                </c:pt>
                <c:pt idx="22069">
                  <c:v>46.6666712115208</c:v>
                </c:pt>
                <c:pt idx="22070">
                  <c:v>53.333335866530739</c:v>
                </c:pt>
                <c:pt idx="22071">
                  <c:v>46.6666712115208</c:v>
                </c:pt>
                <c:pt idx="22072">
                  <c:v>46.6666712115208</c:v>
                </c:pt>
                <c:pt idx="22073">
                  <c:v>53.333335866530739</c:v>
                </c:pt>
                <c:pt idx="22074">
                  <c:v>46.6666712115208</c:v>
                </c:pt>
                <c:pt idx="22075">
                  <c:v>46.6666712115208</c:v>
                </c:pt>
                <c:pt idx="22076">
                  <c:v>46.6666712115208</c:v>
                </c:pt>
                <c:pt idx="22077">
                  <c:v>53.333335866530739</c:v>
                </c:pt>
                <c:pt idx="22078">
                  <c:v>46.6666712115208</c:v>
                </c:pt>
                <c:pt idx="22079">
                  <c:v>46.6666712115208</c:v>
                </c:pt>
                <c:pt idx="22080">
                  <c:v>46.6666712115208</c:v>
                </c:pt>
                <c:pt idx="22081">
                  <c:v>46.6666712115208</c:v>
                </c:pt>
                <c:pt idx="22082">
                  <c:v>53.333335866530739</c:v>
                </c:pt>
                <c:pt idx="22083">
                  <c:v>46.6666712115208</c:v>
                </c:pt>
                <c:pt idx="22084">
                  <c:v>46.6666712115208</c:v>
                </c:pt>
                <c:pt idx="22085">
                  <c:v>46.6666712115208</c:v>
                </c:pt>
                <c:pt idx="22086">
                  <c:v>46.6666712115208</c:v>
                </c:pt>
                <c:pt idx="22087">
                  <c:v>46.6666712115208</c:v>
                </c:pt>
                <c:pt idx="22088">
                  <c:v>46.6666712115208</c:v>
                </c:pt>
                <c:pt idx="22089">
                  <c:v>46.6666712115208</c:v>
                </c:pt>
                <c:pt idx="22090">
                  <c:v>46.6666712115208</c:v>
                </c:pt>
                <c:pt idx="22091">
                  <c:v>46.6666712115208</c:v>
                </c:pt>
                <c:pt idx="22092">
                  <c:v>46.6666712115208</c:v>
                </c:pt>
                <c:pt idx="22093">
                  <c:v>46.6666712115208</c:v>
                </c:pt>
                <c:pt idx="22094">
                  <c:v>46.6666712115208</c:v>
                </c:pt>
                <c:pt idx="22095">
                  <c:v>40.000003452102327</c:v>
                </c:pt>
                <c:pt idx="22096">
                  <c:v>46.6666712115208</c:v>
                </c:pt>
                <c:pt idx="22097">
                  <c:v>46.6666712115208</c:v>
                </c:pt>
                <c:pt idx="22098">
                  <c:v>46.6666712115208</c:v>
                </c:pt>
                <c:pt idx="22099">
                  <c:v>46.6666712115208</c:v>
                </c:pt>
                <c:pt idx="22100">
                  <c:v>40.000003452102327</c:v>
                </c:pt>
                <c:pt idx="22101">
                  <c:v>46.6666712115208</c:v>
                </c:pt>
                <c:pt idx="22102">
                  <c:v>46.6666712115208</c:v>
                </c:pt>
                <c:pt idx="22103">
                  <c:v>46.6666712115208</c:v>
                </c:pt>
                <c:pt idx="22104">
                  <c:v>46.6666712115208</c:v>
                </c:pt>
                <c:pt idx="22105">
                  <c:v>46.6666712115208</c:v>
                </c:pt>
                <c:pt idx="22106">
                  <c:v>40.000003452102327</c:v>
                </c:pt>
                <c:pt idx="22107">
                  <c:v>46.6666712115208</c:v>
                </c:pt>
                <c:pt idx="22108">
                  <c:v>46.6666712115208</c:v>
                </c:pt>
                <c:pt idx="22109">
                  <c:v>46.6666712115208</c:v>
                </c:pt>
                <c:pt idx="22110">
                  <c:v>46.6666712115208</c:v>
                </c:pt>
                <c:pt idx="22111">
                  <c:v>46.6666712115208</c:v>
                </c:pt>
                <c:pt idx="22112">
                  <c:v>46.6666712115208</c:v>
                </c:pt>
                <c:pt idx="22113">
                  <c:v>46.6666712115208</c:v>
                </c:pt>
                <c:pt idx="22114">
                  <c:v>46.6666712115208</c:v>
                </c:pt>
                <c:pt idx="22115">
                  <c:v>46.6666712115208</c:v>
                </c:pt>
                <c:pt idx="22116">
                  <c:v>46.6666712115208</c:v>
                </c:pt>
                <c:pt idx="22117">
                  <c:v>53.333335866530739</c:v>
                </c:pt>
                <c:pt idx="22118">
                  <c:v>46.6666712115208</c:v>
                </c:pt>
                <c:pt idx="22119">
                  <c:v>46.6666712115208</c:v>
                </c:pt>
                <c:pt idx="22120">
                  <c:v>46.6666712115208</c:v>
                </c:pt>
                <c:pt idx="22121">
                  <c:v>46.6666712115208</c:v>
                </c:pt>
                <c:pt idx="22122">
                  <c:v>46.6666712115208</c:v>
                </c:pt>
                <c:pt idx="22123">
                  <c:v>46.6666712115208</c:v>
                </c:pt>
                <c:pt idx="22124">
                  <c:v>53.333335866530739</c:v>
                </c:pt>
                <c:pt idx="22125">
                  <c:v>46.6666712115208</c:v>
                </c:pt>
                <c:pt idx="22126">
                  <c:v>46.6666712115208</c:v>
                </c:pt>
                <c:pt idx="22127">
                  <c:v>46.6666712115208</c:v>
                </c:pt>
                <c:pt idx="22128">
                  <c:v>46.6666712115208</c:v>
                </c:pt>
                <c:pt idx="22129">
                  <c:v>46.6666712115208</c:v>
                </c:pt>
                <c:pt idx="22130">
                  <c:v>46.6666712115208</c:v>
                </c:pt>
                <c:pt idx="22131">
                  <c:v>53.333335866530739</c:v>
                </c:pt>
                <c:pt idx="22132">
                  <c:v>46.6666712115208</c:v>
                </c:pt>
                <c:pt idx="22133">
                  <c:v>46.6666712115208</c:v>
                </c:pt>
                <c:pt idx="22134">
                  <c:v>46.6666712115208</c:v>
                </c:pt>
                <c:pt idx="22135">
                  <c:v>46.6666712115208</c:v>
                </c:pt>
                <c:pt idx="22136">
                  <c:v>46.6666712115208</c:v>
                </c:pt>
                <c:pt idx="22137">
                  <c:v>53.333335866530739</c:v>
                </c:pt>
                <c:pt idx="22138">
                  <c:v>46.6666712115208</c:v>
                </c:pt>
                <c:pt idx="22139">
                  <c:v>46.6666712115208</c:v>
                </c:pt>
                <c:pt idx="22140">
                  <c:v>46.6666712115208</c:v>
                </c:pt>
                <c:pt idx="22141">
                  <c:v>46.6666712115208</c:v>
                </c:pt>
                <c:pt idx="22142">
                  <c:v>46.6666712115208</c:v>
                </c:pt>
                <c:pt idx="22143">
                  <c:v>53.333335866530739</c:v>
                </c:pt>
                <c:pt idx="22144">
                  <c:v>46.6666712115208</c:v>
                </c:pt>
                <c:pt idx="22145">
                  <c:v>46.6666712115208</c:v>
                </c:pt>
                <c:pt idx="22146">
                  <c:v>46.6666712115208</c:v>
                </c:pt>
                <c:pt idx="22147">
                  <c:v>46.6666712115208</c:v>
                </c:pt>
                <c:pt idx="22148">
                  <c:v>53.333335866530739</c:v>
                </c:pt>
                <c:pt idx="22149">
                  <c:v>46.6666712115208</c:v>
                </c:pt>
                <c:pt idx="22150">
                  <c:v>46.6666712115208</c:v>
                </c:pt>
                <c:pt idx="22151">
                  <c:v>46.6666712115208</c:v>
                </c:pt>
                <c:pt idx="22152">
                  <c:v>53.333335866530739</c:v>
                </c:pt>
                <c:pt idx="22153">
                  <c:v>46.6666712115208</c:v>
                </c:pt>
                <c:pt idx="22154">
                  <c:v>46.6666712115208</c:v>
                </c:pt>
                <c:pt idx="22155">
                  <c:v>46.6666712115208</c:v>
                </c:pt>
                <c:pt idx="22156">
                  <c:v>53.333335866530739</c:v>
                </c:pt>
                <c:pt idx="22157">
                  <c:v>46.6666712115208</c:v>
                </c:pt>
                <c:pt idx="22158">
                  <c:v>46.6666712115208</c:v>
                </c:pt>
                <c:pt idx="22159">
                  <c:v>46.6666712115208</c:v>
                </c:pt>
                <c:pt idx="22160">
                  <c:v>53.333335866530739</c:v>
                </c:pt>
                <c:pt idx="22161">
                  <c:v>46.6666712115208</c:v>
                </c:pt>
                <c:pt idx="22162">
                  <c:v>46.6666712115208</c:v>
                </c:pt>
                <c:pt idx="22163">
                  <c:v>40.000003452102327</c:v>
                </c:pt>
                <c:pt idx="22164">
                  <c:v>46.6666712115208</c:v>
                </c:pt>
                <c:pt idx="22165">
                  <c:v>46.6666712115208</c:v>
                </c:pt>
                <c:pt idx="22166">
                  <c:v>40.000003452102327</c:v>
                </c:pt>
                <c:pt idx="22167">
                  <c:v>46.6666712115208</c:v>
                </c:pt>
                <c:pt idx="22168">
                  <c:v>40.000003452102327</c:v>
                </c:pt>
                <c:pt idx="22169">
                  <c:v>40.000003452102327</c:v>
                </c:pt>
                <c:pt idx="22170">
                  <c:v>40.000003452102327</c:v>
                </c:pt>
                <c:pt idx="22171">
                  <c:v>40.000003452102327</c:v>
                </c:pt>
                <c:pt idx="22172">
                  <c:v>40.000003452102327</c:v>
                </c:pt>
                <c:pt idx="22173">
                  <c:v>40.000003452102327</c:v>
                </c:pt>
                <c:pt idx="22174">
                  <c:v>40.000003452102327</c:v>
                </c:pt>
                <c:pt idx="22175">
                  <c:v>40.000003452102327</c:v>
                </c:pt>
                <c:pt idx="22176">
                  <c:v>40.000003452102327</c:v>
                </c:pt>
                <c:pt idx="22177">
                  <c:v>33.333335692683868</c:v>
                </c:pt>
                <c:pt idx="22178">
                  <c:v>40.000003452102327</c:v>
                </c:pt>
                <c:pt idx="22179">
                  <c:v>33.333335692683868</c:v>
                </c:pt>
                <c:pt idx="22180">
                  <c:v>40.000003452102327</c:v>
                </c:pt>
                <c:pt idx="22181">
                  <c:v>33.333335692683868</c:v>
                </c:pt>
                <c:pt idx="22182">
                  <c:v>40.000003452102327</c:v>
                </c:pt>
                <c:pt idx="22183">
                  <c:v>33.333335692683868</c:v>
                </c:pt>
                <c:pt idx="22184">
                  <c:v>33.333335692683868</c:v>
                </c:pt>
                <c:pt idx="22185">
                  <c:v>33.333335692683868</c:v>
                </c:pt>
                <c:pt idx="22186">
                  <c:v>40.000003452102327</c:v>
                </c:pt>
                <c:pt idx="22187">
                  <c:v>33.333335692683868</c:v>
                </c:pt>
                <c:pt idx="22188">
                  <c:v>33.333335692683868</c:v>
                </c:pt>
                <c:pt idx="22189">
                  <c:v>33.333335692683868</c:v>
                </c:pt>
                <c:pt idx="22190">
                  <c:v>33.333335692683868</c:v>
                </c:pt>
                <c:pt idx="22191">
                  <c:v>33.333335692683868</c:v>
                </c:pt>
                <c:pt idx="22192">
                  <c:v>33.333335692683868</c:v>
                </c:pt>
                <c:pt idx="22193">
                  <c:v>26.666667933265401</c:v>
                </c:pt>
                <c:pt idx="22194">
                  <c:v>33.333335692683868</c:v>
                </c:pt>
                <c:pt idx="22195">
                  <c:v>33.333335692683868</c:v>
                </c:pt>
                <c:pt idx="22196">
                  <c:v>33.333335692683868</c:v>
                </c:pt>
                <c:pt idx="22197">
                  <c:v>26.666667933265401</c:v>
                </c:pt>
                <c:pt idx="22198">
                  <c:v>33.333335692683868</c:v>
                </c:pt>
                <c:pt idx="22199">
                  <c:v>33.333335692683868</c:v>
                </c:pt>
                <c:pt idx="22200">
                  <c:v>26.666667933265401</c:v>
                </c:pt>
                <c:pt idx="22201">
                  <c:v>33.333335692683868</c:v>
                </c:pt>
                <c:pt idx="22202">
                  <c:v>26.666667933265401</c:v>
                </c:pt>
                <c:pt idx="22203">
                  <c:v>33.333335692683868</c:v>
                </c:pt>
                <c:pt idx="22204">
                  <c:v>26.666667933265401</c:v>
                </c:pt>
                <c:pt idx="22205">
                  <c:v>33.333335692683868</c:v>
                </c:pt>
                <c:pt idx="22206">
                  <c:v>26.666667933265401</c:v>
                </c:pt>
                <c:pt idx="22207">
                  <c:v>33.333335692683868</c:v>
                </c:pt>
                <c:pt idx="22208">
                  <c:v>26.666667933265401</c:v>
                </c:pt>
                <c:pt idx="22209">
                  <c:v>33.333335692683868</c:v>
                </c:pt>
                <c:pt idx="22210">
                  <c:v>33.333335692683868</c:v>
                </c:pt>
                <c:pt idx="22211">
                  <c:v>26.666667933265401</c:v>
                </c:pt>
                <c:pt idx="22212">
                  <c:v>33.333335692683868</c:v>
                </c:pt>
                <c:pt idx="22213">
                  <c:v>26.666667933265401</c:v>
                </c:pt>
                <c:pt idx="22214">
                  <c:v>33.333335692683868</c:v>
                </c:pt>
                <c:pt idx="22215">
                  <c:v>26.666667933265401</c:v>
                </c:pt>
                <c:pt idx="22216">
                  <c:v>26.666667933265401</c:v>
                </c:pt>
                <c:pt idx="22217">
                  <c:v>33.333335692683868</c:v>
                </c:pt>
                <c:pt idx="22218">
                  <c:v>26.666667933265401</c:v>
                </c:pt>
                <c:pt idx="22219">
                  <c:v>33.333335692683868</c:v>
                </c:pt>
                <c:pt idx="22220">
                  <c:v>26.666667933265401</c:v>
                </c:pt>
                <c:pt idx="22221">
                  <c:v>26.666667933265401</c:v>
                </c:pt>
                <c:pt idx="22222">
                  <c:v>33.333335692683868</c:v>
                </c:pt>
                <c:pt idx="22223">
                  <c:v>26.666667933265401</c:v>
                </c:pt>
                <c:pt idx="22224">
                  <c:v>26.666667933265401</c:v>
                </c:pt>
                <c:pt idx="22225">
                  <c:v>33.333335692683868</c:v>
                </c:pt>
                <c:pt idx="22226">
                  <c:v>26.666667933265401</c:v>
                </c:pt>
                <c:pt idx="22227">
                  <c:v>26.666667933265401</c:v>
                </c:pt>
                <c:pt idx="22228">
                  <c:v>26.666667933265401</c:v>
                </c:pt>
                <c:pt idx="22229">
                  <c:v>26.666667933265401</c:v>
                </c:pt>
                <c:pt idx="22230">
                  <c:v>26.666667933265401</c:v>
                </c:pt>
                <c:pt idx="22231">
                  <c:v>33.333335692683868</c:v>
                </c:pt>
                <c:pt idx="22232">
                  <c:v>26.666667933265401</c:v>
                </c:pt>
                <c:pt idx="22233">
                  <c:v>26.666667933265401</c:v>
                </c:pt>
                <c:pt idx="22234">
                  <c:v>26.666667933265401</c:v>
                </c:pt>
                <c:pt idx="22235">
                  <c:v>26.666667933265401</c:v>
                </c:pt>
                <c:pt idx="22236">
                  <c:v>26.666667933265401</c:v>
                </c:pt>
                <c:pt idx="22237">
                  <c:v>26.666667933265401</c:v>
                </c:pt>
                <c:pt idx="22238">
                  <c:v>26.666667933265401</c:v>
                </c:pt>
                <c:pt idx="22239">
                  <c:v>26.666667933265401</c:v>
                </c:pt>
                <c:pt idx="22240">
                  <c:v>26.666667933265401</c:v>
                </c:pt>
                <c:pt idx="22241">
                  <c:v>26.666667933265401</c:v>
                </c:pt>
                <c:pt idx="22242">
                  <c:v>26.666667933265401</c:v>
                </c:pt>
                <c:pt idx="22243">
                  <c:v>26.666667933265401</c:v>
                </c:pt>
                <c:pt idx="22244">
                  <c:v>26.666667933265401</c:v>
                </c:pt>
                <c:pt idx="22245">
                  <c:v>26.666667933265401</c:v>
                </c:pt>
                <c:pt idx="22246">
                  <c:v>20.000000173846864</c:v>
                </c:pt>
                <c:pt idx="22247">
                  <c:v>26.666667933265401</c:v>
                </c:pt>
                <c:pt idx="22248">
                  <c:v>26.666667933265401</c:v>
                </c:pt>
                <c:pt idx="22249">
                  <c:v>26.666667933265401</c:v>
                </c:pt>
                <c:pt idx="22250">
                  <c:v>26.666667933265401</c:v>
                </c:pt>
                <c:pt idx="22251">
                  <c:v>26.666667933265401</c:v>
                </c:pt>
                <c:pt idx="22252">
                  <c:v>20.000000173846864</c:v>
                </c:pt>
                <c:pt idx="22253">
                  <c:v>26.666667933265401</c:v>
                </c:pt>
                <c:pt idx="22254">
                  <c:v>26.666667933265401</c:v>
                </c:pt>
                <c:pt idx="22255">
                  <c:v>26.666667933265401</c:v>
                </c:pt>
                <c:pt idx="22256">
                  <c:v>20.000000173846864</c:v>
                </c:pt>
                <c:pt idx="22257">
                  <c:v>26.666667933265401</c:v>
                </c:pt>
                <c:pt idx="22258">
                  <c:v>26.666667933265401</c:v>
                </c:pt>
                <c:pt idx="22259">
                  <c:v>20.000000173846864</c:v>
                </c:pt>
                <c:pt idx="22260">
                  <c:v>26.666667933265401</c:v>
                </c:pt>
                <c:pt idx="22261">
                  <c:v>26.666667933265401</c:v>
                </c:pt>
                <c:pt idx="22262">
                  <c:v>20.000000173846864</c:v>
                </c:pt>
                <c:pt idx="22263">
                  <c:v>26.666667933265401</c:v>
                </c:pt>
                <c:pt idx="22264">
                  <c:v>20.000000173846864</c:v>
                </c:pt>
                <c:pt idx="22265">
                  <c:v>26.666667933265401</c:v>
                </c:pt>
                <c:pt idx="22266">
                  <c:v>26.666667933265401</c:v>
                </c:pt>
                <c:pt idx="22267">
                  <c:v>20.000000173846864</c:v>
                </c:pt>
                <c:pt idx="22268">
                  <c:v>26.666667933265401</c:v>
                </c:pt>
                <c:pt idx="22269">
                  <c:v>20.000000173846864</c:v>
                </c:pt>
                <c:pt idx="22270">
                  <c:v>26.666667933265401</c:v>
                </c:pt>
                <c:pt idx="22271">
                  <c:v>20.000000173846864</c:v>
                </c:pt>
                <c:pt idx="22272">
                  <c:v>20.000000173846864</c:v>
                </c:pt>
                <c:pt idx="22273">
                  <c:v>26.666667933265401</c:v>
                </c:pt>
                <c:pt idx="22274">
                  <c:v>20.000000173846864</c:v>
                </c:pt>
                <c:pt idx="22275">
                  <c:v>26.666667933265401</c:v>
                </c:pt>
                <c:pt idx="22276">
                  <c:v>20.000000173846864</c:v>
                </c:pt>
                <c:pt idx="22277">
                  <c:v>26.666667933265401</c:v>
                </c:pt>
                <c:pt idx="22278">
                  <c:v>20.000000173846864</c:v>
                </c:pt>
                <c:pt idx="22279">
                  <c:v>20.000000173846864</c:v>
                </c:pt>
                <c:pt idx="22280">
                  <c:v>26.666667933265401</c:v>
                </c:pt>
                <c:pt idx="22281">
                  <c:v>20.000000173846864</c:v>
                </c:pt>
                <c:pt idx="22282">
                  <c:v>20.000000173846864</c:v>
                </c:pt>
                <c:pt idx="22283">
                  <c:v>26.666667933265401</c:v>
                </c:pt>
                <c:pt idx="22284">
                  <c:v>20.000000173846864</c:v>
                </c:pt>
                <c:pt idx="22285">
                  <c:v>26.666667933265401</c:v>
                </c:pt>
                <c:pt idx="22286">
                  <c:v>20.000000173846864</c:v>
                </c:pt>
                <c:pt idx="22287">
                  <c:v>20.000000173846864</c:v>
                </c:pt>
                <c:pt idx="22288">
                  <c:v>26.666667933265401</c:v>
                </c:pt>
                <c:pt idx="22289">
                  <c:v>20.000000173846864</c:v>
                </c:pt>
                <c:pt idx="22290">
                  <c:v>20.000000173846864</c:v>
                </c:pt>
                <c:pt idx="22291">
                  <c:v>26.666667933265401</c:v>
                </c:pt>
                <c:pt idx="22292">
                  <c:v>20.000000173846864</c:v>
                </c:pt>
                <c:pt idx="22293">
                  <c:v>20.000000173846864</c:v>
                </c:pt>
                <c:pt idx="22294">
                  <c:v>26.666667933265401</c:v>
                </c:pt>
                <c:pt idx="22295">
                  <c:v>20.000000173846864</c:v>
                </c:pt>
                <c:pt idx="22296">
                  <c:v>20.000000173846864</c:v>
                </c:pt>
                <c:pt idx="22297">
                  <c:v>26.666667933265401</c:v>
                </c:pt>
                <c:pt idx="22298">
                  <c:v>20.000000173846864</c:v>
                </c:pt>
                <c:pt idx="22299">
                  <c:v>20.000000173846864</c:v>
                </c:pt>
                <c:pt idx="22300">
                  <c:v>26.666667933265401</c:v>
                </c:pt>
                <c:pt idx="22301">
                  <c:v>20.000000173846864</c:v>
                </c:pt>
                <c:pt idx="22302">
                  <c:v>20.000000173846864</c:v>
                </c:pt>
                <c:pt idx="22303">
                  <c:v>26.666667933265401</c:v>
                </c:pt>
                <c:pt idx="22304">
                  <c:v>20.000000173846864</c:v>
                </c:pt>
                <c:pt idx="22305">
                  <c:v>26.666667933265401</c:v>
                </c:pt>
                <c:pt idx="22306">
                  <c:v>20.000000173846864</c:v>
                </c:pt>
                <c:pt idx="22307">
                  <c:v>20.000000173846864</c:v>
                </c:pt>
                <c:pt idx="22308">
                  <c:v>26.666667933265401</c:v>
                </c:pt>
                <c:pt idx="22309">
                  <c:v>20.000000173846864</c:v>
                </c:pt>
                <c:pt idx="22310">
                  <c:v>26.666667933265401</c:v>
                </c:pt>
                <c:pt idx="22311">
                  <c:v>20.000000173846864</c:v>
                </c:pt>
                <c:pt idx="22312">
                  <c:v>26.666667933265401</c:v>
                </c:pt>
                <c:pt idx="22313">
                  <c:v>26.666667933265401</c:v>
                </c:pt>
                <c:pt idx="22314">
                  <c:v>20.000000173846864</c:v>
                </c:pt>
                <c:pt idx="22315">
                  <c:v>26.666667933265401</c:v>
                </c:pt>
                <c:pt idx="22316">
                  <c:v>20.000000173846864</c:v>
                </c:pt>
                <c:pt idx="22317">
                  <c:v>26.666667933265401</c:v>
                </c:pt>
                <c:pt idx="22318">
                  <c:v>26.666667933265401</c:v>
                </c:pt>
                <c:pt idx="22319">
                  <c:v>20.000000173846864</c:v>
                </c:pt>
                <c:pt idx="22320">
                  <c:v>26.666667933265401</c:v>
                </c:pt>
                <c:pt idx="22321">
                  <c:v>20.000000173846864</c:v>
                </c:pt>
                <c:pt idx="22322">
                  <c:v>26.666667933265401</c:v>
                </c:pt>
                <c:pt idx="22323">
                  <c:v>26.666667933265401</c:v>
                </c:pt>
                <c:pt idx="22324">
                  <c:v>20.000000173846864</c:v>
                </c:pt>
                <c:pt idx="22325">
                  <c:v>26.666667933265401</c:v>
                </c:pt>
                <c:pt idx="22326">
                  <c:v>20.000000173846864</c:v>
                </c:pt>
                <c:pt idx="22327">
                  <c:v>26.666667933265401</c:v>
                </c:pt>
                <c:pt idx="22328">
                  <c:v>20.000000173846864</c:v>
                </c:pt>
                <c:pt idx="22329">
                  <c:v>26.666667933265401</c:v>
                </c:pt>
                <c:pt idx="22330">
                  <c:v>20.000000173846864</c:v>
                </c:pt>
                <c:pt idx="22331">
                  <c:v>26.666667933265401</c:v>
                </c:pt>
                <c:pt idx="22332">
                  <c:v>26.666667933265401</c:v>
                </c:pt>
                <c:pt idx="22333">
                  <c:v>20.000000173846864</c:v>
                </c:pt>
                <c:pt idx="22334">
                  <c:v>26.666667933265401</c:v>
                </c:pt>
                <c:pt idx="22335">
                  <c:v>20.000000173846864</c:v>
                </c:pt>
                <c:pt idx="22336">
                  <c:v>26.666667933265401</c:v>
                </c:pt>
                <c:pt idx="22337">
                  <c:v>20.000000173846864</c:v>
                </c:pt>
                <c:pt idx="22338">
                  <c:v>26.666667933265401</c:v>
                </c:pt>
                <c:pt idx="22339">
                  <c:v>20.000000173846864</c:v>
                </c:pt>
                <c:pt idx="22340">
                  <c:v>26.666667933265401</c:v>
                </c:pt>
                <c:pt idx="22341">
                  <c:v>20.000000173846864</c:v>
                </c:pt>
                <c:pt idx="22342">
                  <c:v>26.666667933265401</c:v>
                </c:pt>
                <c:pt idx="22343">
                  <c:v>20.000000173846864</c:v>
                </c:pt>
                <c:pt idx="22344">
                  <c:v>26.666667933265401</c:v>
                </c:pt>
                <c:pt idx="22345">
                  <c:v>20.000000173846864</c:v>
                </c:pt>
                <c:pt idx="22346">
                  <c:v>26.666667933265401</c:v>
                </c:pt>
                <c:pt idx="22347">
                  <c:v>26.666667933265401</c:v>
                </c:pt>
                <c:pt idx="22348">
                  <c:v>20.000000173846864</c:v>
                </c:pt>
                <c:pt idx="22349">
                  <c:v>26.666667933265401</c:v>
                </c:pt>
                <c:pt idx="22350">
                  <c:v>20.000000173846864</c:v>
                </c:pt>
                <c:pt idx="22351">
                  <c:v>26.666667933265401</c:v>
                </c:pt>
                <c:pt idx="22352">
                  <c:v>26.666667933265401</c:v>
                </c:pt>
                <c:pt idx="22353">
                  <c:v>20.000000173846864</c:v>
                </c:pt>
                <c:pt idx="22354">
                  <c:v>26.666667933265401</c:v>
                </c:pt>
                <c:pt idx="22355">
                  <c:v>20.000000173846864</c:v>
                </c:pt>
                <c:pt idx="22356">
                  <c:v>26.666667933265401</c:v>
                </c:pt>
                <c:pt idx="22357">
                  <c:v>26.666667933265401</c:v>
                </c:pt>
                <c:pt idx="22358">
                  <c:v>20.000000173846864</c:v>
                </c:pt>
                <c:pt idx="22359">
                  <c:v>26.666667933265401</c:v>
                </c:pt>
                <c:pt idx="22360">
                  <c:v>26.666667933265401</c:v>
                </c:pt>
                <c:pt idx="22361">
                  <c:v>20.000000173846864</c:v>
                </c:pt>
                <c:pt idx="22362">
                  <c:v>26.666667933265401</c:v>
                </c:pt>
                <c:pt idx="22363">
                  <c:v>20.000000173846864</c:v>
                </c:pt>
                <c:pt idx="22364">
                  <c:v>26.666667933265401</c:v>
                </c:pt>
                <c:pt idx="22365">
                  <c:v>26.666667933265401</c:v>
                </c:pt>
                <c:pt idx="22366">
                  <c:v>20.000000173846864</c:v>
                </c:pt>
                <c:pt idx="22367">
                  <c:v>26.666667933265401</c:v>
                </c:pt>
                <c:pt idx="22368">
                  <c:v>20.000000173846864</c:v>
                </c:pt>
                <c:pt idx="22369">
                  <c:v>26.666667933265401</c:v>
                </c:pt>
                <c:pt idx="22370">
                  <c:v>26.666667933265401</c:v>
                </c:pt>
                <c:pt idx="22371">
                  <c:v>20.000000173846864</c:v>
                </c:pt>
                <c:pt idx="22372">
                  <c:v>26.666667933265401</c:v>
                </c:pt>
                <c:pt idx="22373">
                  <c:v>20.000000173846864</c:v>
                </c:pt>
                <c:pt idx="22374">
                  <c:v>26.666667933265401</c:v>
                </c:pt>
                <c:pt idx="22375">
                  <c:v>26.666667933265401</c:v>
                </c:pt>
                <c:pt idx="22376">
                  <c:v>20.000000173846864</c:v>
                </c:pt>
                <c:pt idx="22377">
                  <c:v>26.666667933265401</c:v>
                </c:pt>
                <c:pt idx="22378">
                  <c:v>20.000000173846864</c:v>
                </c:pt>
                <c:pt idx="22379">
                  <c:v>26.666667933265401</c:v>
                </c:pt>
                <c:pt idx="22380">
                  <c:v>20.000000173846864</c:v>
                </c:pt>
                <c:pt idx="22381">
                  <c:v>26.666667933265401</c:v>
                </c:pt>
                <c:pt idx="22382">
                  <c:v>20.000000173846864</c:v>
                </c:pt>
                <c:pt idx="22383">
                  <c:v>26.666667933265401</c:v>
                </c:pt>
                <c:pt idx="22384">
                  <c:v>20.000000173846864</c:v>
                </c:pt>
                <c:pt idx="22385">
                  <c:v>26.666667933265401</c:v>
                </c:pt>
                <c:pt idx="22386">
                  <c:v>20.000000173846864</c:v>
                </c:pt>
                <c:pt idx="22387">
                  <c:v>26.666667933265401</c:v>
                </c:pt>
                <c:pt idx="22388">
                  <c:v>20.000000173846864</c:v>
                </c:pt>
                <c:pt idx="22389">
                  <c:v>26.666667933265401</c:v>
                </c:pt>
                <c:pt idx="22390">
                  <c:v>20.000000173846864</c:v>
                </c:pt>
                <c:pt idx="22391">
                  <c:v>26.666667933265401</c:v>
                </c:pt>
                <c:pt idx="22392">
                  <c:v>20.000000173846864</c:v>
                </c:pt>
                <c:pt idx="22393">
                  <c:v>26.666667933265401</c:v>
                </c:pt>
                <c:pt idx="22394">
                  <c:v>20.000000173846864</c:v>
                </c:pt>
                <c:pt idx="22395">
                  <c:v>20.000000173846864</c:v>
                </c:pt>
                <c:pt idx="22396">
                  <c:v>26.666667933265401</c:v>
                </c:pt>
                <c:pt idx="22397">
                  <c:v>20.000000173846864</c:v>
                </c:pt>
                <c:pt idx="22398">
                  <c:v>26.666667933265401</c:v>
                </c:pt>
                <c:pt idx="22399">
                  <c:v>20.000000173846864</c:v>
                </c:pt>
                <c:pt idx="22400">
                  <c:v>26.666667933265401</c:v>
                </c:pt>
                <c:pt idx="22401">
                  <c:v>20.000000173846864</c:v>
                </c:pt>
                <c:pt idx="22402">
                  <c:v>26.666667933265401</c:v>
                </c:pt>
                <c:pt idx="22403">
                  <c:v>20.000000173846864</c:v>
                </c:pt>
                <c:pt idx="22404">
                  <c:v>26.666667933265401</c:v>
                </c:pt>
                <c:pt idx="22405">
                  <c:v>20.000000173846864</c:v>
                </c:pt>
                <c:pt idx="22406">
                  <c:v>26.666667933265401</c:v>
                </c:pt>
                <c:pt idx="22407">
                  <c:v>20.000000173846864</c:v>
                </c:pt>
                <c:pt idx="22408">
                  <c:v>26.666667933265401</c:v>
                </c:pt>
                <c:pt idx="22409">
                  <c:v>20.000000173846864</c:v>
                </c:pt>
                <c:pt idx="22410">
                  <c:v>26.666667933265401</c:v>
                </c:pt>
                <c:pt idx="22411">
                  <c:v>20.000000173846864</c:v>
                </c:pt>
                <c:pt idx="22412">
                  <c:v>26.666667933265401</c:v>
                </c:pt>
                <c:pt idx="22413">
                  <c:v>20.000000173846864</c:v>
                </c:pt>
                <c:pt idx="22414">
                  <c:v>26.666667933265401</c:v>
                </c:pt>
                <c:pt idx="22415">
                  <c:v>20.000000173846864</c:v>
                </c:pt>
                <c:pt idx="22416">
                  <c:v>20.000000173846864</c:v>
                </c:pt>
                <c:pt idx="22417">
                  <c:v>26.666667933265401</c:v>
                </c:pt>
                <c:pt idx="22418">
                  <c:v>20.000000173846864</c:v>
                </c:pt>
                <c:pt idx="22419">
                  <c:v>20.000000173846864</c:v>
                </c:pt>
                <c:pt idx="22420">
                  <c:v>26.666667933265401</c:v>
                </c:pt>
                <c:pt idx="22421">
                  <c:v>20.000000173846864</c:v>
                </c:pt>
                <c:pt idx="22422">
                  <c:v>20.000000173846864</c:v>
                </c:pt>
                <c:pt idx="22423">
                  <c:v>26.666667933265401</c:v>
                </c:pt>
                <c:pt idx="22424">
                  <c:v>20.000000173846864</c:v>
                </c:pt>
                <c:pt idx="22425">
                  <c:v>20.000000173846864</c:v>
                </c:pt>
                <c:pt idx="22426">
                  <c:v>20.000000173846864</c:v>
                </c:pt>
                <c:pt idx="22427">
                  <c:v>26.666667933265401</c:v>
                </c:pt>
                <c:pt idx="22428">
                  <c:v>20.000000173846864</c:v>
                </c:pt>
                <c:pt idx="22429">
                  <c:v>20.000000173846864</c:v>
                </c:pt>
                <c:pt idx="22430">
                  <c:v>20.000000173846864</c:v>
                </c:pt>
                <c:pt idx="22431">
                  <c:v>20.000000173846864</c:v>
                </c:pt>
                <c:pt idx="22432">
                  <c:v>26.666667933265401</c:v>
                </c:pt>
                <c:pt idx="22433">
                  <c:v>20.000000173846864</c:v>
                </c:pt>
                <c:pt idx="22434">
                  <c:v>20.000000173846864</c:v>
                </c:pt>
                <c:pt idx="22435">
                  <c:v>20.000000173846864</c:v>
                </c:pt>
                <c:pt idx="22436">
                  <c:v>20.000000173846864</c:v>
                </c:pt>
                <c:pt idx="22437">
                  <c:v>26.666667933265401</c:v>
                </c:pt>
                <c:pt idx="22438">
                  <c:v>20.000000173846864</c:v>
                </c:pt>
                <c:pt idx="22439">
                  <c:v>20.000000173846864</c:v>
                </c:pt>
                <c:pt idx="22440">
                  <c:v>20.000000173846864</c:v>
                </c:pt>
                <c:pt idx="22441">
                  <c:v>20.000000173846864</c:v>
                </c:pt>
                <c:pt idx="22442">
                  <c:v>20.000000173846864</c:v>
                </c:pt>
                <c:pt idx="22443">
                  <c:v>20.000000173846864</c:v>
                </c:pt>
                <c:pt idx="22444">
                  <c:v>26.666667933265401</c:v>
                </c:pt>
                <c:pt idx="22445">
                  <c:v>20.000000173846864</c:v>
                </c:pt>
                <c:pt idx="22446">
                  <c:v>20.000000173846864</c:v>
                </c:pt>
                <c:pt idx="22447">
                  <c:v>20.000000173846864</c:v>
                </c:pt>
                <c:pt idx="22448">
                  <c:v>20.000000173846864</c:v>
                </c:pt>
                <c:pt idx="22449">
                  <c:v>20.000000173846864</c:v>
                </c:pt>
                <c:pt idx="22450">
                  <c:v>26.666667933265401</c:v>
                </c:pt>
                <c:pt idx="22451">
                  <c:v>20.000000173846864</c:v>
                </c:pt>
                <c:pt idx="22452">
                  <c:v>20.000000173846864</c:v>
                </c:pt>
                <c:pt idx="22453">
                  <c:v>20.000000173846864</c:v>
                </c:pt>
                <c:pt idx="22454">
                  <c:v>20.000000173846864</c:v>
                </c:pt>
                <c:pt idx="22455">
                  <c:v>20.000000173846864</c:v>
                </c:pt>
                <c:pt idx="22456">
                  <c:v>26.666667933265401</c:v>
                </c:pt>
                <c:pt idx="22457">
                  <c:v>20.000000173846864</c:v>
                </c:pt>
                <c:pt idx="22458">
                  <c:v>20.000000173846864</c:v>
                </c:pt>
                <c:pt idx="22459">
                  <c:v>20.000000173846864</c:v>
                </c:pt>
                <c:pt idx="22460">
                  <c:v>20.000000173846864</c:v>
                </c:pt>
                <c:pt idx="22461">
                  <c:v>20.000000173846864</c:v>
                </c:pt>
                <c:pt idx="22462">
                  <c:v>20.000000173846864</c:v>
                </c:pt>
                <c:pt idx="22463">
                  <c:v>26.666667933265401</c:v>
                </c:pt>
                <c:pt idx="22464">
                  <c:v>20.000000173846864</c:v>
                </c:pt>
                <c:pt idx="22465">
                  <c:v>20.000000173846864</c:v>
                </c:pt>
                <c:pt idx="22466">
                  <c:v>20.000000173846864</c:v>
                </c:pt>
                <c:pt idx="22467">
                  <c:v>20.000000173846864</c:v>
                </c:pt>
                <c:pt idx="22468">
                  <c:v>20.000000173846864</c:v>
                </c:pt>
                <c:pt idx="22469">
                  <c:v>20.000000173846864</c:v>
                </c:pt>
                <c:pt idx="22470">
                  <c:v>20.000000173846864</c:v>
                </c:pt>
                <c:pt idx="22471">
                  <c:v>20.000000173846864</c:v>
                </c:pt>
                <c:pt idx="22472">
                  <c:v>20.000000173846864</c:v>
                </c:pt>
                <c:pt idx="22473">
                  <c:v>20.000000173846864</c:v>
                </c:pt>
                <c:pt idx="22474">
                  <c:v>26.666667933265401</c:v>
                </c:pt>
                <c:pt idx="22475">
                  <c:v>20.000000173846864</c:v>
                </c:pt>
                <c:pt idx="22476">
                  <c:v>20.000000173846864</c:v>
                </c:pt>
                <c:pt idx="22477">
                  <c:v>20.000000173846864</c:v>
                </c:pt>
                <c:pt idx="22478">
                  <c:v>20.000000173846864</c:v>
                </c:pt>
                <c:pt idx="22479">
                  <c:v>20.000000173846864</c:v>
                </c:pt>
                <c:pt idx="22480">
                  <c:v>20.000000173846864</c:v>
                </c:pt>
                <c:pt idx="22481">
                  <c:v>20.000000173846864</c:v>
                </c:pt>
                <c:pt idx="22482">
                  <c:v>20.000000173846864</c:v>
                </c:pt>
                <c:pt idx="22483">
                  <c:v>20.000000173846864</c:v>
                </c:pt>
                <c:pt idx="22484">
                  <c:v>20.000000173846864</c:v>
                </c:pt>
                <c:pt idx="22485">
                  <c:v>20.000000173846864</c:v>
                </c:pt>
                <c:pt idx="22486">
                  <c:v>20.000000173846864</c:v>
                </c:pt>
                <c:pt idx="22487">
                  <c:v>20.000000173846864</c:v>
                </c:pt>
                <c:pt idx="22488">
                  <c:v>20.000000173846864</c:v>
                </c:pt>
                <c:pt idx="22489">
                  <c:v>20.000000173846864</c:v>
                </c:pt>
                <c:pt idx="22490">
                  <c:v>20.000000173846864</c:v>
                </c:pt>
                <c:pt idx="22491">
                  <c:v>20.000000173846864</c:v>
                </c:pt>
                <c:pt idx="22492">
                  <c:v>20.000000173846864</c:v>
                </c:pt>
                <c:pt idx="22493">
                  <c:v>20.000000173846864</c:v>
                </c:pt>
                <c:pt idx="22494">
                  <c:v>20.000000173846864</c:v>
                </c:pt>
                <c:pt idx="22495">
                  <c:v>20.000000173846864</c:v>
                </c:pt>
                <c:pt idx="22496">
                  <c:v>20.000000173846864</c:v>
                </c:pt>
                <c:pt idx="22497">
                  <c:v>20.000000173846864</c:v>
                </c:pt>
                <c:pt idx="22498">
                  <c:v>20.000000173846864</c:v>
                </c:pt>
                <c:pt idx="22499">
                  <c:v>20.000000173846864</c:v>
                </c:pt>
                <c:pt idx="22500">
                  <c:v>20.000000173846864</c:v>
                </c:pt>
                <c:pt idx="22501">
                  <c:v>20.000000173846864</c:v>
                </c:pt>
                <c:pt idx="22502">
                  <c:v>20.000000173846864</c:v>
                </c:pt>
                <c:pt idx="22503">
                  <c:v>20.000000173846864</c:v>
                </c:pt>
                <c:pt idx="22504">
                  <c:v>20.000000173846864</c:v>
                </c:pt>
                <c:pt idx="22505">
                  <c:v>20.000000173846864</c:v>
                </c:pt>
                <c:pt idx="22506">
                  <c:v>20.000000173846864</c:v>
                </c:pt>
                <c:pt idx="22507">
                  <c:v>20.000000173846864</c:v>
                </c:pt>
                <c:pt idx="22508">
                  <c:v>20.000000173846864</c:v>
                </c:pt>
                <c:pt idx="22509">
                  <c:v>20.000000173846864</c:v>
                </c:pt>
                <c:pt idx="22510">
                  <c:v>20.000000173846864</c:v>
                </c:pt>
                <c:pt idx="22511">
                  <c:v>20.000000173846864</c:v>
                </c:pt>
                <c:pt idx="22512">
                  <c:v>20.000000173846864</c:v>
                </c:pt>
                <c:pt idx="22513">
                  <c:v>20.000000173846864</c:v>
                </c:pt>
                <c:pt idx="22514">
                  <c:v>20.000000173846864</c:v>
                </c:pt>
                <c:pt idx="22515">
                  <c:v>20.000000173846864</c:v>
                </c:pt>
                <c:pt idx="22516">
                  <c:v>20.000000173846864</c:v>
                </c:pt>
                <c:pt idx="22517">
                  <c:v>20.000000173846864</c:v>
                </c:pt>
                <c:pt idx="22518">
                  <c:v>20.000000173846864</c:v>
                </c:pt>
                <c:pt idx="22519">
                  <c:v>20.000000173846864</c:v>
                </c:pt>
                <c:pt idx="22520">
                  <c:v>20.000000173846864</c:v>
                </c:pt>
                <c:pt idx="22521">
                  <c:v>20.000000173846864</c:v>
                </c:pt>
                <c:pt idx="22522">
                  <c:v>20.000000173846864</c:v>
                </c:pt>
                <c:pt idx="22523">
                  <c:v>20.000000173846864</c:v>
                </c:pt>
                <c:pt idx="22524">
                  <c:v>20.000000173846864</c:v>
                </c:pt>
                <c:pt idx="22525">
                  <c:v>20.000000173846864</c:v>
                </c:pt>
                <c:pt idx="22526">
                  <c:v>13.333333966632667</c:v>
                </c:pt>
                <c:pt idx="22527">
                  <c:v>20.000000173846864</c:v>
                </c:pt>
                <c:pt idx="22528">
                  <c:v>20.000000173846864</c:v>
                </c:pt>
                <c:pt idx="22529">
                  <c:v>20.000000173846864</c:v>
                </c:pt>
                <c:pt idx="22530">
                  <c:v>20.000000173846864</c:v>
                </c:pt>
                <c:pt idx="22531">
                  <c:v>20.000000173846864</c:v>
                </c:pt>
                <c:pt idx="22532">
                  <c:v>20.000000173846864</c:v>
                </c:pt>
                <c:pt idx="22533">
                  <c:v>20.000000173846864</c:v>
                </c:pt>
                <c:pt idx="22534">
                  <c:v>13.333333966632667</c:v>
                </c:pt>
                <c:pt idx="22535">
                  <c:v>20.000000173846864</c:v>
                </c:pt>
                <c:pt idx="22536">
                  <c:v>20.000000173846864</c:v>
                </c:pt>
                <c:pt idx="22537">
                  <c:v>20.000000173846864</c:v>
                </c:pt>
                <c:pt idx="22538">
                  <c:v>20.000000173846864</c:v>
                </c:pt>
                <c:pt idx="22539">
                  <c:v>20.000000173846864</c:v>
                </c:pt>
                <c:pt idx="22540">
                  <c:v>13.333333966632667</c:v>
                </c:pt>
                <c:pt idx="22541">
                  <c:v>20.000000173846864</c:v>
                </c:pt>
                <c:pt idx="22542">
                  <c:v>20.000000173846864</c:v>
                </c:pt>
                <c:pt idx="22543">
                  <c:v>20.000000173846864</c:v>
                </c:pt>
                <c:pt idx="22544">
                  <c:v>20.000000173846864</c:v>
                </c:pt>
                <c:pt idx="22545">
                  <c:v>20.000000173846864</c:v>
                </c:pt>
                <c:pt idx="22546">
                  <c:v>13.333333966632667</c:v>
                </c:pt>
                <c:pt idx="22547">
                  <c:v>20.000000173846864</c:v>
                </c:pt>
                <c:pt idx="22548">
                  <c:v>20.000000173846864</c:v>
                </c:pt>
                <c:pt idx="22549">
                  <c:v>20.000000173846864</c:v>
                </c:pt>
                <c:pt idx="22550">
                  <c:v>20.000000173846864</c:v>
                </c:pt>
                <c:pt idx="22551">
                  <c:v>13.333333966632667</c:v>
                </c:pt>
                <c:pt idx="22552">
                  <c:v>20.000000173846864</c:v>
                </c:pt>
                <c:pt idx="22553">
                  <c:v>20.000000173846864</c:v>
                </c:pt>
                <c:pt idx="22554">
                  <c:v>20.000000173846864</c:v>
                </c:pt>
                <c:pt idx="22555">
                  <c:v>20.000000173846864</c:v>
                </c:pt>
                <c:pt idx="22556">
                  <c:v>13.333333966632667</c:v>
                </c:pt>
                <c:pt idx="22557">
                  <c:v>20.000000173846864</c:v>
                </c:pt>
                <c:pt idx="22558">
                  <c:v>20.000000173846864</c:v>
                </c:pt>
                <c:pt idx="22559">
                  <c:v>20.000000173846864</c:v>
                </c:pt>
                <c:pt idx="22560">
                  <c:v>20.000000173846864</c:v>
                </c:pt>
                <c:pt idx="22561">
                  <c:v>13.333333966632667</c:v>
                </c:pt>
                <c:pt idx="22562">
                  <c:v>20.000000173846864</c:v>
                </c:pt>
                <c:pt idx="22563">
                  <c:v>20.000000173846864</c:v>
                </c:pt>
                <c:pt idx="22564">
                  <c:v>20.000000173846864</c:v>
                </c:pt>
                <c:pt idx="22565">
                  <c:v>13.333333966632667</c:v>
                </c:pt>
                <c:pt idx="22566">
                  <c:v>20.000000173846864</c:v>
                </c:pt>
                <c:pt idx="22567">
                  <c:v>20.000000173846864</c:v>
                </c:pt>
                <c:pt idx="22568">
                  <c:v>20.000000173846864</c:v>
                </c:pt>
                <c:pt idx="22569">
                  <c:v>13.333333966632667</c:v>
                </c:pt>
                <c:pt idx="22570">
                  <c:v>20.000000173846864</c:v>
                </c:pt>
                <c:pt idx="22571">
                  <c:v>20.000000173846864</c:v>
                </c:pt>
                <c:pt idx="22572">
                  <c:v>13.333333966632667</c:v>
                </c:pt>
                <c:pt idx="22573">
                  <c:v>20.000000173846864</c:v>
                </c:pt>
                <c:pt idx="22574">
                  <c:v>20.000000173846864</c:v>
                </c:pt>
                <c:pt idx="22575">
                  <c:v>13.333333966632667</c:v>
                </c:pt>
                <c:pt idx="22576">
                  <c:v>20.000000173846864</c:v>
                </c:pt>
                <c:pt idx="22577">
                  <c:v>20.000000173846864</c:v>
                </c:pt>
                <c:pt idx="22578">
                  <c:v>13.333333966632667</c:v>
                </c:pt>
                <c:pt idx="22579">
                  <c:v>20.000000173846864</c:v>
                </c:pt>
                <c:pt idx="22580">
                  <c:v>20.000000173846864</c:v>
                </c:pt>
                <c:pt idx="22581">
                  <c:v>13.333333966632667</c:v>
                </c:pt>
                <c:pt idx="22582">
                  <c:v>20.000000173846864</c:v>
                </c:pt>
                <c:pt idx="22583">
                  <c:v>20.000000173846864</c:v>
                </c:pt>
                <c:pt idx="22584">
                  <c:v>13.333333966632667</c:v>
                </c:pt>
                <c:pt idx="22585">
                  <c:v>20.000000173846864</c:v>
                </c:pt>
                <c:pt idx="22586">
                  <c:v>13.333333966632667</c:v>
                </c:pt>
                <c:pt idx="22587">
                  <c:v>20.000000173846864</c:v>
                </c:pt>
                <c:pt idx="22588">
                  <c:v>20.000000173846864</c:v>
                </c:pt>
                <c:pt idx="22589">
                  <c:v>13.333333966632667</c:v>
                </c:pt>
                <c:pt idx="22590">
                  <c:v>20.000000173846864</c:v>
                </c:pt>
                <c:pt idx="22591">
                  <c:v>13.333333966632667</c:v>
                </c:pt>
                <c:pt idx="22592">
                  <c:v>20.000000173846864</c:v>
                </c:pt>
                <c:pt idx="22593">
                  <c:v>20.000000173846864</c:v>
                </c:pt>
                <c:pt idx="22594">
                  <c:v>13.333333966632667</c:v>
                </c:pt>
                <c:pt idx="22595">
                  <c:v>20.000000173846864</c:v>
                </c:pt>
                <c:pt idx="22596">
                  <c:v>20.000000173846864</c:v>
                </c:pt>
                <c:pt idx="22597">
                  <c:v>20.000000173846864</c:v>
                </c:pt>
                <c:pt idx="22598">
                  <c:v>13.333333966632667</c:v>
                </c:pt>
                <c:pt idx="22599">
                  <c:v>20.000000173846864</c:v>
                </c:pt>
                <c:pt idx="22600">
                  <c:v>20.000000173846864</c:v>
                </c:pt>
                <c:pt idx="22601">
                  <c:v>13.333333966632667</c:v>
                </c:pt>
                <c:pt idx="22602">
                  <c:v>20.000000173846864</c:v>
                </c:pt>
                <c:pt idx="22603">
                  <c:v>20.000000173846864</c:v>
                </c:pt>
                <c:pt idx="22604">
                  <c:v>13.333333966632667</c:v>
                </c:pt>
                <c:pt idx="22605">
                  <c:v>20.000000173846864</c:v>
                </c:pt>
                <c:pt idx="22606">
                  <c:v>20.000000173846864</c:v>
                </c:pt>
                <c:pt idx="22607">
                  <c:v>13.333333966632667</c:v>
                </c:pt>
                <c:pt idx="22608">
                  <c:v>20.000000173846864</c:v>
                </c:pt>
                <c:pt idx="22609">
                  <c:v>20.000000173846864</c:v>
                </c:pt>
                <c:pt idx="22610">
                  <c:v>13.333333966632667</c:v>
                </c:pt>
                <c:pt idx="22611">
                  <c:v>20.000000173846864</c:v>
                </c:pt>
                <c:pt idx="22612">
                  <c:v>20.000000173846864</c:v>
                </c:pt>
                <c:pt idx="22613">
                  <c:v>13.333333966632667</c:v>
                </c:pt>
                <c:pt idx="22614">
                  <c:v>20.000000173846864</c:v>
                </c:pt>
                <c:pt idx="22615">
                  <c:v>20.000000173846864</c:v>
                </c:pt>
                <c:pt idx="22616">
                  <c:v>13.333333966632667</c:v>
                </c:pt>
                <c:pt idx="22617">
                  <c:v>20.000000173846864</c:v>
                </c:pt>
                <c:pt idx="22618">
                  <c:v>13.333333966632667</c:v>
                </c:pt>
                <c:pt idx="22619">
                  <c:v>20.000000173846864</c:v>
                </c:pt>
                <c:pt idx="22620">
                  <c:v>20.000000173846864</c:v>
                </c:pt>
                <c:pt idx="22621">
                  <c:v>13.333333966632667</c:v>
                </c:pt>
                <c:pt idx="22622">
                  <c:v>20.000000173846864</c:v>
                </c:pt>
                <c:pt idx="22623">
                  <c:v>13.333333966632667</c:v>
                </c:pt>
                <c:pt idx="22624">
                  <c:v>20.000000173846864</c:v>
                </c:pt>
                <c:pt idx="22625">
                  <c:v>13.333333966632667</c:v>
                </c:pt>
                <c:pt idx="22626">
                  <c:v>20.000000173846864</c:v>
                </c:pt>
                <c:pt idx="22627">
                  <c:v>20.000000173846864</c:v>
                </c:pt>
                <c:pt idx="22628">
                  <c:v>13.333333966632667</c:v>
                </c:pt>
                <c:pt idx="22629">
                  <c:v>20.000000173846864</c:v>
                </c:pt>
                <c:pt idx="22630">
                  <c:v>13.333333966632667</c:v>
                </c:pt>
                <c:pt idx="22631">
                  <c:v>20.000000173846864</c:v>
                </c:pt>
                <c:pt idx="22632">
                  <c:v>20.000000173846864</c:v>
                </c:pt>
                <c:pt idx="22633">
                  <c:v>13.333333966632667</c:v>
                </c:pt>
                <c:pt idx="22634">
                  <c:v>20.000000173846864</c:v>
                </c:pt>
                <c:pt idx="22635">
                  <c:v>20.000000173846864</c:v>
                </c:pt>
                <c:pt idx="22636">
                  <c:v>13.333333966632667</c:v>
                </c:pt>
                <c:pt idx="22637">
                  <c:v>20.000000173846864</c:v>
                </c:pt>
                <c:pt idx="22638">
                  <c:v>20.000000173846864</c:v>
                </c:pt>
                <c:pt idx="22639">
                  <c:v>13.333333966632667</c:v>
                </c:pt>
                <c:pt idx="22640">
                  <c:v>20.000000173846864</c:v>
                </c:pt>
                <c:pt idx="22641">
                  <c:v>13.333333966632667</c:v>
                </c:pt>
                <c:pt idx="22642">
                  <c:v>20.000000173846864</c:v>
                </c:pt>
                <c:pt idx="22643">
                  <c:v>20.000000173846864</c:v>
                </c:pt>
                <c:pt idx="22644">
                  <c:v>13.333333966632667</c:v>
                </c:pt>
                <c:pt idx="22645">
                  <c:v>20.000000173846864</c:v>
                </c:pt>
                <c:pt idx="22646">
                  <c:v>20.000000173846864</c:v>
                </c:pt>
                <c:pt idx="22647">
                  <c:v>13.333333966632667</c:v>
                </c:pt>
                <c:pt idx="22648">
                  <c:v>20.000000173846864</c:v>
                </c:pt>
                <c:pt idx="22649">
                  <c:v>13.333333966632667</c:v>
                </c:pt>
                <c:pt idx="22650">
                  <c:v>20.000000173846864</c:v>
                </c:pt>
                <c:pt idx="22651">
                  <c:v>20.000000173846864</c:v>
                </c:pt>
                <c:pt idx="22652">
                  <c:v>13.333333966632667</c:v>
                </c:pt>
                <c:pt idx="22653">
                  <c:v>20.000000173846864</c:v>
                </c:pt>
                <c:pt idx="22654">
                  <c:v>13.333333966632667</c:v>
                </c:pt>
                <c:pt idx="22655">
                  <c:v>20.000000173846864</c:v>
                </c:pt>
                <c:pt idx="22656">
                  <c:v>20.000000173846864</c:v>
                </c:pt>
                <c:pt idx="22657">
                  <c:v>13.333333966632667</c:v>
                </c:pt>
                <c:pt idx="22658">
                  <c:v>20.000000173846864</c:v>
                </c:pt>
                <c:pt idx="22659">
                  <c:v>13.333333966632667</c:v>
                </c:pt>
                <c:pt idx="22660">
                  <c:v>20.000000173846864</c:v>
                </c:pt>
                <c:pt idx="22661">
                  <c:v>20.000000173846864</c:v>
                </c:pt>
                <c:pt idx="22662">
                  <c:v>13.333333966632667</c:v>
                </c:pt>
                <c:pt idx="22663">
                  <c:v>20.000000173846864</c:v>
                </c:pt>
                <c:pt idx="22664">
                  <c:v>13.333333966632667</c:v>
                </c:pt>
                <c:pt idx="22665">
                  <c:v>20.000000173846864</c:v>
                </c:pt>
                <c:pt idx="22666">
                  <c:v>20.000000173846864</c:v>
                </c:pt>
                <c:pt idx="22667">
                  <c:v>13.333333966632667</c:v>
                </c:pt>
                <c:pt idx="22668">
                  <c:v>20.000000173846864</c:v>
                </c:pt>
                <c:pt idx="22669">
                  <c:v>13.333333966632667</c:v>
                </c:pt>
                <c:pt idx="22670">
                  <c:v>20.000000173846864</c:v>
                </c:pt>
                <c:pt idx="22671">
                  <c:v>13.333333966632667</c:v>
                </c:pt>
                <c:pt idx="22672">
                  <c:v>20.000000173846864</c:v>
                </c:pt>
                <c:pt idx="22673">
                  <c:v>13.333333966632667</c:v>
                </c:pt>
                <c:pt idx="22674">
                  <c:v>20.000000173846864</c:v>
                </c:pt>
                <c:pt idx="22675">
                  <c:v>13.333333966632667</c:v>
                </c:pt>
                <c:pt idx="22676">
                  <c:v>20.000000173846864</c:v>
                </c:pt>
                <c:pt idx="22677">
                  <c:v>20.000000173846864</c:v>
                </c:pt>
                <c:pt idx="22678">
                  <c:v>13.333333966632667</c:v>
                </c:pt>
                <c:pt idx="22679">
                  <c:v>20.000000173846864</c:v>
                </c:pt>
                <c:pt idx="22680">
                  <c:v>13.333333966632667</c:v>
                </c:pt>
                <c:pt idx="22681">
                  <c:v>20.000000173846864</c:v>
                </c:pt>
                <c:pt idx="22682">
                  <c:v>20.000000173846864</c:v>
                </c:pt>
                <c:pt idx="22683">
                  <c:v>13.333333966632667</c:v>
                </c:pt>
                <c:pt idx="22684">
                  <c:v>20.000000173846864</c:v>
                </c:pt>
                <c:pt idx="22685">
                  <c:v>20.000000173846864</c:v>
                </c:pt>
                <c:pt idx="22686">
                  <c:v>13.333333966632667</c:v>
                </c:pt>
                <c:pt idx="22687">
                  <c:v>20.000000173846864</c:v>
                </c:pt>
                <c:pt idx="22688">
                  <c:v>20.000000173846864</c:v>
                </c:pt>
                <c:pt idx="22689">
                  <c:v>20.000000173846864</c:v>
                </c:pt>
                <c:pt idx="22690">
                  <c:v>13.333333966632667</c:v>
                </c:pt>
                <c:pt idx="22691">
                  <c:v>20.000000173846864</c:v>
                </c:pt>
                <c:pt idx="22692">
                  <c:v>20.000000173846864</c:v>
                </c:pt>
                <c:pt idx="22693">
                  <c:v>20.000000173846864</c:v>
                </c:pt>
                <c:pt idx="22694">
                  <c:v>20.000000173846864</c:v>
                </c:pt>
                <c:pt idx="22695">
                  <c:v>20.000000173846864</c:v>
                </c:pt>
                <c:pt idx="22696">
                  <c:v>13.333333966632667</c:v>
                </c:pt>
                <c:pt idx="22697">
                  <c:v>20.000000173846864</c:v>
                </c:pt>
                <c:pt idx="22698">
                  <c:v>20.000000173846864</c:v>
                </c:pt>
                <c:pt idx="22699">
                  <c:v>20.000000173846864</c:v>
                </c:pt>
                <c:pt idx="22700">
                  <c:v>20.000000173846864</c:v>
                </c:pt>
                <c:pt idx="22701">
                  <c:v>20.000000173846864</c:v>
                </c:pt>
                <c:pt idx="22702">
                  <c:v>20.000000173846864</c:v>
                </c:pt>
                <c:pt idx="22703">
                  <c:v>20.000000173846864</c:v>
                </c:pt>
                <c:pt idx="22704">
                  <c:v>20.000000173846864</c:v>
                </c:pt>
                <c:pt idx="22705">
                  <c:v>20.000000173846864</c:v>
                </c:pt>
                <c:pt idx="22706">
                  <c:v>20.000000173846864</c:v>
                </c:pt>
                <c:pt idx="22707">
                  <c:v>20.000000173846864</c:v>
                </c:pt>
                <c:pt idx="22708">
                  <c:v>20.000000173846864</c:v>
                </c:pt>
                <c:pt idx="22709">
                  <c:v>13.333333966632667</c:v>
                </c:pt>
                <c:pt idx="22710">
                  <c:v>20.000000173846864</c:v>
                </c:pt>
                <c:pt idx="22711">
                  <c:v>20.000000173846864</c:v>
                </c:pt>
                <c:pt idx="22712">
                  <c:v>20.000000173846864</c:v>
                </c:pt>
                <c:pt idx="22713">
                  <c:v>20.000000173846864</c:v>
                </c:pt>
                <c:pt idx="22714">
                  <c:v>20.000000173846864</c:v>
                </c:pt>
                <c:pt idx="22715">
                  <c:v>20.000000173846864</c:v>
                </c:pt>
                <c:pt idx="22716">
                  <c:v>20.000000173846864</c:v>
                </c:pt>
                <c:pt idx="22717">
                  <c:v>20.000000173846864</c:v>
                </c:pt>
                <c:pt idx="22718">
                  <c:v>20.000000173846864</c:v>
                </c:pt>
                <c:pt idx="22719">
                  <c:v>20.000000173846864</c:v>
                </c:pt>
                <c:pt idx="22720">
                  <c:v>20.000000173846864</c:v>
                </c:pt>
                <c:pt idx="22721">
                  <c:v>26.666667933265401</c:v>
                </c:pt>
                <c:pt idx="22722">
                  <c:v>20.000000173846864</c:v>
                </c:pt>
                <c:pt idx="22723">
                  <c:v>20.000000173846864</c:v>
                </c:pt>
                <c:pt idx="22724">
                  <c:v>20.000000173846864</c:v>
                </c:pt>
                <c:pt idx="22725">
                  <c:v>20.000000173846864</c:v>
                </c:pt>
                <c:pt idx="22726">
                  <c:v>20.000000173846864</c:v>
                </c:pt>
                <c:pt idx="22727">
                  <c:v>20.000000173846864</c:v>
                </c:pt>
                <c:pt idx="22728">
                  <c:v>26.666667933265401</c:v>
                </c:pt>
                <c:pt idx="22729">
                  <c:v>20.000000173846864</c:v>
                </c:pt>
                <c:pt idx="22730">
                  <c:v>20.000000173846864</c:v>
                </c:pt>
                <c:pt idx="22731">
                  <c:v>20.000000173846864</c:v>
                </c:pt>
                <c:pt idx="22732">
                  <c:v>26.666667933265401</c:v>
                </c:pt>
                <c:pt idx="22733">
                  <c:v>20.000000173846864</c:v>
                </c:pt>
                <c:pt idx="22734">
                  <c:v>20.000000173846864</c:v>
                </c:pt>
                <c:pt idx="22735">
                  <c:v>20.000000173846864</c:v>
                </c:pt>
                <c:pt idx="22736">
                  <c:v>26.666667933265401</c:v>
                </c:pt>
                <c:pt idx="22737">
                  <c:v>20.000000173846864</c:v>
                </c:pt>
                <c:pt idx="22738">
                  <c:v>20.000000173846864</c:v>
                </c:pt>
                <c:pt idx="22739">
                  <c:v>26.666667933265401</c:v>
                </c:pt>
                <c:pt idx="22740">
                  <c:v>20.000000173846864</c:v>
                </c:pt>
                <c:pt idx="22741">
                  <c:v>26.666667933265401</c:v>
                </c:pt>
                <c:pt idx="22742">
                  <c:v>20.000000173846864</c:v>
                </c:pt>
                <c:pt idx="22743">
                  <c:v>20.000000173846864</c:v>
                </c:pt>
                <c:pt idx="22744">
                  <c:v>26.666667933265401</c:v>
                </c:pt>
                <c:pt idx="22745">
                  <c:v>20.000000173846864</c:v>
                </c:pt>
                <c:pt idx="22746">
                  <c:v>20.000000173846864</c:v>
                </c:pt>
                <c:pt idx="22747">
                  <c:v>26.666667933265401</c:v>
                </c:pt>
                <c:pt idx="22748">
                  <c:v>20.000000173846864</c:v>
                </c:pt>
                <c:pt idx="22749">
                  <c:v>26.666667933265401</c:v>
                </c:pt>
                <c:pt idx="22750">
                  <c:v>20.000000173846864</c:v>
                </c:pt>
                <c:pt idx="22751">
                  <c:v>20.000000173846864</c:v>
                </c:pt>
                <c:pt idx="22752">
                  <c:v>26.666667933265401</c:v>
                </c:pt>
                <c:pt idx="22753">
                  <c:v>20.000000173846864</c:v>
                </c:pt>
                <c:pt idx="22754">
                  <c:v>26.666667933265401</c:v>
                </c:pt>
                <c:pt idx="22755">
                  <c:v>20.000000173846864</c:v>
                </c:pt>
                <c:pt idx="22756">
                  <c:v>20.000000173846864</c:v>
                </c:pt>
                <c:pt idx="22757">
                  <c:v>26.666667933265401</c:v>
                </c:pt>
                <c:pt idx="22758">
                  <c:v>20.000000173846864</c:v>
                </c:pt>
                <c:pt idx="22759">
                  <c:v>26.666667933265401</c:v>
                </c:pt>
                <c:pt idx="22760">
                  <c:v>20.000000173846864</c:v>
                </c:pt>
                <c:pt idx="22761">
                  <c:v>26.666667933265401</c:v>
                </c:pt>
                <c:pt idx="22762">
                  <c:v>20.000000173846864</c:v>
                </c:pt>
                <c:pt idx="22763">
                  <c:v>26.666667933265401</c:v>
                </c:pt>
                <c:pt idx="22764">
                  <c:v>20.000000173846864</c:v>
                </c:pt>
                <c:pt idx="22765">
                  <c:v>26.666667933265401</c:v>
                </c:pt>
                <c:pt idx="22766">
                  <c:v>20.000000173846864</c:v>
                </c:pt>
                <c:pt idx="22767">
                  <c:v>26.666667933265401</c:v>
                </c:pt>
                <c:pt idx="22768">
                  <c:v>20.000000173846864</c:v>
                </c:pt>
                <c:pt idx="22769">
                  <c:v>20.000000173846864</c:v>
                </c:pt>
                <c:pt idx="22770">
                  <c:v>26.666667933265401</c:v>
                </c:pt>
                <c:pt idx="22771">
                  <c:v>20.000000173846864</c:v>
                </c:pt>
                <c:pt idx="22772">
                  <c:v>20.000000173846864</c:v>
                </c:pt>
                <c:pt idx="22773">
                  <c:v>26.666667933265401</c:v>
                </c:pt>
                <c:pt idx="22774">
                  <c:v>20.000000173846864</c:v>
                </c:pt>
                <c:pt idx="22775">
                  <c:v>26.666667933265401</c:v>
                </c:pt>
                <c:pt idx="22776">
                  <c:v>20.000000173846864</c:v>
                </c:pt>
                <c:pt idx="22777">
                  <c:v>20.000000173846864</c:v>
                </c:pt>
                <c:pt idx="22778">
                  <c:v>26.666667933265401</c:v>
                </c:pt>
                <c:pt idx="22779">
                  <c:v>20.000000173846864</c:v>
                </c:pt>
                <c:pt idx="22780">
                  <c:v>20.000000173846864</c:v>
                </c:pt>
                <c:pt idx="22781">
                  <c:v>26.666667933265401</c:v>
                </c:pt>
                <c:pt idx="22782">
                  <c:v>20.000000173846864</c:v>
                </c:pt>
                <c:pt idx="22783">
                  <c:v>26.666667933265401</c:v>
                </c:pt>
                <c:pt idx="22784">
                  <c:v>20.000000173846864</c:v>
                </c:pt>
                <c:pt idx="22785">
                  <c:v>26.666667933265401</c:v>
                </c:pt>
                <c:pt idx="22786">
                  <c:v>20.000000173846864</c:v>
                </c:pt>
                <c:pt idx="22787">
                  <c:v>20.000000173846864</c:v>
                </c:pt>
                <c:pt idx="22788">
                  <c:v>26.666667933265401</c:v>
                </c:pt>
                <c:pt idx="22789">
                  <c:v>20.000000173846864</c:v>
                </c:pt>
                <c:pt idx="22790">
                  <c:v>26.666667933265401</c:v>
                </c:pt>
                <c:pt idx="22791">
                  <c:v>20.000000173846864</c:v>
                </c:pt>
                <c:pt idx="22792">
                  <c:v>26.666667933265401</c:v>
                </c:pt>
                <c:pt idx="22793">
                  <c:v>20.000000173846864</c:v>
                </c:pt>
                <c:pt idx="22794">
                  <c:v>26.666667933265401</c:v>
                </c:pt>
                <c:pt idx="22795">
                  <c:v>20.000000173846864</c:v>
                </c:pt>
                <c:pt idx="22796">
                  <c:v>20.000000173846864</c:v>
                </c:pt>
                <c:pt idx="22797">
                  <c:v>26.666667933265401</c:v>
                </c:pt>
                <c:pt idx="22798">
                  <c:v>20.000000173846864</c:v>
                </c:pt>
                <c:pt idx="22799">
                  <c:v>26.666667933265401</c:v>
                </c:pt>
                <c:pt idx="22800">
                  <c:v>20.000000173846864</c:v>
                </c:pt>
                <c:pt idx="22801">
                  <c:v>20.000000173846864</c:v>
                </c:pt>
                <c:pt idx="22802">
                  <c:v>26.666667933265401</c:v>
                </c:pt>
                <c:pt idx="22803">
                  <c:v>20.000000173846864</c:v>
                </c:pt>
                <c:pt idx="22804">
                  <c:v>20.000000173846864</c:v>
                </c:pt>
                <c:pt idx="22805">
                  <c:v>20.000000173846864</c:v>
                </c:pt>
                <c:pt idx="22806">
                  <c:v>26.666667933265401</c:v>
                </c:pt>
                <c:pt idx="22807">
                  <c:v>20.000000173846864</c:v>
                </c:pt>
                <c:pt idx="22808">
                  <c:v>20.000000173846864</c:v>
                </c:pt>
                <c:pt idx="22809">
                  <c:v>20.000000173846864</c:v>
                </c:pt>
                <c:pt idx="22810">
                  <c:v>20.000000173846864</c:v>
                </c:pt>
                <c:pt idx="22811">
                  <c:v>26.666667933265401</c:v>
                </c:pt>
                <c:pt idx="22812">
                  <c:v>20.000000173846864</c:v>
                </c:pt>
                <c:pt idx="22813">
                  <c:v>20.000000173846864</c:v>
                </c:pt>
                <c:pt idx="22814">
                  <c:v>20.000000173846864</c:v>
                </c:pt>
                <c:pt idx="22815">
                  <c:v>20.000000173846864</c:v>
                </c:pt>
                <c:pt idx="22816">
                  <c:v>20.000000173846864</c:v>
                </c:pt>
                <c:pt idx="22817">
                  <c:v>20.000000173846864</c:v>
                </c:pt>
                <c:pt idx="22818">
                  <c:v>20.000000173846864</c:v>
                </c:pt>
                <c:pt idx="22819">
                  <c:v>20.000000173846864</c:v>
                </c:pt>
                <c:pt idx="22820">
                  <c:v>20.000000173846864</c:v>
                </c:pt>
                <c:pt idx="22821">
                  <c:v>20.000000173846864</c:v>
                </c:pt>
                <c:pt idx="22822">
                  <c:v>20.000000173846864</c:v>
                </c:pt>
                <c:pt idx="22823">
                  <c:v>20.000000173846864</c:v>
                </c:pt>
                <c:pt idx="22824">
                  <c:v>20.000000173846864</c:v>
                </c:pt>
                <c:pt idx="22825">
                  <c:v>20.000000173846864</c:v>
                </c:pt>
                <c:pt idx="22826">
                  <c:v>20.000000173846864</c:v>
                </c:pt>
                <c:pt idx="22827">
                  <c:v>20.000000173846864</c:v>
                </c:pt>
                <c:pt idx="22828">
                  <c:v>13.333333966632667</c:v>
                </c:pt>
                <c:pt idx="22829">
                  <c:v>20.000000173846864</c:v>
                </c:pt>
                <c:pt idx="22830">
                  <c:v>20.000000173846864</c:v>
                </c:pt>
                <c:pt idx="22831">
                  <c:v>13.333333966632667</c:v>
                </c:pt>
                <c:pt idx="22832">
                  <c:v>20.000000173846864</c:v>
                </c:pt>
                <c:pt idx="22833">
                  <c:v>20.000000173846864</c:v>
                </c:pt>
                <c:pt idx="22834">
                  <c:v>13.333333966632667</c:v>
                </c:pt>
                <c:pt idx="22835">
                  <c:v>20.000000173846864</c:v>
                </c:pt>
                <c:pt idx="22836">
                  <c:v>20.000000173846864</c:v>
                </c:pt>
                <c:pt idx="22837">
                  <c:v>13.333333966632667</c:v>
                </c:pt>
                <c:pt idx="22838">
                  <c:v>20.000000173846864</c:v>
                </c:pt>
                <c:pt idx="22839">
                  <c:v>13.333333966632667</c:v>
                </c:pt>
                <c:pt idx="22840">
                  <c:v>20.000000173846864</c:v>
                </c:pt>
                <c:pt idx="22841">
                  <c:v>13.333333966632667</c:v>
                </c:pt>
                <c:pt idx="22842">
                  <c:v>13.333333966632667</c:v>
                </c:pt>
                <c:pt idx="22843">
                  <c:v>20.000000173846864</c:v>
                </c:pt>
                <c:pt idx="22844">
                  <c:v>13.333333966632667</c:v>
                </c:pt>
                <c:pt idx="22845">
                  <c:v>20.000000173846864</c:v>
                </c:pt>
                <c:pt idx="22846">
                  <c:v>13.333333966632667</c:v>
                </c:pt>
                <c:pt idx="22847">
                  <c:v>13.333333966632667</c:v>
                </c:pt>
                <c:pt idx="22848">
                  <c:v>13.333333966632667</c:v>
                </c:pt>
                <c:pt idx="22849">
                  <c:v>20.000000173846864</c:v>
                </c:pt>
                <c:pt idx="22850">
                  <c:v>13.333333966632667</c:v>
                </c:pt>
                <c:pt idx="22851">
                  <c:v>13.333333966632667</c:v>
                </c:pt>
                <c:pt idx="22852">
                  <c:v>13.333333966632667</c:v>
                </c:pt>
                <c:pt idx="22853">
                  <c:v>13.333333966632667</c:v>
                </c:pt>
                <c:pt idx="22854">
                  <c:v>13.333333966632667</c:v>
                </c:pt>
                <c:pt idx="22855">
                  <c:v>13.333333966632667</c:v>
                </c:pt>
                <c:pt idx="22856">
                  <c:v>20.000000173846864</c:v>
                </c:pt>
                <c:pt idx="22857">
                  <c:v>13.333333966632667</c:v>
                </c:pt>
                <c:pt idx="22858">
                  <c:v>13.333333966632667</c:v>
                </c:pt>
                <c:pt idx="22859">
                  <c:v>13.333333966632667</c:v>
                </c:pt>
                <c:pt idx="22860">
                  <c:v>13.333333966632667</c:v>
                </c:pt>
                <c:pt idx="22861">
                  <c:v>13.333333966632667</c:v>
                </c:pt>
                <c:pt idx="22862">
                  <c:v>13.333333966632667</c:v>
                </c:pt>
                <c:pt idx="22863">
                  <c:v>13.333333966632667</c:v>
                </c:pt>
                <c:pt idx="22864">
                  <c:v>6.6666669833163335</c:v>
                </c:pt>
                <c:pt idx="22865">
                  <c:v>13.333333966632667</c:v>
                </c:pt>
                <c:pt idx="22866">
                  <c:v>13.333333966632667</c:v>
                </c:pt>
                <c:pt idx="22867">
                  <c:v>13.333333966632667</c:v>
                </c:pt>
                <c:pt idx="22868">
                  <c:v>13.333333966632667</c:v>
                </c:pt>
                <c:pt idx="22869">
                  <c:v>13.333333966632667</c:v>
                </c:pt>
                <c:pt idx="22870">
                  <c:v>13.333333966632667</c:v>
                </c:pt>
                <c:pt idx="22871">
                  <c:v>13.333333966632667</c:v>
                </c:pt>
                <c:pt idx="22872">
                  <c:v>6.6666669833163335</c:v>
                </c:pt>
                <c:pt idx="22873">
                  <c:v>13.333333966632667</c:v>
                </c:pt>
                <c:pt idx="22874">
                  <c:v>13.333333966632667</c:v>
                </c:pt>
                <c:pt idx="22875">
                  <c:v>13.333333966632667</c:v>
                </c:pt>
                <c:pt idx="22876">
                  <c:v>13.333333966632667</c:v>
                </c:pt>
                <c:pt idx="22877">
                  <c:v>13.333333966632667</c:v>
                </c:pt>
                <c:pt idx="22878">
                  <c:v>13.333333966632667</c:v>
                </c:pt>
                <c:pt idx="22879">
                  <c:v>6.6666669833163335</c:v>
                </c:pt>
                <c:pt idx="22880">
                  <c:v>13.333333966632667</c:v>
                </c:pt>
                <c:pt idx="22881">
                  <c:v>13.333333966632667</c:v>
                </c:pt>
                <c:pt idx="22882">
                  <c:v>13.333333966632667</c:v>
                </c:pt>
                <c:pt idx="22883">
                  <c:v>13.333333966632667</c:v>
                </c:pt>
                <c:pt idx="22884">
                  <c:v>13.333333966632667</c:v>
                </c:pt>
                <c:pt idx="22885">
                  <c:v>13.333333966632667</c:v>
                </c:pt>
                <c:pt idx="22886">
                  <c:v>13.333333966632667</c:v>
                </c:pt>
                <c:pt idx="22887">
                  <c:v>13.333333966632667</c:v>
                </c:pt>
                <c:pt idx="22888">
                  <c:v>13.333333966632667</c:v>
                </c:pt>
                <c:pt idx="22889">
                  <c:v>13.333333966632667</c:v>
                </c:pt>
                <c:pt idx="22890">
                  <c:v>13.333333966632667</c:v>
                </c:pt>
                <c:pt idx="22891">
                  <c:v>6.6666669833163335</c:v>
                </c:pt>
                <c:pt idx="22892">
                  <c:v>13.333333966632667</c:v>
                </c:pt>
                <c:pt idx="22893">
                  <c:v>13.333333966632667</c:v>
                </c:pt>
                <c:pt idx="22894">
                  <c:v>13.333333966632667</c:v>
                </c:pt>
                <c:pt idx="22895">
                  <c:v>13.333333966632667</c:v>
                </c:pt>
                <c:pt idx="22896">
                  <c:v>13.333333966632667</c:v>
                </c:pt>
                <c:pt idx="22897">
                  <c:v>13.333333966632667</c:v>
                </c:pt>
                <c:pt idx="22898">
                  <c:v>13.333333966632667</c:v>
                </c:pt>
                <c:pt idx="22899">
                  <c:v>13.333333966632667</c:v>
                </c:pt>
                <c:pt idx="22900">
                  <c:v>6.6666669833163335</c:v>
                </c:pt>
                <c:pt idx="22901">
                  <c:v>13.333333966632667</c:v>
                </c:pt>
                <c:pt idx="22902">
                  <c:v>13.333333966632667</c:v>
                </c:pt>
                <c:pt idx="22903">
                  <c:v>13.333333966632667</c:v>
                </c:pt>
                <c:pt idx="22904">
                  <c:v>13.333333966632667</c:v>
                </c:pt>
                <c:pt idx="22905">
                  <c:v>13.333333966632667</c:v>
                </c:pt>
                <c:pt idx="22906">
                  <c:v>13.333333966632667</c:v>
                </c:pt>
                <c:pt idx="22907">
                  <c:v>6.6666669833163335</c:v>
                </c:pt>
                <c:pt idx="22908">
                  <c:v>13.333333966632667</c:v>
                </c:pt>
                <c:pt idx="22909">
                  <c:v>13.333333966632667</c:v>
                </c:pt>
                <c:pt idx="22910">
                  <c:v>13.333333966632667</c:v>
                </c:pt>
                <c:pt idx="22911">
                  <c:v>13.333333966632667</c:v>
                </c:pt>
                <c:pt idx="22912">
                  <c:v>13.333333966632667</c:v>
                </c:pt>
                <c:pt idx="22913">
                  <c:v>13.333333966632667</c:v>
                </c:pt>
                <c:pt idx="22914">
                  <c:v>13.333333966632667</c:v>
                </c:pt>
                <c:pt idx="22915">
                  <c:v>6.6666669833163335</c:v>
                </c:pt>
                <c:pt idx="22916">
                  <c:v>13.333333966632667</c:v>
                </c:pt>
                <c:pt idx="22917">
                  <c:v>13.333333966632667</c:v>
                </c:pt>
                <c:pt idx="22918">
                  <c:v>13.333333966632667</c:v>
                </c:pt>
                <c:pt idx="22919">
                  <c:v>13.333333966632667</c:v>
                </c:pt>
                <c:pt idx="22920">
                  <c:v>13.333333966632667</c:v>
                </c:pt>
                <c:pt idx="22921">
                  <c:v>13.333333966632667</c:v>
                </c:pt>
                <c:pt idx="22922">
                  <c:v>13.333333966632667</c:v>
                </c:pt>
                <c:pt idx="22923">
                  <c:v>13.333333966632667</c:v>
                </c:pt>
                <c:pt idx="22924">
                  <c:v>13.333333966632667</c:v>
                </c:pt>
                <c:pt idx="22925">
                  <c:v>13.333333966632667</c:v>
                </c:pt>
                <c:pt idx="22926">
                  <c:v>13.333333966632667</c:v>
                </c:pt>
                <c:pt idx="22927">
                  <c:v>13.333333966632667</c:v>
                </c:pt>
                <c:pt idx="22928">
                  <c:v>13.333333966632667</c:v>
                </c:pt>
                <c:pt idx="22929">
                  <c:v>13.333333966632667</c:v>
                </c:pt>
                <c:pt idx="22930">
                  <c:v>13.333333966632667</c:v>
                </c:pt>
                <c:pt idx="22931">
                  <c:v>20.000000173846864</c:v>
                </c:pt>
                <c:pt idx="22932">
                  <c:v>13.333333966632667</c:v>
                </c:pt>
                <c:pt idx="22933">
                  <c:v>13.333333966632667</c:v>
                </c:pt>
                <c:pt idx="22934">
                  <c:v>13.333333966632667</c:v>
                </c:pt>
                <c:pt idx="22935">
                  <c:v>13.333333966632667</c:v>
                </c:pt>
                <c:pt idx="22936">
                  <c:v>13.333333966632667</c:v>
                </c:pt>
                <c:pt idx="22937">
                  <c:v>13.333333966632667</c:v>
                </c:pt>
                <c:pt idx="22938">
                  <c:v>13.333333966632667</c:v>
                </c:pt>
                <c:pt idx="22939">
                  <c:v>20.000000173846864</c:v>
                </c:pt>
                <c:pt idx="22940">
                  <c:v>13.333333966632667</c:v>
                </c:pt>
                <c:pt idx="22941">
                  <c:v>13.333333966632667</c:v>
                </c:pt>
                <c:pt idx="22942">
                  <c:v>13.333333966632667</c:v>
                </c:pt>
                <c:pt idx="22943">
                  <c:v>13.333333966632667</c:v>
                </c:pt>
                <c:pt idx="22944">
                  <c:v>13.333333966632667</c:v>
                </c:pt>
                <c:pt idx="22945">
                  <c:v>20.000000173846864</c:v>
                </c:pt>
                <c:pt idx="22946">
                  <c:v>13.333333966632667</c:v>
                </c:pt>
                <c:pt idx="22947">
                  <c:v>13.333333966632667</c:v>
                </c:pt>
                <c:pt idx="22948">
                  <c:v>13.333333966632667</c:v>
                </c:pt>
                <c:pt idx="22949">
                  <c:v>20.000000173846864</c:v>
                </c:pt>
                <c:pt idx="22950">
                  <c:v>13.333333966632667</c:v>
                </c:pt>
                <c:pt idx="22951">
                  <c:v>13.333333966632667</c:v>
                </c:pt>
                <c:pt idx="22952">
                  <c:v>20.000000173846864</c:v>
                </c:pt>
                <c:pt idx="22953">
                  <c:v>13.333333966632667</c:v>
                </c:pt>
                <c:pt idx="22954">
                  <c:v>13.333333966632667</c:v>
                </c:pt>
                <c:pt idx="22955">
                  <c:v>20.000000173846864</c:v>
                </c:pt>
                <c:pt idx="22956">
                  <c:v>13.333333966632667</c:v>
                </c:pt>
                <c:pt idx="22957">
                  <c:v>20.000000173846864</c:v>
                </c:pt>
                <c:pt idx="22958">
                  <c:v>13.333333966632667</c:v>
                </c:pt>
                <c:pt idx="22959">
                  <c:v>13.333333966632667</c:v>
                </c:pt>
                <c:pt idx="22960">
                  <c:v>20.000000173846864</c:v>
                </c:pt>
                <c:pt idx="22961">
                  <c:v>13.333333966632667</c:v>
                </c:pt>
                <c:pt idx="22962">
                  <c:v>20.000000173846864</c:v>
                </c:pt>
                <c:pt idx="22963">
                  <c:v>13.333333966632667</c:v>
                </c:pt>
                <c:pt idx="22964">
                  <c:v>20.000000173846864</c:v>
                </c:pt>
                <c:pt idx="22965">
                  <c:v>13.333333966632667</c:v>
                </c:pt>
                <c:pt idx="22966">
                  <c:v>20.000000173846864</c:v>
                </c:pt>
                <c:pt idx="22967">
                  <c:v>13.333333966632667</c:v>
                </c:pt>
                <c:pt idx="22968">
                  <c:v>20.000000173846864</c:v>
                </c:pt>
                <c:pt idx="22969">
                  <c:v>20.000000173846864</c:v>
                </c:pt>
                <c:pt idx="22970">
                  <c:v>13.333333966632667</c:v>
                </c:pt>
                <c:pt idx="22971">
                  <c:v>20.000000173846864</c:v>
                </c:pt>
                <c:pt idx="22972">
                  <c:v>20.000000173846864</c:v>
                </c:pt>
                <c:pt idx="22973">
                  <c:v>20.000000173846864</c:v>
                </c:pt>
                <c:pt idx="22974">
                  <c:v>13.333333966632667</c:v>
                </c:pt>
                <c:pt idx="22975">
                  <c:v>20.000000173846864</c:v>
                </c:pt>
                <c:pt idx="22976">
                  <c:v>20.000000173846864</c:v>
                </c:pt>
                <c:pt idx="22977">
                  <c:v>20.000000173846864</c:v>
                </c:pt>
                <c:pt idx="22978">
                  <c:v>20.000000173846864</c:v>
                </c:pt>
                <c:pt idx="22979">
                  <c:v>20.000000173846864</c:v>
                </c:pt>
                <c:pt idx="22980">
                  <c:v>13.333333966632667</c:v>
                </c:pt>
                <c:pt idx="22981">
                  <c:v>20.000000173846864</c:v>
                </c:pt>
                <c:pt idx="22982">
                  <c:v>20.000000173846864</c:v>
                </c:pt>
                <c:pt idx="22983">
                  <c:v>20.000000173846864</c:v>
                </c:pt>
                <c:pt idx="22984">
                  <c:v>20.000000173846864</c:v>
                </c:pt>
                <c:pt idx="22985">
                  <c:v>20.000000173846864</c:v>
                </c:pt>
                <c:pt idx="22986">
                  <c:v>20.000000173846864</c:v>
                </c:pt>
                <c:pt idx="22987">
                  <c:v>26.666667933265401</c:v>
                </c:pt>
                <c:pt idx="22988">
                  <c:v>20.000000173846864</c:v>
                </c:pt>
                <c:pt idx="22989">
                  <c:v>20.000000173846864</c:v>
                </c:pt>
                <c:pt idx="22990">
                  <c:v>20.000000173846864</c:v>
                </c:pt>
                <c:pt idx="22991">
                  <c:v>20.000000173846864</c:v>
                </c:pt>
                <c:pt idx="22992">
                  <c:v>20.000000173846864</c:v>
                </c:pt>
                <c:pt idx="22993">
                  <c:v>20.000000173846864</c:v>
                </c:pt>
                <c:pt idx="22994">
                  <c:v>20.000000173846864</c:v>
                </c:pt>
                <c:pt idx="22995">
                  <c:v>26.666667933265401</c:v>
                </c:pt>
                <c:pt idx="22996">
                  <c:v>20.000000173846864</c:v>
                </c:pt>
                <c:pt idx="22997">
                  <c:v>20.000000173846864</c:v>
                </c:pt>
                <c:pt idx="22998">
                  <c:v>20.000000173846864</c:v>
                </c:pt>
                <c:pt idx="22999">
                  <c:v>20.000000173846864</c:v>
                </c:pt>
                <c:pt idx="23000">
                  <c:v>20.000000173846864</c:v>
                </c:pt>
                <c:pt idx="23001">
                  <c:v>20.000000173846864</c:v>
                </c:pt>
                <c:pt idx="23002">
                  <c:v>20.000000173846864</c:v>
                </c:pt>
                <c:pt idx="23003">
                  <c:v>20.000000173846864</c:v>
                </c:pt>
                <c:pt idx="23004">
                  <c:v>20.000000173846864</c:v>
                </c:pt>
                <c:pt idx="23005">
                  <c:v>20.000000173846864</c:v>
                </c:pt>
                <c:pt idx="23006">
                  <c:v>26.666667933265401</c:v>
                </c:pt>
                <c:pt idx="23007">
                  <c:v>20.000000173846864</c:v>
                </c:pt>
                <c:pt idx="23008">
                  <c:v>20.000000173846864</c:v>
                </c:pt>
                <c:pt idx="23009">
                  <c:v>20.000000173846864</c:v>
                </c:pt>
                <c:pt idx="23010">
                  <c:v>20.000000173846864</c:v>
                </c:pt>
                <c:pt idx="23011">
                  <c:v>20.000000173846864</c:v>
                </c:pt>
                <c:pt idx="23012">
                  <c:v>26.666667933265401</c:v>
                </c:pt>
                <c:pt idx="23013">
                  <c:v>20.000000173846864</c:v>
                </c:pt>
                <c:pt idx="23014">
                  <c:v>20.000000173846864</c:v>
                </c:pt>
                <c:pt idx="23015">
                  <c:v>20.000000173846864</c:v>
                </c:pt>
                <c:pt idx="23016">
                  <c:v>26.666667933265401</c:v>
                </c:pt>
                <c:pt idx="23017">
                  <c:v>20.000000173846864</c:v>
                </c:pt>
                <c:pt idx="23018">
                  <c:v>20.000000173846864</c:v>
                </c:pt>
                <c:pt idx="23019">
                  <c:v>26.666667933265401</c:v>
                </c:pt>
                <c:pt idx="23020">
                  <c:v>20.000000173846864</c:v>
                </c:pt>
                <c:pt idx="23021">
                  <c:v>26.666667933265401</c:v>
                </c:pt>
                <c:pt idx="23022">
                  <c:v>20.000000173846864</c:v>
                </c:pt>
                <c:pt idx="23023">
                  <c:v>26.666667933265401</c:v>
                </c:pt>
                <c:pt idx="23024">
                  <c:v>20.000000173846864</c:v>
                </c:pt>
                <c:pt idx="23025">
                  <c:v>26.666667933265401</c:v>
                </c:pt>
                <c:pt idx="23026">
                  <c:v>20.000000173846864</c:v>
                </c:pt>
                <c:pt idx="23027">
                  <c:v>26.666667933265401</c:v>
                </c:pt>
                <c:pt idx="23028">
                  <c:v>26.666667933265401</c:v>
                </c:pt>
                <c:pt idx="23029">
                  <c:v>20.000000173846864</c:v>
                </c:pt>
                <c:pt idx="23030">
                  <c:v>26.666667933265401</c:v>
                </c:pt>
                <c:pt idx="23031">
                  <c:v>26.666667933265401</c:v>
                </c:pt>
                <c:pt idx="23032">
                  <c:v>20.000000173846864</c:v>
                </c:pt>
                <c:pt idx="23033">
                  <c:v>26.666667933265401</c:v>
                </c:pt>
                <c:pt idx="23034">
                  <c:v>26.666667933265401</c:v>
                </c:pt>
                <c:pt idx="23035">
                  <c:v>26.666667933265401</c:v>
                </c:pt>
                <c:pt idx="23036">
                  <c:v>20.000000173846864</c:v>
                </c:pt>
                <c:pt idx="23037">
                  <c:v>26.666667933265401</c:v>
                </c:pt>
                <c:pt idx="23038">
                  <c:v>26.666667933265401</c:v>
                </c:pt>
                <c:pt idx="23039">
                  <c:v>26.666667933265401</c:v>
                </c:pt>
                <c:pt idx="23040">
                  <c:v>26.666667933265401</c:v>
                </c:pt>
                <c:pt idx="23041">
                  <c:v>26.666667933265401</c:v>
                </c:pt>
                <c:pt idx="23042">
                  <c:v>26.666667933265401</c:v>
                </c:pt>
                <c:pt idx="23043">
                  <c:v>20.000000173846864</c:v>
                </c:pt>
                <c:pt idx="23044">
                  <c:v>26.666667933265401</c:v>
                </c:pt>
                <c:pt idx="23045">
                  <c:v>26.666667933265401</c:v>
                </c:pt>
                <c:pt idx="23046">
                  <c:v>26.666667933265401</c:v>
                </c:pt>
                <c:pt idx="23047">
                  <c:v>26.666667933265401</c:v>
                </c:pt>
                <c:pt idx="23048">
                  <c:v>26.666667933265401</c:v>
                </c:pt>
                <c:pt idx="23049">
                  <c:v>26.666667933265401</c:v>
                </c:pt>
                <c:pt idx="23050">
                  <c:v>26.666667933265401</c:v>
                </c:pt>
                <c:pt idx="23051">
                  <c:v>26.666667933265401</c:v>
                </c:pt>
                <c:pt idx="23052">
                  <c:v>26.666667933265401</c:v>
                </c:pt>
                <c:pt idx="23053">
                  <c:v>26.666667933265401</c:v>
                </c:pt>
                <c:pt idx="23054">
                  <c:v>26.666667933265401</c:v>
                </c:pt>
                <c:pt idx="23055">
                  <c:v>26.666667933265401</c:v>
                </c:pt>
                <c:pt idx="23056">
                  <c:v>26.666667933265401</c:v>
                </c:pt>
                <c:pt idx="23057">
                  <c:v>33.333335692683868</c:v>
                </c:pt>
                <c:pt idx="23058">
                  <c:v>33.333335692683868</c:v>
                </c:pt>
                <c:pt idx="23059">
                  <c:v>33.333335692683868</c:v>
                </c:pt>
                <c:pt idx="23060">
                  <c:v>40.000003452102327</c:v>
                </c:pt>
                <c:pt idx="23061">
                  <c:v>40.000003452102327</c:v>
                </c:pt>
                <c:pt idx="23062">
                  <c:v>40.000003452102327</c:v>
                </c:pt>
                <c:pt idx="23063">
                  <c:v>46.6666712115208</c:v>
                </c:pt>
                <c:pt idx="23064">
                  <c:v>46.6666712115208</c:v>
                </c:pt>
                <c:pt idx="23065">
                  <c:v>46.6666712115208</c:v>
                </c:pt>
                <c:pt idx="23066">
                  <c:v>53.333335866530739</c:v>
                </c:pt>
                <c:pt idx="23067">
                  <c:v>53.333335866530739</c:v>
                </c:pt>
                <c:pt idx="23068">
                  <c:v>46.6666712115208</c:v>
                </c:pt>
                <c:pt idx="23069">
                  <c:v>53.333335866530739</c:v>
                </c:pt>
                <c:pt idx="23070">
                  <c:v>53.333335866530739</c:v>
                </c:pt>
                <c:pt idx="23071">
                  <c:v>53.333335866530739</c:v>
                </c:pt>
                <c:pt idx="23072">
                  <c:v>53.333335866530739</c:v>
                </c:pt>
                <c:pt idx="23073">
                  <c:v>46.6666712115208</c:v>
                </c:pt>
                <c:pt idx="23074">
                  <c:v>53.333335866530739</c:v>
                </c:pt>
                <c:pt idx="23075">
                  <c:v>46.6666712115208</c:v>
                </c:pt>
                <c:pt idx="23076">
                  <c:v>46.6666712115208</c:v>
                </c:pt>
                <c:pt idx="23077">
                  <c:v>53.333335866530739</c:v>
                </c:pt>
                <c:pt idx="23078">
                  <c:v>46.6666712115208</c:v>
                </c:pt>
                <c:pt idx="23079">
                  <c:v>46.6666712115208</c:v>
                </c:pt>
                <c:pt idx="23080">
                  <c:v>46.6666712115208</c:v>
                </c:pt>
                <c:pt idx="23081">
                  <c:v>40.000003452102327</c:v>
                </c:pt>
                <c:pt idx="23082">
                  <c:v>46.6666712115208</c:v>
                </c:pt>
                <c:pt idx="23083">
                  <c:v>46.6666712115208</c:v>
                </c:pt>
                <c:pt idx="23084">
                  <c:v>40.000003452102327</c:v>
                </c:pt>
                <c:pt idx="23085">
                  <c:v>40.000003452102327</c:v>
                </c:pt>
                <c:pt idx="23086">
                  <c:v>46.6666712115208</c:v>
                </c:pt>
                <c:pt idx="23087">
                  <c:v>40.000003452102327</c:v>
                </c:pt>
                <c:pt idx="23088">
                  <c:v>40.000003452102327</c:v>
                </c:pt>
                <c:pt idx="23089">
                  <c:v>40.000003452102327</c:v>
                </c:pt>
                <c:pt idx="23090">
                  <c:v>33.333335692683868</c:v>
                </c:pt>
                <c:pt idx="23091">
                  <c:v>40.000003452102327</c:v>
                </c:pt>
                <c:pt idx="23092">
                  <c:v>40.000003452102327</c:v>
                </c:pt>
                <c:pt idx="23093">
                  <c:v>33.333335692683868</c:v>
                </c:pt>
                <c:pt idx="23094">
                  <c:v>40.000003452102327</c:v>
                </c:pt>
                <c:pt idx="23095">
                  <c:v>33.333335692683868</c:v>
                </c:pt>
                <c:pt idx="23096">
                  <c:v>40.000003452102327</c:v>
                </c:pt>
                <c:pt idx="23097">
                  <c:v>33.333335692683868</c:v>
                </c:pt>
                <c:pt idx="23098">
                  <c:v>40.000003452102327</c:v>
                </c:pt>
                <c:pt idx="23099">
                  <c:v>33.333335692683868</c:v>
                </c:pt>
                <c:pt idx="23100">
                  <c:v>33.333335692683868</c:v>
                </c:pt>
                <c:pt idx="23101">
                  <c:v>33.333335692683868</c:v>
                </c:pt>
                <c:pt idx="23102">
                  <c:v>40.000003452102327</c:v>
                </c:pt>
                <c:pt idx="23103">
                  <c:v>33.333335692683868</c:v>
                </c:pt>
                <c:pt idx="23104">
                  <c:v>33.333335692683868</c:v>
                </c:pt>
                <c:pt idx="23105">
                  <c:v>33.333335692683868</c:v>
                </c:pt>
                <c:pt idx="23106">
                  <c:v>33.333335692683868</c:v>
                </c:pt>
                <c:pt idx="23107">
                  <c:v>33.333335692683868</c:v>
                </c:pt>
                <c:pt idx="23108">
                  <c:v>33.333335692683868</c:v>
                </c:pt>
                <c:pt idx="23109">
                  <c:v>33.333335692683868</c:v>
                </c:pt>
                <c:pt idx="23110">
                  <c:v>26.666667933265401</c:v>
                </c:pt>
                <c:pt idx="23111">
                  <c:v>33.333335692683868</c:v>
                </c:pt>
                <c:pt idx="23112">
                  <c:v>33.333335692683868</c:v>
                </c:pt>
                <c:pt idx="23113">
                  <c:v>33.333335692683868</c:v>
                </c:pt>
                <c:pt idx="23114">
                  <c:v>26.666667933265401</c:v>
                </c:pt>
                <c:pt idx="23115">
                  <c:v>33.333335692683868</c:v>
                </c:pt>
                <c:pt idx="23116">
                  <c:v>26.666667933265401</c:v>
                </c:pt>
                <c:pt idx="23117">
                  <c:v>33.333335692683868</c:v>
                </c:pt>
                <c:pt idx="23118">
                  <c:v>26.666667933265401</c:v>
                </c:pt>
                <c:pt idx="23119">
                  <c:v>33.333335692683868</c:v>
                </c:pt>
                <c:pt idx="23120">
                  <c:v>26.666667933265401</c:v>
                </c:pt>
                <c:pt idx="23121">
                  <c:v>33.333335692683868</c:v>
                </c:pt>
                <c:pt idx="23122">
                  <c:v>26.666667933265401</c:v>
                </c:pt>
                <c:pt idx="23123">
                  <c:v>33.333335692683868</c:v>
                </c:pt>
                <c:pt idx="23124">
                  <c:v>26.666667933265401</c:v>
                </c:pt>
                <c:pt idx="23125">
                  <c:v>26.666667933265401</c:v>
                </c:pt>
                <c:pt idx="23126">
                  <c:v>33.333335692683868</c:v>
                </c:pt>
                <c:pt idx="23127">
                  <c:v>26.666667933265401</c:v>
                </c:pt>
                <c:pt idx="23128">
                  <c:v>26.666667933265401</c:v>
                </c:pt>
                <c:pt idx="23129">
                  <c:v>26.666667933265401</c:v>
                </c:pt>
                <c:pt idx="23130">
                  <c:v>26.666667933265401</c:v>
                </c:pt>
                <c:pt idx="23131">
                  <c:v>33.333335692683868</c:v>
                </c:pt>
                <c:pt idx="23132">
                  <c:v>26.666667933265401</c:v>
                </c:pt>
                <c:pt idx="23133">
                  <c:v>26.666667933265401</c:v>
                </c:pt>
                <c:pt idx="23134">
                  <c:v>26.666667933265401</c:v>
                </c:pt>
                <c:pt idx="23135">
                  <c:v>26.666667933265401</c:v>
                </c:pt>
                <c:pt idx="23136">
                  <c:v>26.666667933265401</c:v>
                </c:pt>
                <c:pt idx="23137">
                  <c:v>26.666667933265401</c:v>
                </c:pt>
                <c:pt idx="23138">
                  <c:v>26.666667933265401</c:v>
                </c:pt>
                <c:pt idx="23139">
                  <c:v>26.666667933265401</c:v>
                </c:pt>
                <c:pt idx="23140">
                  <c:v>26.666667933265401</c:v>
                </c:pt>
                <c:pt idx="23141">
                  <c:v>26.666667933265401</c:v>
                </c:pt>
                <c:pt idx="23142">
                  <c:v>26.666667933265401</c:v>
                </c:pt>
                <c:pt idx="23143">
                  <c:v>26.666667933265401</c:v>
                </c:pt>
                <c:pt idx="23144">
                  <c:v>20.000000173846864</c:v>
                </c:pt>
                <c:pt idx="23145">
                  <c:v>26.666667933265401</c:v>
                </c:pt>
                <c:pt idx="23146">
                  <c:v>26.666667933265401</c:v>
                </c:pt>
                <c:pt idx="23147">
                  <c:v>26.666667933265401</c:v>
                </c:pt>
                <c:pt idx="23148">
                  <c:v>20.000000173846864</c:v>
                </c:pt>
                <c:pt idx="23149">
                  <c:v>26.666667933265401</c:v>
                </c:pt>
                <c:pt idx="23150">
                  <c:v>26.666667933265401</c:v>
                </c:pt>
                <c:pt idx="23151">
                  <c:v>20.000000173846864</c:v>
                </c:pt>
                <c:pt idx="23152">
                  <c:v>26.666667933265401</c:v>
                </c:pt>
                <c:pt idx="23153">
                  <c:v>20.000000173846864</c:v>
                </c:pt>
                <c:pt idx="23154">
                  <c:v>26.666667933265401</c:v>
                </c:pt>
                <c:pt idx="23155">
                  <c:v>26.666667933265401</c:v>
                </c:pt>
                <c:pt idx="23156">
                  <c:v>20.000000173846864</c:v>
                </c:pt>
                <c:pt idx="23157">
                  <c:v>26.666667933265401</c:v>
                </c:pt>
                <c:pt idx="23158">
                  <c:v>20.000000173846864</c:v>
                </c:pt>
                <c:pt idx="23159">
                  <c:v>26.666667933265401</c:v>
                </c:pt>
                <c:pt idx="23160">
                  <c:v>20.000000173846864</c:v>
                </c:pt>
                <c:pt idx="23161">
                  <c:v>26.666667933265401</c:v>
                </c:pt>
                <c:pt idx="23162">
                  <c:v>20.000000173846864</c:v>
                </c:pt>
                <c:pt idx="23163">
                  <c:v>26.666667933265401</c:v>
                </c:pt>
                <c:pt idx="23164">
                  <c:v>26.666667933265401</c:v>
                </c:pt>
                <c:pt idx="23165">
                  <c:v>20.000000173846864</c:v>
                </c:pt>
                <c:pt idx="23166">
                  <c:v>26.666667933265401</c:v>
                </c:pt>
                <c:pt idx="23167">
                  <c:v>20.000000173846864</c:v>
                </c:pt>
                <c:pt idx="23168">
                  <c:v>26.666667933265401</c:v>
                </c:pt>
                <c:pt idx="23169">
                  <c:v>26.666667933265401</c:v>
                </c:pt>
                <c:pt idx="23170">
                  <c:v>20.000000173846864</c:v>
                </c:pt>
                <c:pt idx="23171">
                  <c:v>26.666667933265401</c:v>
                </c:pt>
                <c:pt idx="23172">
                  <c:v>26.666667933265401</c:v>
                </c:pt>
                <c:pt idx="23173">
                  <c:v>20.000000173846864</c:v>
                </c:pt>
                <c:pt idx="23174">
                  <c:v>26.666667933265401</c:v>
                </c:pt>
                <c:pt idx="23175">
                  <c:v>26.666667933265401</c:v>
                </c:pt>
                <c:pt idx="23176">
                  <c:v>20.000000173846864</c:v>
                </c:pt>
                <c:pt idx="23177">
                  <c:v>26.666667933265401</c:v>
                </c:pt>
                <c:pt idx="23178">
                  <c:v>26.666667933265401</c:v>
                </c:pt>
                <c:pt idx="23179">
                  <c:v>20.000000173846864</c:v>
                </c:pt>
                <c:pt idx="23180">
                  <c:v>26.666667933265401</c:v>
                </c:pt>
                <c:pt idx="23181">
                  <c:v>20.000000173846864</c:v>
                </c:pt>
                <c:pt idx="23182">
                  <c:v>26.666667933265401</c:v>
                </c:pt>
                <c:pt idx="23183">
                  <c:v>26.666667933265401</c:v>
                </c:pt>
                <c:pt idx="23184">
                  <c:v>20.000000173846864</c:v>
                </c:pt>
                <c:pt idx="23185">
                  <c:v>26.666667933265401</c:v>
                </c:pt>
                <c:pt idx="23186">
                  <c:v>20.000000173846864</c:v>
                </c:pt>
                <c:pt idx="23187">
                  <c:v>26.666667933265401</c:v>
                </c:pt>
                <c:pt idx="23188">
                  <c:v>20.000000173846864</c:v>
                </c:pt>
                <c:pt idx="23189">
                  <c:v>26.666667933265401</c:v>
                </c:pt>
                <c:pt idx="23190">
                  <c:v>20.000000173846864</c:v>
                </c:pt>
                <c:pt idx="23191">
                  <c:v>20.000000173846864</c:v>
                </c:pt>
                <c:pt idx="23192">
                  <c:v>26.666667933265401</c:v>
                </c:pt>
                <c:pt idx="23193">
                  <c:v>20.000000173846864</c:v>
                </c:pt>
                <c:pt idx="23194">
                  <c:v>26.666667933265401</c:v>
                </c:pt>
                <c:pt idx="23195">
                  <c:v>20.000000173846864</c:v>
                </c:pt>
                <c:pt idx="23196">
                  <c:v>20.000000173846864</c:v>
                </c:pt>
                <c:pt idx="23197">
                  <c:v>26.666667933265401</c:v>
                </c:pt>
                <c:pt idx="23198">
                  <c:v>20.000000173846864</c:v>
                </c:pt>
                <c:pt idx="23199">
                  <c:v>20.000000173846864</c:v>
                </c:pt>
                <c:pt idx="23200">
                  <c:v>26.666667933265401</c:v>
                </c:pt>
                <c:pt idx="23201">
                  <c:v>20.000000173846864</c:v>
                </c:pt>
                <c:pt idx="23202">
                  <c:v>20.000000173846864</c:v>
                </c:pt>
                <c:pt idx="23203">
                  <c:v>26.666667933265401</c:v>
                </c:pt>
                <c:pt idx="23204">
                  <c:v>20.000000173846864</c:v>
                </c:pt>
                <c:pt idx="23205">
                  <c:v>20.000000173846864</c:v>
                </c:pt>
                <c:pt idx="23206">
                  <c:v>26.666667933265401</c:v>
                </c:pt>
                <c:pt idx="23207">
                  <c:v>20.000000173846864</c:v>
                </c:pt>
                <c:pt idx="23208">
                  <c:v>20.000000173846864</c:v>
                </c:pt>
                <c:pt idx="23209">
                  <c:v>26.666667933265401</c:v>
                </c:pt>
                <c:pt idx="23210">
                  <c:v>20.000000173846864</c:v>
                </c:pt>
                <c:pt idx="23211">
                  <c:v>26.666667933265401</c:v>
                </c:pt>
                <c:pt idx="23212">
                  <c:v>20.000000173846864</c:v>
                </c:pt>
                <c:pt idx="23213">
                  <c:v>20.000000173846864</c:v>
                </c:pt>
                <c:pt idx="23214">
                  <c:v>26.666667933265401</c:v>
                </c:pt>
                <c:pt idx="23215">
                  <c:v>20.000000173846864</c:v>
                </c:pt>
                <c:pt idx="23216">
                  <c:v>26.666667933265401</c:v>
                </c:pt>
                <c:pt idx="23217">
                  <c:v>20.000000173846864</c:v>
                </c:pt>
                <c:pt idx="23218">
                  <c:v>26.666667933265401</c:v>
                </c:pt>
                <c:pt idx="23219">
                  <c:v>20.000000173846864</c:v>
                </c:pt>
                <c:pt idx="23220">
                  <c:v>26.666667933265401</c:v>
                </c:pt>
                <c:pt idx="23221">
                  <c:v>20.000000173846864</c:v>
                </c:pt>
                <c:pt idx="23222">
                  <c:v>26.666667933265401</c:v>
                </c:pt>
                <c:pt idx="23223">
                  <c:v>26.666667933265401</c:v>
                </c:pt>
                <c:pt idx="23224">
                  <c:v>20.000000173846864</c:v>
                </c:pt>
                <c:pt idx="23225">
                  <c:v>26.666667933265401</c:v>
                </c:pt>
                <c:pt idx="23226">
                  <c:v>20.000000173846864</c:v>
                </c:pt>
                <c:pt idx="23227">
                  <c:v>26.666667933265401</c:v>
                </c:pt>
                <c:pt idx="23228">
                  <c:v>26.666667933265401</c:v>
                </c:pt>
                <c:pt idx="23229">
                  <c:v>20.000000173846864</c:v>
                </c:pt>
                <c:pt idx="23230">
                  <c:v>26.666667933265401</c:v>
                </c:pt>
                <c:pt idx="23231">
                  <c:v>26.666667933265401</c:v>
                </c:pt>
                <c:pt idx="23232">
                  <c:v>26.666667933265401</c:v>
                </c:pt>
                <c:pt idx="23233">
                  <c:v>20.000000173846864</c:v>
                </c:pt>
                <c:pt idx="23234">
                  <c:v>26.666667933265401</c:v>
                </c:pt>
                <c:pt idx="23235">
                  <c:v>26.666667933265401</c:v>
                </c:pt>
                <c:pt idx="23236">
                  <c:v>20.000000173846864</c:v>
                </c:pt>
                <c:pt idx="23237">
                  <c:v>26.666667933265401</c:v>
                </c:pt>
                <c:pt idx="23238">
                  <c:v>26.666667933265401</c:v>
                </c:pt>
                <c:pt idx="23239">
                  <c:v>26.666667933265401</c:v>
                </c:pt>
                <c:pt idx="23240">
                  <c:v>20.000000173846864</c:v>
                </c:pt>
                <c:pt idx="23241">
                  <c:v>26.666667933265401</c:v>
                </c:pt>
                <c:pt idx="23242">
                  <c:v>26.666667933265401</c:v>
                </c:pt>
                <c:pt idx="23243">
                  <c:v>26.666667933265401</c:v>
                </c:pt>
                <c:pt idx="23244">
                  <c:v>20.000000173846864</c:v>
                </c:pt>
                <c:pt idx="23245">
                  <c:v>26.666667933265401</c:v>
                </c:pt>
                <c:pt idx="23246">
                  <c:v>26.666667933265401</c:v>
                </c:pt>
                <c:pt idx="23247">
                  <c:v>26.666667933265401</c:v>
                </c:pt>
                <c:pt idx="23248">
                  <c:v>20.000000173846864</c:v>
                </c:pt>
                <c:pt idx="23249">
                  <c:v>26.666667933265401</c:v>
                </c:pt>
                <c:pt idx="23250">
                  <c:v>26.666667933265401</c:v>
                </c:pt>
                <c:pt idx="23251">
                  <c:v>26.666667933265401</c:v>
                </c:pt>
                <c:pt idx="23252">
                  <c:v>26.666667933265401</c:v>
                </c:pt>
                <c:pt idx="23253">
                  <c:v>20.000000173846864</c:v>
                </c:pt>
                <c:pt idx="23254">
                  <c:v>26.666667933265401</c:v>
                </c:pt>
                <c:pt idx="23255">
                  <c:v>26.666667933265401</c:v>
                </c:pt>
                <c:pt idx="23256">
                  <c:v>26.666667933265401</c:v>
                </c:pt>
                <c:pt idx="23257">
                  <c:v>26.666667933265401</c:v>
                </c:pt>
                <c:pt idx="23258">
                  <c:v>26.666667933265401</c:v>
                </c:pt>
                <c:pt idx="23259">
                  <c:v>26.666667933265401</c:v>
                </c:pt>
                <c:pt idx="23260">
                  <c:v>26.666667933265401</c:v>
                </c:pt>
                <c:pt idx="23261">
                  <c:v>26.666667933265401</c:v>
                </c:pt>
                <c:pt idx="23262">
                  <c:v>26.666667933265401</c:v>
                </c:pt>
                <c:pt idx="23263">
                  <c:v>26.666667933265401</c:v>
                </c:pt>
                <c:pt idx="23264">
                  <c:v>26.666667933265401</c:v>
                </c:pt>
                <c:pt idx="23265">
                  <c:v>26.666667933265401</c:v>
                </c:pt>
                <c:pt idx="23266">
                  <c:v>26.666667933265401</c:v>
                </c:pt>
                <c:pt idx="23267">
                  <c:v>26.666667933265401</c:v>
                </c:pt>
                <c:pt idx="23268">
                  <c:v>26.666667933265401</c:v>
                </c:pt>
                <c:pt idx="23269">
                  <c:v>26.666667933265401</c:v>
                </c:pt>
                <c:pt idx="23270">
                  <c:v>26.666667933265401</c:v>
                </c:pt>
                <c:pt idx="23271">
                  <c:v>33.333335692683868</c:v>
                </c:pt>
                <c:pt idx="23272">
                  <c:v>26.666667933265401</c:v>
                </c:pt>
                <c:pt idx="23273">
                  <c:v>26.666667933265401</c:v>
                </c:pt>
                <c:pt idx="23274">
                  <c:v>26.666667933265401</c:v>
                </c:pt>
                <c:pt idx="23275">
                  <c:v>26.666667933265401</c:v>
                </c:pt>
                <c:pt idx="23276">
                  <c:v>26.666667933265401</c:v>
                </c:pt>
                <c:pt idx="23277">
                  <c:v>26.666667933265401</c:v>
                </c:pt>
                <c:pt idx="23278">
                  <c:v>26.666667933265401</c:v>
                </c:pt>
                <c:pt idx="23279">
                  <c:v>26.666667933265401</c:v>
                </c:pt>
                <c:pt idx="23280">
                  <c:v>26.666667933265401</c:v>
                </c:pt>
                <c:pt idx="23281">
                  <c:v>20.000000173846864</c:v>
                </c:pt>
                <c:pt idx="23282">
                  <c:v>26.666667933265401</c:v>
                </c:pt>
                <c:pt idx="23283">
                  <c:v>26.666667933265401</c:v>
                </c:pt>
                <c:pt idx="23284">
                  <c:v>26.666667933265401</c:v>
                </c:pt>
                <c:pt idx="23285">
                  <c:v>26.666667933265401</c:v>
                </c:pt>
                <c:pt idx="23286">
                  <c:v>26.666667933265401</c:v>
                </c:pt>
                <c:pt idx="23287">
                  <c:v>20.000000173846864</c:v>
                </c:pt>
                <c:pt idx="23288">
                  <c:v>26.666667933265401</c:v>
                </c:pt>
                <c:pt idx="23289">
                  <c:v>26.666667933265401</c:v>
                </c:pt>
                <c:pt idx="23290">
                  <c:v>26.666667933265401</c:v>
                </c:pt>
                <c:pt idx="23291">
                  <c:v>20.000000173846864</c:v>
                </c:pt>
                <c:pt idx="23292">
                  <c:v>26.666667933265401</c:v>
                </c:pt>
                <c:pt idx="23293">
                  <c:v>26.666667933265401</c:v>
                </c:pt>
                <c:pt idx="23294">
                  <c:v>20.000000173846864</c:v>
                </c:pt>
                <c:pt idx="23295">
                  <c:v>26.666667933265401</c:v>
                </c:pt>
                <c:pt idx="23296">
                  <c:v>26.666667933265401</c:v>
                </c:pt>
                <c:pt idx="23297">
                  <c:v>20.000000173846864</c:v>
                </c:pt>
                <c:pt idx="23298">
                  <c:v>26.666667933265401</c:v>
                </c:pt>
                <c:pt idx="23299">
                  <c:v>20.000000173846864</c:v>
                </c:pt>
                <c:pt idx="23300">
                  <c:v>26.666667933265401</c:v>
                </c:pt>
                <c:pt idx="23301">
                  <c:v>20.000000173846864</c:v>
                </c:pt>
                <c:pt idx="23302">
                  <c:v>26.666667933265401</c:v>
                </c:pt>
                <c:pt idx="23303">
                  <c:v>20.000000173846864</c:v>
                </c:pt>
                <c:pt idx="23304">
                  <c:v>26.666667933265401</c:v>
                </c:pt>
                <c:pt idx="23305">
                  <c:v>20.000000173846864</c:v>
                </c:pt>
                <c:pt idx="23306">
                  <c:v>26.666667933265401</c:v>
                </c:pt>
                <c:pt idx="23307">
                  <c:v>20.000000173846864</c:v>
                </c:pt>
                <c:pt idx="23308">
                  <c:v>26.666667933265401</c:v>
                </c:pt>
                <c:pt idx="23309">
                  <c:v>20.000000173846864</c:v>
                </c:pt>
                <c:pt idx="23310">
                  <c:v>26.666667933265401</c:v>
                </c:pt>
                <c:pt idx="23311">
                  <c:v>20.000000173846864</c:v>
                </c:pt>
                <c:pt idx="23312">
                  <c:v>26.666667933265401</c:v>
                </c:pt>
                <c:pt idx="23313">
                  <c:v>20.000000173846864</c:v>
                </c:pt>
                <c:pt idx="23314">
                  <c:v>26.666667933265401</c:v>
                </c:pt>
                <c:pt idx="23315">
                  <c:v>20.000000173846864</c:v>
                </c:pt>
                <c:pt idx="23316">
                  <c:v>26.666667933265401</c:v>
                </c:pt>
                <c:pt idx="23317">
                  <c:v>20.000000173846864</c:v>
                </c:pt>
                <c:pt idx="23318">
                  <c:v>20.000000173846864</c:v>
                </c:pt>
                <c:pt idx="23319">
                  <c:v>26.666667933265401</c:v>
                </c:pt>
                <c:pt idx="23320">
                  <c:v>20.000000173846864</c:v>
                </c:pt>
                <c:pt idx="23321">
                  <c:v>26.666667933265401</c:v>
                </c:pt>
                <c:pt idx="23322">
                  <c:v>20.000000173846864</c:v>
                </c:pt>
                <c:pt idx="23323">
                  <c:v>26.666667933265401</c:v>
                </c:pt>
                <c:pt idx="23324">
                  <c:v>20.000000173846864</c:v>
                </c:pt>
                <c:pt idx="23325">
                  <c:v>20.000000173846864</c:v>
                </c:pt>
                <c:pt idx="23326">
                  <c:v>26.666667933265401</c:v>
                </c:pt>
                <c:pt idx="23327">
                  <c:v>20.000000173846864</c:v>
                </c:pt>
                <c:pt idx="23328">
                  <c:v>20.000000173846864</c:v>
                </c:pt>
                <c:pt idx="23329">
                  <c:v>26.666667933265401</c:v>
                </c:pt>
                <c:pt idx="23330">
                  <c:v>20.000000173846864</c:v>
                </c:pt>
                <c:pt idx="23331">
                  <c:v>26.666667933265401</c:v>
                </c:pt>
                <c:pt idx="23332">
                  <c:v>20.000000173846864</c:v>
                </c:pt>
                <c:pt idx="23333">
                  <c:v>20.000000173846864</c:v>
                </c:pt>
                <c:pt idx="23334">
                  <c:v>26.666667933265401</c:v>
                </c:pt>
                <c:pt idx="23335">
                  <c:v>20.000000173846864</c:v>
                </c:pt>
                <c:pt idx="23336">
                  <c:v>20.000000173846864</c:v>
                </c:pt>
                <c:pt idx="23337">
                  <c:v>26.666667933265401</c:v>
                </c:pt>
                <c:pt idx="23338">
                  <c:v>20.000000173846864</c:v>
                </c:pt>
                <c:pt idx="23339">
                  <c:v>20.000000173846864</c:v>
                </c:pt>
                <c:pt idx="23340">
                  <c:v>26.666667933265401</c:v>
                </c:pt>
                <c:pt idx="23341">
                  <c:v>20.000000173846864</c:v>
                </c:pt>
                <c:pt idx="23342">
                  <c:v>20.000000173846864</c:v>
                </c:pt>
                <c:pt idx="23343">
                  <c:v>20.000000173846864</c:v>
                </c:pt>
                <c:pt idx="23344">
                  <c:v>26.666667933265401</c:v>
                </c:pt>
                <c:pt idx="23345">
                  <c:v>20.000000173846864</c:v>
                </c:pt>
                <c:pt idx="23346">
                  <c:v>20.000000173846864</c:v>
                </c:pt>
                <c:pt idx="23347">
                  <c:v>20.000000173846864</c:v>
                </c:pt>
                <c:pt idx="23348">
                  <c:v>20.000000173846864</c:v>
                </c:pt>
                <c:pt idx="23349">
                  <c:v>20.000000173846864</c:v>
                </c:pt>
                <c:pt idx="23350">
                  <c:v>20.000000173846864</c:v>
                </c:pt>
                <c:pt idx="23351">
                  <c:v>20.000000173846864</c:v>
                </c:pt>
                <c:pt idx="23352">
                  <c:v>20.000000173846864</c:v>
                </c:pt>
                <c:pt idx="23353">
                  <c:v>20.000000173846864</c:v>
                </c:pt>
                <c:pt idx="23354">
                  <c:v>20.000000173846864</c:v>
                </c:pt>
                <c:pt idx="23355">
                  <c:v>20.000000173846864</c:v>
                </c:pt>
                <c:pt idx="23356">
                  <c:v>20.000000173846864</c:v>
                </c:pt>
                <c:pt idx="23357">
                  <c:v>20.000000173846864</c:v>
                </c:pt>
                <c:pt idx="23358">
                  <c:v>20.000000173846864</c:v>
                </c:pt>
                <c:pt idx="23359">
                  <c:v>20.000000173846864</c:v>
                </c:pt>
                <c:pt idx="23360">
                  <c:v>20.000000173846864</c:v>
                </c:pt>
                <c:pt idx="23361">
                  <c:v>26.666667933265401</c:v>
                </c:pt>
                <c:pt idx="23362">
                  <c:v>20.000000173846864</c:v>
                </c:pt>
                <c:pt idx="23363">
                  <c:v>20.000000173846864</c:v>
                </c:pt>
                <c:pt idx="23364">
                  <c:v>20.000000173846864</c:v>
                </c:pt>
                <c:pt idx="23365">
                  <c:v>20.000000173846864</c:v>
                </c:pt>
                <c:pt idx="23366">
                  <c:v>26.666667933265401</c:v>
                </c:pt>
                <c:pt idx="23367">
                  <c:v>20.000000173846864</c:v>
                </c:pt>
                <c:pt idx="23368">
                  <c:v>20.000000173846864</c:v>
                </c:pt>
                <c:pt idx="23369">
                  <c:v>26.666667933265401</c:v>
                </c:pt>
                <c:pt idx="23370">
                  <c:v>20.000000173846864</c:v>
                </c:pt>
                <c:pt idx="23371">
                  <c:v>20.000000173846864</c:v>
                </c:pt>
                <c:pt idx="23372">
                  <c:v>20.000000173846864</c:v>
                </c:pt>
                <c:pt idx="23373">
                  <c:v>26.666667933265401</c:v>
                </c:pt>
                <c:pt idx="23374">
                  <c:v>20.000000173846864</c:v>
                </c:pt>
                <c:pt idx="23375">
                  <c:v>20.000000173846864</c:v>
                </c:pt>
                <c:pt idx="23376">
                  <c:v>20.000000173846864</c:v>
                </c:pt>
                <c:pt idx="23377">
                  <c:v>20.000000173846864</c:v>
                </c:pt>
                <c:pt idx="23378">
                  <c:v>26.666667933265401</c:v>
                </c:pt>
                <c:pt idx="23379">
                  <c:v>20.000000173846864</c:v>
                </c:pt>
                <c:pt idx="23380">
                  <c:v>20.000000173846864</c:v>
                </c:pt>
                <c:pt idx="23381">
                  <c:v>20.000000173846864</c:v>
                </c:pt>
                <c:pt idx="23382">
                  <c:v>20.000000173846864</c:v>
                </c:pt>
                <c:pt idx="23383">
                  <c:v>20.000000173846864</c:v>
                </c:pt>
                <c:pt idx="23384">
                  <c:v>20.000000173846864</c:v>
                </c:pt>
                <c:pt idx="23385">
                  <c:v>20.000000173846864</c:v>
                </c:pt>
                <c:pt idx="23386">
                  <c:v>20.000000173846864</c:v>
                </c:pt>
                <c:pt idx="23387">
                  <c:v>20.000000173846864</c:v>
                </c:pt>
                <c:pt idx="23388">
                  <c:v>20.000000173846864</c:v>
                </c:pt>
                <c:pt idx="23389">
                  <c:v>20.000000173846864</c:v>
                </c:pt>
                <c:pt idx="23390">
                  <c:v>20.000000173846864</c:v>
                </c:pt>
                <c:pt idx="23391">
                  <c:v>20.000000173846864</c:v>
                </c:pt>
                <c:pt idx="23392">
                  <c:v>20.000000173846864</c:v>
                </c:pt>
                <c:pt idx="23393">
                  <c:v>20.000000173846864</c:v>
                </c:pt>
                <c:pt idx="23394">
                  <c:v>20.000000173846864</c:v>
                </c:pt>
                <c:pt idx="23395">
                  <c:v>20.000000173846864</c:v>
                </c:pt>
                <c:pt idx="23396">
                  <c:v>20.000000173846864</c:v>
                </c:pt>
                <c:pt idx="23397">
                  <c:v>20.000000173846864</c:v>
                </c:pt>
                <c:pt idx="23398">
                  <c:v>20.000000173846864</c:v>
                </c:pt>
                <c:pt idx="23399">
                  <c:v>20.000000173846864</c:v>
                </c:pt>
                <c:pt idx="23400">
                  <c:v>20.000000173846864</c:v>
                </c:pt>
                <c:pt idx="23401">
                  <c:v>20.000000173846864</c:v>
                </c:pt>
                <c:pt idx="23402">
                  <c:v>20.000000173846864</c:v>
                </c:pt>
                <c:pt idx="23403">
                  <c:v>13.333333966632667</c:v>
                </c:pt>
                <c:pt idx="23404">
                  <c:v>20.000000173846864</c:v>
                </c:pt>
                <c:pt idx="23405">
                  <c:v>20.000000173846864</c:v>
                </c:pt>
                <c:pt idx="23406">
                  <c:v>20.000000173846864</c:v>
                </c:pt>
                <c:pt idx="23407">
                  <c:v>20.000000173846864</c:v>
                </c:pt>
                <c:pt idx="23408">
                  <c:v>20.000000173846864</c:v>
                </c:pt>
                <c:pt idx="23409">
                  <c:v>13.333333966632667</c:v>
                </c:pt>
                <c:pt idx="23410">
                  <c:v>20.000000173846864</c:v>
                </c:pt>
                <c:pt idx="23411">
                  <c:v>20.000000173846864</c:v>
                </c:pt>
                <c:pt idx="23412">
                  <c:v>20.000000173846864</c:v>
                </c:pt>
                <c:pt idx="23413">
                  <c:v>20.000000173846864</c:v>
                </c:pt>
                <c:pt idx="23414">
                  <c:v>20.000000173846864</c:v>
                </c:pt>
                <c:pt idx="23415">
                  <c:v>20.000000173846864</c:v>
                </c:pt>
                <c:pt idx="23416">
                  <c:v>13.333333966632667</c:v>
                </c:pt>
                <c:pt idx="23417">
                  <c:v>20.000000173846864</c:v>
                </c:pt>
                <c:pt idx="23418">
                  <c:v>20.000000173846864</c:v>
                </c:pt>
                <c:pt idx="23419">
                  <c:v>20.000000173846864</c:v>
                </c:pt>
                <c:pt idx="23420">
                  <c:v>20.000000173846864</c:v>
                </c:pt>
                <c:pt idx="23421">
                  <c:v>13.333333966632667</c:v>
                </c:pt>
                <c:pt idx="23422">
                  <c:v>20.000000173846864</c:v>
                </c:pt>
                <c:pt idx="23423">
                  <c:v>20.000000173846864</c:v>
                </c:pt>
                <c:pt idx="23424">
                  <c:v>20.000000173846864</c:v>
                </c:pt>
                <c:pt idx="23425">
                  <c:v>20.000000173846864</c:v>
                </c:pt>
                <c:pt idx="23426">
                  <c:v>13.333333966632667</c:v>
                </c:pt>
                <c:pt idx="23427">
                  <c:v>20.000000173846864</c:v>
                </c:pt>
                <c:pt idx="23428">
                  <c:v>20.000000173846864</c:v>
                </c:pt>
                <c:pt idx="23429">
                  <c:v>20.000000173846864</c:v>
                </c:pt>
                <c:pt idx="23430">
                  <c:v>20.000000173846864</c:v>
                </c:pt>
                <c:pt idx="23431">
                  <c:v>13.333333966632667</c:v>
                </c:pt>
                <c:pt idx="23432">
                  <c:v>20.000000173846864</c:v>
                </c:pt>
                <c:pt idx="23433">
                  <c:v>20.000000173846864</c:v>
                </c:pt>
                <c:pt idx="23434">
                  <c:v>20.000000173846864</c:v>
                </c:pt>
                <c:pt idx="23435">
                  <c:v>13.333333966632667</c:v>
                </c:pt>
                <c:pt idx="23436">
                  <c:v>20.000000173846864</c:v>
                </c:pt>
                <c:pt idx="23437">
                  <c:v>20.000000173846864</c:v>
                </c:pt>
                <c:pt idx="23438">
                  <c:v>20.000000173846864</c:v>
                </c:pt>
                <c:pt idx="23439">
                  <c:v>20.000000173846864</c:v>
                </c:pt>
                <c:pt idx="23440">
                  <c:v>13.333333966632667</c:v>
                </c:pt>
                <c:pt idx="23441">
                  <c:v>20.000000173846864</c:v>
                </c:pt>
                <c:pt idx="23442">
                  <c:v>20.000000173846864</c:v>
                </c:pt>
                <c:pt idx="23443">
                  <c:v>20.000000173846864</c:v>
                </c:pt>
                <c:pt idx="23444">
                  <c:v>13.333333966632667</c:v>
                </c:pt>
                <c:pt idx="23445">
                  <c:v>20.000000173846864</c:v>
                </c:pt>
                <c:pt idx="23446">
                  <c:v>20.000000173846864</c:v>
                </c:pt>
                <c:pt idx="23447">
                  <c:v>20.000000173846864</c:v>
                </c:pt>
                <c:pt idx="23448">
                  <c:v>20.000000173846864</c:v>
                </c:pt>
                <c:pt idx="23449">
                  <c:v>20.000000173846864</c:v>
                </c:pt>
                <c:pt idx="23450">
                  <c:v>13.333333966632667</c:v>
                </c:pt>
                <c:pt idx="23451">
                  <c:v>20.000000173846864</c:v>
                </c:pt>
                <c:pt idx="23452">
                  <c:v>20.000000173846864</c:v>
                </c:pt>
                <c:pt idx="23453">
                  <c:v>20.000000173846864</c:v>
                </c:pt>
                <c:pt idx="23454">
                  <c:v>20.000000173846864</c:v>
                </c:pt>
                <c:pt idx="23455">
                  <c:v>20.000000173846864</c:v>
                </c:pt>
                <c:pt idx="23456">
                  <c:v>20.000000173846864</c:v>
                </c:pt>
                <c:pt idx="23457">
                  <c:v>20.000000173846864</c:v>
                </c:pt>
                <c:pt idx="23458">
                  <c:v>20.000000173846864</c:v>
                </c:pt>
                <c:pt idx="23459">
                  <c:v>20.000000173846864</c:v>
                </c:pt>
                <c:pt idx="23460">
                  <c:v>26.666667933265401</c:v>
                </c:pt>
                <c:pt idx="23461">
                  <c:v>20.000000173846864</c:v>
                </c:pt>
                <c:pt idx="23462">
                  <c:v>20.000000173846864</c:v>
                </c:pt>
                <c:pt idx="23463">
                  <c:v>20.000000173846864</c:v>
                </c:pt>
                <c:pt idx="23464">
                  <c:v>20.000000173846864</c:v>
                </c:pt>
                <c:pt idx="23465">
                  <c:v>20.000000173846864</c:v>
                </c:pt>
                <c:pt idx="23466">
                  <c:v>26.666667933265401</c:v>
                </c:pt>
                <c:pt idx="23467">
                  <c:v>20.000000173846864</c:v>
                </c:pt>
                <c:pt idx="23468">
                  <c:v>20.000000173846864</c:v>
                </c:pt>
                <c:pt idx="23469">
                  <c:v>20.000000173846864</c:v>
                </c:pt>
                <c:pt idx="23470">
                  <c:v>26.666667933265401</c:v>
                </c:pt>
                <c:pt idx="23471">
                  <c:v>20.000000173846864</c:v>
                </c:pt>
                <c:pt idx="23472">
                  <c:v>20.000000173846864</c:v>
                </c:pt>
                <c:pt idx="23473">
                  <c:v>26.666667933265401</c:v>
                </c:pt>
                <c:pt idx="23474">
                  <c:v>20.000000173846864</c:v>
                </c:pt>
                <c:pt idx="23475">
                  <c:v>20.000000173846864</c:v>
                </c:pt>
                <c:pt idx="23476">
                  <c:v>26.666667933265401</c:v>
                </c:pt>
                <c:pt idx="23477">
                  <c:v>20.000000173846864</c:v>
                </c:pt>
                <c:pt idx="23478">
                  <c:v>20.000000173846864</c:v>
                </c:pt>
                <c:pt idx="23479">
                  <c:v>26.666667933265401</c:v>
                </c:pt>
                <c:pt idx="23480">
                  <c:v>20.000000173846864</c:v>
                </c:pt>
                <c:pt idx="23481">
                  <c:v>20.000000173846864</c:v>
                </c:pt>
                <c:pt idx="23482">
                  <c:v>26.666667933265401</c:v>
                </c:pt>
                <c:pt idx="23483">
                  <c:v>20.000000173846864</c:v>
                </c:pt>
                <c:pt idx="23484">
                  <c:v>20.000000173846864</c:v>
                </c:pt>
                <c:pt idx="23485">
                  <c:v>26.666667933265401</c:v>
                </c:pt>
                <c:pt idx="23486">
                  <c:v>20.000000173846864</c:v>
                </c:pt>
                <c:pt idx="23487">
                  <c:v>20.000000173846864</c:v>
                </c:pt>
                <c:pt idx="23488">
                  <c:v>26.666667933265401</c:v>
                </c:pt>
                <c:pt idx="23489">
                  <c:v>20.000000173846864</c:v>
                </c:pt>
                <c:pt idx="23490">
                  <c:v>20.000000173846864</c:v>
                </c:pt>
                <c:pt idx="23491">
                  <c:v>26.666667933265401</c:v>
                </c:pt>
                <c:pt idx="23492">
                  <c:v>20.000000173846864</c:v>
                </c:pt>
                <c:pt idx="23493">
                  <c:v>20.000000173846864</c:v>
                </c:pt>
                <c:pt idx="23494">
                  <c:v>26.666667933265401</c:v>
                </c:pt>
                <c:pt idx="23495">
                  <c:v>20.000000173846864</c:v>
                </c:pt>
                <c:pt idx="23496">
                  <c:v>20.000000173846864</c:v>
                </c:pt>
                <c:pt idx="23497">
                  <c:v>26.666667933265401</c:v>
                </c:pt>
                <c:pt idx="23498">
                  <c:v>20.000000173846864</c:v>
                </c:pt>
                <c:pt idx="23499">
                  <c:v>26.666667933265401</c:v>
                </c:pt>
                <c:pt idx="23500">
                  <c:v>20.000000173846864</c:v>
                </c:pt>
                <c:pt idx="23501">
                  <c:v>20.000000173846864</c:v>
                </c:pt>
                <c:pt idx="23502">
                  <c:v>26.666667933265401</c:v>
                </c:pt>
                <c:pt idx="23503">
                  <c:v>20.000000173846864</c:v>
                </c:pt>
                <c:pt idx="23504">
                  <c:v>20.000000173846864</c:v>
                </c:pt>
                <c:pt idx="23505">
                  <c:v>26.666667933265401</c:v>
                </c:pt>
                <c:pt idx="23506">
                  <c:v>20.000000173846864</c:v>
                </c:pt>
                <c:pt idx="23507">
                  <c:v>26.666667933265401</c:v>
                </c:pt>
                <c:pt idx="23508">
                  <c:v>20.000000173846864</c:v>
                </c:pt>
                <c:pt idx="23509">
                  <c:v>20.000000173846864</c:v>
                </c:pt>
                <c:pt idx="23510">
                  <c:v>26.666667933265401</c:v>
                </c:pt>
                <c:pt idx="23511">
                  <c:v>20.000000173846864</c:v>
                </c:pt>
                <c:pt idx="23512">
                  <c:v>20.000000173846864</c:v>
                </c:pt>
                <c:pt idx="23513">
                  <c:v>20.000000173846864</c:v>
                </c:pt>
                <c:pt idx="23514">
                  <c:v>26.666667933265401</c:v>
                </c:pt>
                <c:pt idx="23515">
                  <c:v>20.000000173846864</c:v>
                </c:pt>
                <c:pt idx="23516">
                  <c:v>20.000000173846864</c:v>
                </c:pt>
                <c:pt idx="23517">
                  <c:v>20.000000173846864</c:v>
                </c:pt>
                <c:pt idx="23518">
                  <c:v>26.666667933265401</c:v>
                </c:pt>
                <c:pt idx="23519">
                  <c:v>20.000000173846864</c:v>
                </c:pt>
                <c:pt idx="23520">
                  <c:v>20.000000173846864</c:v>
                </c:pt>
                <c:pt idx="23521">
                  <c:v>20.000000173846864</c:v>
                </c:pt>
                <c:pt idx="23522">
                  <c:v>26.666667933265401</c:v>
                </c:pt>
                <c:pt idx="23523">
                  <c:v>20.000000173846864</c:v>
                </c:pt>
                <c:pt idx="23524">
                  <c:v>20.000000173846864</c:v>
                </c:pt>
                <c:pt idx="23525">
                  <c:v>20.000000173846864</c:v>
                </c:pt>
                <c:pt idx="23526">
                  <c:v>20.000000173846864</c:v>
                </c:pt>
                <c:pt idx="23527">
                  <c:v>20.000000173846864</c:v>
                </c:pt>
                <c:pt idx="23528">
                  <c:v>26.666667933265401</c:v>
                </c:pt>
                <c:pt idx="23529">
                  <c:v>20.000000173846864</c:v>
                </c:pt>
                <c:pt idx="23530">
                  <c:v>20.000000173846864</c:v>
                </c:pt>
                <c:pt idx="23531">
                  <c:v>20.000000173846864</c:v>
                </c:pt>
                <c:pt idx="23532">
                  <c:v>20.000000173846864</c:v>
                </c:pt>
                <c:pt idx="23533">
                  <c:v>20.000000173846864</c:v>
                </c:pt>
                <c:pt idx="23534">
                  <c:v>20.000000173846864</c:v>
                </c:pt>
                <c:pt idx="23535">
                  <c:v>20.000000173846864</c:v>
                </c:pt>
                <c:pt idx="23536">
                  <c:v>20.000000173846864</c:v>
                </c:pt>
                <c:pt idx="23537">
                  <c:v>20.000000173846864</c:v>
                </c:pt>
                <c:pt idx="23538">
                  <c:v>26.666667933265401</c:v>
                </c:pt>
                <c:pt idx="23539">
                  <c:v>20.000000173846864</c:v>
                </c:pt>
                <c:pt idx="23540">
                  <c:v>20.000000173846864</c:v>
                </c:pt>
                <c:pt idx="23541">
                  <c:v>20.000000173846864</c:v>
                </c:pt>
                <c:pt idx="23542">
                  <c:v>20.000000173846864</c:v>
                </c:pt>
                <c:pt idx="23543">
                  <c:v>20.000000173846864</c:v>
                </c:pt>
                <c:pt idx="23544">
                  <c:v>20.000000173846864</c:v>
                </c:pt>
                <c:pt idx="23545">
                  <c:v>20.000000173846864</c:v>
                </c:pt>
                <c:pt idx="23546">
                  <c:v>20.000000173846864</c:v>
                </c:pt>
                <c:pt idx="23547">
                  <c:v>20.000000173846864</c:v>
                </c:pt>
                <c:pt idx="23548">
                  <c:v>20.000000173846864</c:v>
                </c:pt>
                <c:pt idx="23549">
                  <c:v>20.000000173846864</c:v>
                </c:pt>
                <c:pt idx="23550">
                  <c:v>20.000000173846864</c:v>
                </c:pt>
                <c:pt idx="23551">
                  <c:v>20.000000173846864</c:v>
                </c:pt>
                <c:pt idx="23552">
                  <c:v>20.000000173846864</c:v>
                </c:pt>
                <c:pt idx="23553">
                  <c:v>26.666667933265401</c:v>
                </c:pt>
                <c:pt idx="23554">
                  <c:v>20.000000173846864</c:v>
                </c:pt>
                <c:pt idx="23555">
                  <c:v>20.000000173846864</c:v>
                </c:pt>
                <c:pt idx="23556">
                  <c:v>20.000000173846864</c:v>
                </c:pt>
                <c:pt idx="23557">
                  <c:v>26.666667933265401</c:v>
                </c:pt>
                <c:pt idx="23558">
                  <c:v>20.000000173846864</c:v>
                </c:pt>
                <c:pt idx="23559">
                  <c:v>20.000000173846864</c:v>
                </c:pt>
                <c:pt idx="23560">
                  <c:v>20.000000173846864</c:v>
                </c:pt>
                <c:pt idx="23561">
                  <c:v>26.666667933265401</c:v>
                </c:pt>
                <c:pt idx="23562">
                  <c:v>20.000000173846864</c:v>
                </c:pt>
                <c:pt idx="23563">
                  <c:v>20.000000173846864</c:v>
                </c:pt>
                <c:pt idx="23564">
                  <c:v>26.666667933265401</c:v>
                </c:pt>
                <c:pt idx="23565">
                  <c:v>20.000000173846864</c:v>
                </c:pt>
                <c:pt idx="23566">
                  <c:v>20.000000173846864</c:v>
                </c:pt>
                <c:pt idx="23567">
                  <c:v>26.666667933265401</c:v>
                </c:pt>
                <c:pt idx="23568">
                  <c:v>20.000000173846864</c:v>
                </c:pt>
                <c:pt idx="23569">
                  <c:v>26.666667933265401</c:v>
                </c:pt>
                <c:pt idx="23570">
                  <c:v>20.000000173846864</c:v>
                </c:pt>
                <c:pt idx="23571">
                  <c:v>20.000000173846864</c:v>
                </c:pt>
                <c:pt idx="23572">
                  <c:v>26.666667933265401</c:v>
                </c:pt>
                <c:pt idx="23573">
                  <c:v>20.000000173846864</c:v>
                </c:pt>
                <c:pt idx="23574">
                  <c:v>26.666667933265401</c:v>
                </c:pt>
                <c:pt idx="23575">
                  <c:v>20.000000173846864</c:v>
                </c:pt>
                <c:pt idx="23576">
                  <c:v>26.666667933265401</c:v>
                </c:pt>
                <c:pt idx="23577">
                  <c:v>20.000000173846864</c:v>
                </c:pt>
                <c:pt idx="23578">
                  <c:v>26.666667933265401</c:v>
                </c:pt>
                <c:pt idx="23579">
                  <c:v>20.000000173846864</c:v>
                </c:pt>
                <c:pt idx="23580">
                  <c:v>26.666667933265401</c:v>
                </c:pt>
                <c:pt idx="23581">
                  <c:v>20.000000173846864</c:v>
                </c:pt>
                <c:pt idx="23582">
                  <c:v>26.666667933265401</c:v>
                </c:pt>
                <c:pt idx="23583">
                  <c:v>20.000000173846864</c:v>
                </c:pt>
                <c:pt idx="23584">
                  <c:v>20.000000173846864</c:v>
                </c:pt>
                <c:pt idx="23585">
                  <c:v>26.666667933265401</c:v>
                </c:pt>
                <c:pt idx="23586">
                  <c:v>20.000000173846864</c:v>
                </c:pt>
                <c:pt idx="23587">
                  <c:v>26.666667933265401</c:v>
                </c:pt>
                <c:pt idx="23588">
                  <c:v>20.000000173846864</c:v>
                </c:pt>
                <c:pt idx="23589">
                  <c:v>26.666667933265401</c:v>
                </c:pt>
                <c:pt idx="23590">
                  <c:v>20.000000173846864</c:v>
                </c:pt>
                <c:pt idx="23591">
                  <c:v>20.000000173846864</c:v>
                </c:pt>
                <c:pt idx="23592">
                  <c:v>26.666667933265401</c:v>
                </c:pt>
                <c:pt idx="23593">
                  <c:v>20.000000173846864</c:v>
                </c:pt>
                <c:pt idx="23594">
                  <c:v>26.666667933265401</c:v>
                </c:pt>
                <c:pt idx="23595">
                  <c:v>20.000000173846864</c:v>
                </c:pt>
                <c:pt idx="23596">
                  <c:v>26.666667933265401</c:v>
                </c:pt>
                <c:pt idx="23597">
                  <c:v>20.000000173846864</c:v>
                </c:pt>
                <c:pt idx="23598">
                  <c:v>26.666667933265401</c:v>
                </c:pt>
                <c:pt idx="23599">
                  <c:v>20.000000173846864</c:v>
                </c:pt>
                <c:pt idx="23600">
                  <c:v>20.000000173846864</c:v>
                </c:pt>
                <c:pt idx="23601">
                  <c:v>26.666667933265401</c:v>
                </c:pt>
                <c:pt idx="23602">
                  <c:v>20.000000173846864</c:v>
                </c:pt>
                <c:pt idx="23603">
                  <c:v>26.666667933265401</c:v>
                </c:pt>
                <c:pt idx="23604">
                  <c:v>20.000000173846864</c:v>
                </c:pt>
                <c:pt idx="23605">
                  <c:v>26.666667933265401</c:v>
                </c:pt>
                <c:pt idx="23606">
                  <c:v>20.000000173846864</c:v>
                </c:pt>
                <c:pt idx="23607">
                  <c:v>26.666667933265401</c:v>
                </c:pt>
                <c:pt idx="23608">
                  <c:v>20.000000173846864</c:v>
                </c:pt>
                <c:pt idx="23609">
                  <c:v>26.666667933265401</c:v>
                </c:pt>
                <c:pt idx="23610">
                  <c:v>20.000000173846864</c:v>
                </c:pt>
                <c:pt idx="23611">
                  <c:v>26.666667933265401</c:v>
                </c:pt>
                <c:pt idx="23612">
                  <c:v>20.000000173846864</c:v>
                </c:pt>
                <c:pt idx="23613">
                  <c:v>26.666667933265401</c:v>
                </c:pt>
                <c:pt idx="23614">
                  <c:v>20.000000173846864</c:v>
                </c:pt>
                <c:pt idx="23615">
                  <c:v>26.666667933265401</c:v>
                </c:pt>
                <c:pt idx="23616">
                  <c:v>20.000000173846864</c:v>
                </c:pt>
                <c:pt idx="23617">
                  <c:v>26.666667933265401</c:v>
                </c:pt>
                <c:pt idx="23618">
                  <c:v>20.000000173846864</c:v>
                </c:pt>
                <c:pt idx="23619">
                  <c:v>26.666667933265401</c:v>
                </c:pt>
                <c:pt idx="23620">
                  <c:v>20.000000173846864</c:v>
                </c:pt>
                <c:pt idx="23621">
                  <c:v>26.666667933265401</c:v>
                </c:pt>
                <c:pt idx="23622">
                  <c:v>20.000000173846864</c:v>
                </c:pt>
                <c:pt idx="23623">
                  <c:v>26.666667933265401</c:v>
                </c:pt>
                <c:pt idx="23624">
                  <c:v>20.000000173846864</c:v>
                </c:pt>
                <c:pt idx="23625">
                  <c:v>26.666667933265401</c:v>
                </c:pt>
                <c:pt idx="23626">
                  <c:v>26.666667933265401</c:v>
                </c:pt>
                <c:pt idx="23627">
                  <c:v>20.000000173846864</c:v>
                </c:pt>
                <c:pt idx="23628">
                  <c:v>26.666667933265401</c:v>
                </c:pt>
                <c:pt idx="23629">
                  <c:v>20.000000173846864</c:v>
                </c:pt>
                <c:pt idx="23630">
                  <c:v>26.666667933265401</c:v>
                </c:pt>
                <c:pt idx="23631">
                  <c:v>20.000000173846864</c:v>
                </c:pt>
                <c:pt idx="23632">
                  <c:v>26.666667933265401</c:v>
                </c:pt>
                <c:pt idx="23633">
                  <c:v>20.000000173846864</c:v>
                </c:pt>
                <c:pt idx="23634">
                  <c:v>26.666667933265401</c:v>
                </c:pt>
                <c:pt idx="23635">
                  <c:v>20.000000173846864</c:v>
                </c:pt>
                <c:pt idx="23636">
                  <c:v>26.666667933265401</c:v>
                </c:pt>
                <c:pt idx="23637">
                  <c:v>20.000000173846864</c:v>
                </c:pt>
                <c:pt idx="23638">
                  <c:v>26.666667933265401</c:v>
                </c:pt>
                <c:pt idx="23639">
                  <c:v>20.000000173846864</c:v>
                </c:pt>
                <c:pt idx="23640">
                  <c:v>26.666667933265401</c:v>
                </c:pt>
                <c:pt idx="23641">
                  <c:v>20.000000173846864</c:v>
                </c:pt>
                <c:pt idx="23642">
                  <c:v>26.666667933265401</c:v>
                </c:pt>
                <c:pt idx="23643">
                  <c:v>20.000000173846864</c:v>
                </c:pt>
                <c:pt idx="23644">
                  <c:v>26.666667933265401</c:v>
                </c:pt>
                <c:pt idx="23645">
                  <c:v>20.000000173846864</c:v>
                </c:pt>
                <c:pt idx="23646">
                  <c:v>26.666667933265401</c:v>
                </c:pt>
                <c:pt idx="23647">
                  <c:v>20.000000173846864</c:v>
                </c:pt>
                <c:pt idx="23648">
                  <c:v>26.666667933265401</c:v>
                </c:pt>
                <c:pt idx="23649">
                  <c:v>20.000000173846864</c:v>
                </c:pt>
                <c:pt idx="23650">
                  <c:v>20.000000173846864</c:v>
                </c:pt>
                <c:pt idx="23651">
                  <c:v>26.666667933265401</c:v>
                </c:pt>
                <c:pt idx="23652">
                  <c:v>20.000000173846864</c:v>
                </c:pt>
                <c:pt idx="23653">
                  <c:v>20.000000173846864</c:v>
                </c:pt>
                <c:pt idx="23654">
                  <c:v>26.666667933265401</c:v>
                </c:pt>
                <c:pt idx="23655">
                  <c:v>20.000000173846864</c:v>
                </c:pt>
                <c:pt idx="23656">
                  <c:v>20.000000173846864</c:v>
                </c:pt>
                <c:pt idx="23657">
                  <c:v>26.666667933265401</c:v>
                </c:pt>
                <c:pt idx="23658">
                  <c:v>20.000000173846864</c:v>
                </c:pt>
                <c:pt idx="23659">
                  <c:v>20.000000173846864</c:v>
                </c:pt>
                <c:pt idx="23660">
                  <c:v>20.000000173846864</c:v>
                </c:pt>
                <c:pt idx="23661">
                  <c:v>26.666667933265401</c:v>
                </c:pt>
                <c:pt idx="23662">
                  <c:v>20.000000173846864</c:v>
                </c:pt>
                <c:pt idx="23663">
                  <c:v>20.000000173846864</c:v>
                </c:pt>
                <c:pt idx="23664">
                  <c:v>20.000000173846864</c:v>
                </c:pt>
                <c:pt idx="23665">
                  <c:v>20.000000173846864</c:v>
                </c:pt>
                <c:pt idx="23666">
                  <c:v>26.666667933265401</c:v>
                </c:pt>
                <c:pt idx="23667">
                  <c:v>20.000000173846864</c:v>
                </c:pt>
                <c:pt idx="23668">
                  <c:v>20.000000173846864</c:v>
                </c:pt>
                <c:pt idx="23669">
                  <c:v>20.000000173846864</c:v>
                </c:pt>
                <c:pt idx="23670">
                  <c:v>20.000000173846864</c:v>
                </c:pt>
                <c:pt idx="23671">
                  <c:v>20.000000173846864</c:v>
                </c:pt>
                <c:pt idx="23672">
                  <c:v>20.000000173846864</c:v>
                </c:pt>
                <c:pt idx="23673">
                  <c:v>20.000000173846864</c:v>
                </c:pt>
                <c:pt idx="23674">
                  <c:v>20.000000173846864</c:v>
                </c:pt>
                <c:pt idx="23675">
                  <c:v>20.000000173846864</c:v>
                </c:pt>
                <c:pt idx="23676">
                  <c:v>20.000000173846864</c:v>
                </c:pt>
                <c:pt idx="23677">
                  <c:v>20.000000173846864</c:v>
                </c:pt>
                <c:pt idx="23678">
                  <c:v>20.000000173846864</c:v>
                </c:pt>
                <c:pt idx="23679">
                  <c:v>20.000000173846864</c:v>
                </c:pt>
                <c:pt idx="23680">
                  <c:v>20.000000173846864</c:v>
                </c:pt>
                <c:pt idx="23681">
                  <c:v>20.000000173846864</c:v>
                </c:pt>
                <c:pt idx="23682">
                  <c:v>20.000000173846864</c:v>
                </c:pt>
                <c:pt idx="23683">
                  <c:v>20.000000173846864</c:v>
                </c:pt>
                <c:pt idx="23684">
                  <c:v>20.000000173846864</c:v>
                </c:pt>
                <c:pt idx="23685">
                  <c:v>20.000000173846864</c:v>
                </c:pt>
                <c:pt idx="23686">
                  <c:v>20.000000173846864</c:v>
                </c:pt>
                <c:pt idx="23687">
                  <c:v>20.000000173846864</c:v>
                </c:pt>
                <c:pt idx="23688">
                  <c:v>20.000000173846864</c:v>
                </c:pt>
                <c:pt idx="23689">
                  <c:v>20.000000173846864</c:v>
                </c:pt>
                <c:pt idx="23690">
                  <c:v>20.000000173846864</c:v>
                </c:pt>
                <c:pt idx="23691">
                  <c:v>20.000000173846864</c:v>
                </c:pt>
                <c:pt idx="23692">
                  <c:v>20.000000173846864</c:v>
                </c:pt>
                <c:pt idx="23693">
                  <c:v>26.666667933265401</c:v>
                </c:pt>
                <c:pt idx="23694">
                  <c:v>20.000000173846864</c:v>
                </c:pt>
                <c:pt idx="23695">
                  <c:v>26.666667933265401</c:v>
                </c:pt>
                <c:pt idx="23696">
                  <c:v>26.666667933265401</c:v>
                </c:pt>
                <c:pt idx="23697">
                  <c:v>26.666667933265401</c:v>
                </c:pt>
                <c:pt idx="23698">
                  <c:v>26.666667933265401</c:v>
                </c:pt>
                <c:pt idx="23699">
                  <c:v>33.333335692683868</c:v>
                </c:pt>
                <c:pt idx="23700">
                  <c:v>26.666667933265401</c:v>
                </c:pt>
                <c:pt idx="23701">
                  <c:v>33.333335692683868</c:v>
                </c:pt>
                <c:pt idx="23702">
                  <c:v>33.333335692683868</c:v>
                </c:pt>
                <c:pt idx="23703">
                  <c:v>33.333335692683868</c:v>
                </c:pt>
                <c:pt idx="23704">
                  <c:v>33.333335692683868</c:v>
                </c:pt>
                <c:pt idx="23705">
                  <c:v>40.000003452102327</c:v>
                </c:pt>
                <c:pt idx="23706">
                  <c:v>40.000003452102327</c:v>
                </c:pt>
                <c:pt idx="23707">
                  <c:v>40.000003452102327</c:v>
                </c:pt>
                <c:pt idx="23708">
                  <c:v>46.6666712115208</c:v>
                </c:pt>
                <c:pt idx="23709">
                  <c:v>40.000003452102327</c:v>
                </c:pt>
                <c:pt idx="23710">
                  <c:v>46.6666712115208</c:v>
                </c:pt>
                <c:pt idx="23711">
                  <c:v>46.6666712115208</c:v>
                </c:pt>
                <c:pt idx="23712">
                  <c:v>46.6666712115208</c:v>
                </c:pt>
                <c:pt idx="23713">
                  <c:v>46.6666712115208</c:v>
                </c:pt>
                <c:pt idx="23714">
                  <c:v>46.6666712115208</c:v>
                </c:pt>
                <c:pt idx="23715">
                  <c:v>46.6666712115208</c:v>
                </c:pt>
                <c:pt idx="23716">
                  <c:v>46.6666712115208</c:v>
                </c:pt>
                <c:pt idx="23717">
                  <c:v>46.6666712115208</c:v>
                </c:pt>
                <c:pt idx="23718">
                  <c:v>53.333335866530739</c:v>
                </c:pt>
                <c:pt idx="23719">
                  <c:v>46.6666712115208</c:v>
                </c:pt>
                <c:pt idx="23720">
                  <c:v>46.6666712115208</c:v>
                </c:pt>
                <c:pt idx="23721">
                  <c:v>46.6666712115208</c:v>
                </c:pt>
                <c:pt idx="23722">
                  <c:v>53.333335866530739</c:v>
                </c:pt>
                <c:pt idx="23723">
                  <c:v>46.6666712115208</c:v>
                </c:pt>
                <c:pt idx="23724">
                  <c:v>53.333335866530739</c:v>
                </c:pt>
                <c:pt idx="23725">
                  <c:v>53.333335866530739</c:v>
                </c:pt>
                <c:pt idx="23726">
                  <c:v>46.6666712115208</c:v>
                </c:pt>
                <c:pt idx="23727">
                  <c:v>53.333335866530739</c:v>
                </c:pt>
                <c:pt idx="23728">
                  <c:v>53.333335866530739</c:v>
                </c:pt>
                <c:pt idx="23729">
                  <c:v>46.6666712115208</c:v>
                </c:pt>
                <c:pt idx="23730">
                  <c:v>53.333335866530739</c:v>
                </c:pt>
                <c:pt idx="23731">
                  <c:v>46.6666712115208</c:v>
                </c:pt>
                <c:pt idx="23732">
                  <c:v>53.333335866530739</c:v>
                </c:pt>
                <c:pt idx="23733">
                  <c:v>46.6666712115208</c:v>
                </c:pt>
                <c:pt idx="23734">
                  <c:v>53.333335866530739</c:v>
                </c:pt>
                <c:pt idx="23735">
                  <c:v>46.6666712115208</c:v>
                </c:pt>
                <c:pt idx="23736">
                  <c:v>46.6666712115208</c:v>
                </c:pt>
                <c:pt idx="23737">
                  <c:v>46.6666712115208</c:v>
                </c:pt>
                <c:pt idx="23738">
                  <c:v>53.333335866530739</c:v>
                </c:pt>
                <c:pt idx="23739">
                  <c:v>46.6666712115208</c:v>
                </c:pt>
                <c:pt idx="23740">
                  <c:v>46.6666712115208</c:v>
                </c:pt>
                <c:pt idx="23741">
                  <c:v>46.6666712115208</c:v>
                </c:pt>
                <c:pt idx="23742">
                  <c:v>46.6666712115208</c:v>
                </c:pt>
                <c:pt idx="23743">
                  <c:v>46.6666712115208</c:v>
                </c:pt>
                <c:pt idx="23744">
                  <c:v>46.6666712115208</c:v>
                </c:pt>
                <c:pt idx="23745">
                  <c:v>46.6666712115208</c:v>
                </c:pt>
                <c:pt idx="23746">
                  <c:v>46.6666712115208</c:v>
                </c:pt>
                <c:pt idx="23747">
                  <c:v>40.000003452102327</c:v>
                </c:pt>
                <c:pt idx="23748">
                  <c:v>46.6666712115208</c:v>
                </c:pt>
                <c:pt idx="23749">
                  <c:v>46.6666712115208</c:v>
                </c:pt>
                <c:pt idx="23750">
                  <c:v>46.6666712115208</c:v>
                </c:pt>
                <c:pt idx="23751">
                  <c:v>46.6666712115208</c:v>
                </c:pt>
                <c:pt idx="23752">
                  <c:v>46.6666712115208</c:v>
                </c:pt>
                <c:pt idx="23753">
                  <c:v>40.000003452102327</c:v>
                </c:pt>
                <c:pt idx="23754">
                  <c:v>46.6666712115208</c:v>
                </c:pt>
                <c:pt idx="23755">
                  <c:v>46.6666712115208</c:v>
                </c:pt>
                <c:pt idx="23756">
                  <c:v>46.6666712115208</c:v>
                </c:pt>
                <c:pt idx="23757">
                  <c:v>40.000003452102327</c:v>
                </c:pt>
                <c:pt idx="23758">
                  <c:v>46.6666712115208</c:v>
                </c:pt>
                <c:pt idx="23759">
                  <c:v>46.6666712115208</c:v>
                </c:pt>
                <c:pt idx="23760">
                  <c:v>40.000003452102327</c:v>
                </c:pt>
                <c:pt idx="23761">
                  <c:v>46.6666712115208</c:v>
                </c:pt>
                <c:pt idx="23762">
                  <c:v>40.000003452102327</c:v>
                </c:pt>
                <c:pt idx="23763">
                  <c:v>46.6666712115208</c:v>
                </c:pt>
                <c:pt idx="23764">
                  <c:v>40.000003452102327</c:v>
                </c:pt>
                <c:pt idx="23765">
                  <c:v>46.6666712115208</c:v>
                </c:pt>
                <c:pt idx="23766">
                  <c:v>40.000003452102327</c:v>
                </c:pt>
                <c:pt idx="23767">
                  <c:v>46.6666712115208</c:v>
                </c:pt>
                <c:pt idx="23768">
                  <c:v>40.000003452102327</c:v>
                </c:pt>
                <c:pt idx="23769">
                  <c:v>40.000003452102327</c:v>
                </c:pt>
                <c:pt idx="23770">
                  <c:v>46.6666712115208</c:v>
                </c:pt>
                <c:pt idx="23771">
                  <c:v>40.000003452102327</c:v>
                </c:pt>
                <c:pt idx="23772">
                  <c:v>40.000003452102327</c:v>
                </c:pt>
                <c:pt idx="23773">
                  <c:v>40.000003452102327</c:v>
                </c:pt>
                <c:pt idx="23774">
                  <c:v>46.6666712115208</c:v>
                </c:pt>
                <c:pt idx="23775">
                  <c:v>40.000003452102327</c:v>
                </c:pt>
                <c:pt idx="23776">
                  <c:v>40.000003452102327</c:v>
                </c:pt>
                <c:pt idx="23777">
                  <c:v>40.000003452102327</c:v>
                </c:pt>
                <c:pt idx="23778">
                  <c:v>40.000003452102327</c:v>
                </c:pt>
                <c:pt idx="23779">
                  <c:v>46.6666712115208</c:v>
                </c:pt>
                <c:pt idx="23780">
                  <c:v>40.000003452102327</c:v>
                </c:pt>
                <c:pt idx="23781">
                  <c:v>40.000003452102327</c:v>
                </c:pt>
                <c:pt idx="23782">
                  <c:v>40.000003452102327</c:v>
                </c:pt>
                <c:pt idx="23783">
                  <c:v>40.000003452102327</c:v>
                </c:pt>
                <c:pt idx="23784">
                  <c:v>46.6666712115208</c:v>
                </c:pt>
                <c:pt idx="23785">
                  <c:v>40.000003452102327</c:v>
                </c:pt>
                <c:pt idx="23786">
                  <c:v>40.000003452102327</c:v>
                </c:pt>
                <c:pt idx="23787">
                  <c:v>40.000003452102327</c:v>
                </c:pt>
                <c:pt idx="23788">
                  <c:v>46.6666712115208</c:v>
                </c:pt>
                <c:pt idx="23789">
                  <c:v>40.000003452102327</c:v>
                </c:pt>
                <c:pt idx="23790">
                  <c:v>40.000003452102327</c:v>
                </c:pt>
                <c:pt idx="23791">
                  <c:v>40.000003452102327</c:v>
                </c:pt>
                <c:pt idx="23792">
                  <c:v>40.000003452102327</c:v>
                </c:pt>
                <c:pt idx="23793">
                  <c:v>46.6666712115208</c:v>
                </c:pt>
                <c:pt idx="23794">
                  <c:v>40.000003452102327</c:v>
                </c:pt>
                <c:pt idx="23795">
                  <c:v>40.000003452102327</c:v>
                </c:pt>
                <c:pt idx="23796">
                  <c:v>46.6666712115208</c:v>
                </c:pt>
                <c:pt idx="23797">
                  <c:v>40.000003452102327</c:v>
                </c:pt>
                <c:pt idx="23798">
                  <c:v>40.000003452102327</c:v>
                </c:pt>
                <c:pt idx="23799">
                  <c:v>40.000003452102327</c:v>
                </c:pt>
                <c:pt idx="23800">
                  <c:v>46.6666712115208</c:v>
                </c:pt>
                <c:pt idx="23801">
                  <c:v>40.000003452102327</c:v>
                </c:pt>
                <c:pt idx="23802">
                  <c:v>40.000003452102327</c:v>
                </c:pt>
                <c:pt idx="23803">
                  <c:v>40.000003452102327</c:v>
                </c:pt>
                <c:pt idx="23804">
                  <c:v>40.000003452102327</c:v>
                </c:pt>
                <c:pt idx="23805">
                  <c:v>40.000003452102327</c:v>
                </c:pt>
                <c:pt idx="23806">
                  <c:v>40.000003452102327</c:v>
                </c:pt>
                <c:pt idx="23807">
                  <c:v>40.000003452102327</c:v>
                </c:pt>
                <c:pt idx="23808">
                  <c:v>40.000003452102327</c:v>
                </c:pt>
                <c:pt idx="23809">
                  <c:v>40.000003452102327</c:v>
                </c:pt>
                <c:pt idx="23810">
                  <c:v>40.000003452102327</c:v>
                </c:pt>
                <c:pt idx="23811">
                  <c:v>40.000003452102327</c:v>
                </c:pt>
                <c:pt idx="23812">
                  <c:v>40.000003452102327</c:v>
                </c:pt>
                <c:pt idx="23813">
                  <c:v>40.000003452102327</c:v>
                </c:pt>
                <c:pt idx="23814">
                  <c:v>40.000003452102327</c:v>
                </c:pt>
                <c:pt idx="23815">
                  <c:v>33.333335692683868</c:v>
                </c:pt>
                <c:pt idx="23816">
                  <c:v>40.000003452102327</c:v>
                </c:pt>
                <c:pt idx="23817">
                  <c:v>33.333335692683868</c:v>
                </c:pt>
                <c:pt idx="23818">
                  <c:v>40.000003452102327</c:v>
                </c:pt>
                <c:pt idx="23819">
                  <c:v>33.333335692683868</c:v>
                </c:pt>
                <c:pt idx="23820">
                  <c:v>40.000003452102327</c:v>
                </c:pt>
                <c:pt idx="23821">
                  <c:v>33.333335692683868</c:v>
                </c:pt>
                <c:pt idx="23822">
                  <c:v>33.333335692683868</c:v>
                </c:pt>
                <c:pt idx="23823">
                  <c:v>40.000003452102327</c:v>
                </c:pt>
                <c:pt idx="23824">
                  <c:v>33.333335692683868</c:v>
                </c:pt>
                <c:pt idx="23825">
                  <c:v>33.333335692683868</c:v>
                </c:pt>
                <c:pt idx="23826">
                  <c:v>33.333335692683868</c:v>
                </c:pt>
                <c:pt idx="23827">
                  <c:v>33.333335692683868</c:v>
                </c:pt>
                <c:pt idx="23828">
                  <c:v>33.333335692683868</c:v>
                </c:pt>
                <c:pt idx="23829">
                  <c:v>33.333335692683868</c:v>
                </c:pt>
                <c:pt idx="23830">
                  <c:v>33.333335692683868</c:v>
                </c:pt>
                <c:pt idx="23831">
                  <c:v>33.333335692683868</c:v>
                </c:pt>
                <c:pt idx="23832">
                  <c:v>33.333335692683868</c:v>
                </c:pt>
                <c:pt idx="23833">
                  <c:v>33.333335692683868</c:v>
                </c:pt>
                <c:pt idx="23834">
                  <c:v>33.333335692683868</c:v>
                </c:pt>
                <c:pt idx="23835">
                  <c:v>33.333335692683868</c:v>
                </c:pt>
                <c:pt idx="23836">
                  <c:v>33.333335692683868</c:v>
                </c:pt>
                <c:pt idx="23837">
                  <c:v>33.333335692683868</c:v>
                </c:pt>
                <c:pt idx="23838">
                  <c:v>26.666667933265401</c:v>
                </c:pt>
                <c:pt idx="23839">
                  <c:v>33.333335692683868</c:v>
                </c:pt>
                <c:pt idx="23840">
                  <c:v>33.333335692683868</c:v>
                </c:pt>
                <c:pt idx="23841">
                  <c:v>33.333335692683868</c:v>
                </c:pt>
                <c:pt idx="23842">
                  <c:v>26.666667933265401</c:v>
                </c:pt>
                <c:pt idx="23843">
                  <c:v>33.333335692683868</c:v>
                </c:pt>
                <c:pt idx="23844">
                  <c:v>33.333335692683868</c:v>
                </c:pt>
                <c:pt idx="23845">
                  <c:v>26.666667933265401</c:v>
                </c:pt>
                <c:pt idx="23846">
                  <c:v>33.333335692683868</c:v>
                </c:pt>
                <c:pt idx="23847">
                  <c:v>33.333335692683868</c:v>
                </c:pt>
                <c:pt idx="23848">
                  <c:v>26.666667933265401</c:v>
                </c:pt>
                <c:pt idx="23849">
                  <c:v>33.333335692683868</c:v>
                </c:pt>
                <c:pt idx="23850">
                  <c:v>26.666667933265401</c:v>
                </c:pt>
                <c:pt idx="23851">
                  <c:v>33.333335692683868</c:v>
                </c:pt>
                <c:pt idx="23852">
                  <c:v>26.666667933265401</c:v>
                </c:pt>
                <c:pt idx="23853">
                  <c:v>26.666667933265401</c:v>
                </c:pt>
                <c:pt idx="23854">
                  <c:v>33.333335692683868</c:v>
                </c:pt>
                <c:pt idx="23855">
                  <c:v>26.666667933265401</c:v>
                </c:pt>
                <c:pt idx="23856">
                  <c:v>26.666667933265401</c:v>
                </c:pt>
                <c:pt idx="23857">
                  <c:v>33.333335692683868</c:v>
                </c:pt>
                <c:pt idx="23858">
                  <c:v>26.666667933265401</c:v>
                </c:pt>
                <c:pt idx="23859">
                  <c:v>26.666667933265401</c:v>
                </c:pt>
                <c:pt idx="23860">
                  <c:v>26.666667933265401</c:v>
                </c:pt>
                <c:pt idx="23861">
                  <c:v>26.666667933265401</c:v>
                </c:pt>
                <c:pt idx="23862">
                  <c:v>33.333335692683868</c:v>
                </c:pt>
                <c:pt idx="23863">
                  <c:v>26.666667933265401</c:v>
                </c:pt>
                <c:pt idx="23864">
                  <c:v>26.666667933265401</c:v>
                </c:pt>
                <c:pt idx="23865">
                  <c:v>26.666667933265401</c:v>
                </c:pt>
                <c:pt idx="23866">
                  <c:v>26.666667933265401</c:v>
                </c:pt>
                <c:pt idx="23867">
                  <c:v>26.666667933265401</c:v>
                </c:pt>
                <c:pt idx="23868">
                  <c:v>26.666667933265401</c:v>
                </c:pt>
                <c:pt idx="23869">
                  <c:v>26.666667933265401</c:v>
                </c:pt>
                <c:pt idx="23870">
                  <c:v>20.000000173846864</c:v>
                </c:pt>
                <c:pt idx="23871">
                  <c:v>26.666667933265401</c:v>
                </c:pt>
                <c:pt idx="23872">
                  <c:v>26.666667933265401</c:v>
                </c:pt>
                <c:pt idx="23873">
                  <c:v>26.666667933265401</c:v>
                </c:pt>
                <c:pt idx="23874">
                  <c:v>26.666667933265401</c:v>
                </c:pt>
                <c:pt idx="23875">
                  <c:v>26.666667933265401</c:v>
                </c:pt>
                <c:pt idx="23876">
                  <c:v>26.666667933265401</c:v>
                </c:pt>
                <c:pt idx="23877">
                  <c:v>26.666667933265401</c:v>
                </c:pt>
                <c:pt idx="23878">
                  <c:v>26.666667933265401</c:v>
                </c:pt>
                <c:pt idx="23879">
                  <c:v>26.666667933265401</c:v>
                </c:pt>
                <c:pt idx="23880">
                  <c:v>26.666667933265401</c:v>
                </c:pt>
                <c:pt idx="23881">
                  <c:v>26.666667933265401</c:v>
                </c:pt>
                <c:pt idx="23882">
                  <c:v>26.666667933265401</c:v>
                </c:pt>
                <c:pt idx="23883">
                  <c:v>26.666667933265401</c:v>
                </c:pt>
                <c:pt idx="23884">
                  <c:v>20.000000173846864</c:v>
                </c:pt>
                <c:pt idx="23885">
                  <c:v>26.666667933265401</c:v>
                </c:pt>
                <c:pt idx="23886">
                  <c:v>26.666667933265401</c:v>
                </c:pt>
                <c:pt idx="23887">
                  <c:v>26.666667933265401</c:v>
                </c:pt>
                <c:pt idx="23888">
                  <c:v>26.666667933265401</c:v>
                </c:pt>
                <c:pt idx="23889">
                  <c:v>26.666667933265401</c:v>
                </c:pt>
                <c:pt idx="23890">
                  <c:v>26.666667933265401</c:v>
                </c:pt>
                <c:pt idx="23891">
                  <c:v>26.666667933265401</c:v>
                </c:pt>
                <c:pt idx="23892">
                  <c:v>20.000000173846864</c:v>
                </c:pt>
                <c:pt idx="23893">
                  <c:v>26.666667933265401</c:v>
                </c:pt>
                <c:pt idx="23894">
                  <c:v>26.666667933265401</c:v>
                </c:pt>
                <c:pt idx="23895">
                  <c:v>26.666667933265401</c:v>
                </c:pt>
                <c:pt idx="23896">
                  <c:v>26.666667933265401</c:v>
                </c:pt>
                <c:pt idx="23897">
                  <c:v>26.666667933265401</c:v>
                </c:pt>
                <c:pt idx="23898">
                  <c:v>26.666667933265401</c:v>
                </c:pt>
                <c:pt idx="23899">
                  <c:v>26.666667933265401</c:v>
                </c:pt>
                <c:pt idx="23900">
                  <c:v>26.666667933265401</c:v>
                </c:pt>
                <c:pt idx="23901">
                  <c:v>20.000000173846864</c:v>
                </c:pt>
                <c:pt idx="23902">
                  <c:v>26.666667933265401</c:v>
                </c:pt>
                <c:pt idx="23903">
                  <c:v>26.666667933265401</c:v>
                </c:pt>
                <c:pt idx="23904">
                  <c:v>26.666667933265401</c:v>
                </c:pt>
                <c:pt idx="23905">
                  <c:v>26.666667933265401</c:v>
                </c:pt>
                <c:pt idx="23906">
                  <c:v>26.666667933265401</c:v>
                </c:pt>
                <c:pt idx="23907">
                  <c:v>26.666667933265401</c:v>
                </c:pt>
                <c:pt idx="23908">
                  <c:v>26.666667933265401</c:v>
                </c:pt>
                <c:pt idx="23909">
                  <c:v>26.666667933265401</c:v>
                </c:pt>
                <c:pt idx="23910">
                  <c:v>26.666667933265401</c:v>
                </c:pt>
                <c:pt idx="23911">
                  <c:v>26.666667933265401</c:v>
                </c:pt>
                <c:pt idx="23912">
                  <c:v>26.666667933265401</c:v>
                </c:pt>
                <c:pt idx="23913">
                  <c:v>26.666667933265401</c:v>
                </c:pt>
                <c:pt idx="23914">
                  <c:v>26.666667933265401</c:v>
                </c:pt>
                <c:pt idx="23915">
                  <c:v>26.666667933265401</c:v>
                </c:pt>
                <c:pt idx="23916">
                  <c:v>26.666667933265401</c:v>
                </c:pt>
                <c:pt idx="23917">
                  <c:v>26.666667933265401</c:v>
                </c:pt>
                <c:pt idx="23918">
                  <c:v>26.666667933265401</c:v>
                </c:pt>
                <c:pt idx="23919">
                  <c:v>26.666667933265401</c:v>
                </c:pt>
                <c:pt idx="23920">
                  <c:v>26.666667933265401</c:v>
                </c:pt>
                <c:pt idx="23921">
                  <c:v>26.666667933265401</c:v>
                </c:pt>
                <c:pt idx="23922">
                  <c:v>26.666667933265401</c:v>
                </c:pt>
                <c:pt idx="23923">
                  <c:v>26.666667933265401</c:v>
                </c:pt>
                <c:pt idx="23924">
                  <c:v>26.666667933265401</c:v>
                </c:pt>
                <c:pt idx="23925">
                  <c:v>33.333335692683868</c:v>
                </c:pt>
                <c:pt idx="23926">
                  <c:v>26.666667933265401</c:v>
                </c:pt>
                <c:pt idx="23927">
                  <c:v>26.666667933265401</c:v>
                </c:pt>
                <c:pt idx="23928">
                  <c:v>26.666667933265401</c:v>
                </c:pt>
                <c:pt idx="23929">
                  <c:v>33.333335692683868</c:v>
                </c:pt>
                <c:pt idx="23930">
                  <c:v>26.666667933265401</c:v>
                </c:pt>
                <c:pt idx="23931">
                  <c:v>33.333335692683868</c:v>
                </c:pt>
                <c:pt idx="23932">
                  <c:v>26.666667933265401</c:v>
                </c:pt>
                <c:pt idx="23933">
                  <c:v>33.333335692683868</c:v>
                </c:pt>
                <c:pt idx="23934">
                  <c:v>26.666667933265401</c:v>
                </c:pt>
                <c:pt idx="23935">
                  <c:v>33.333335692683868</c:v>
                </c:pt>
                <c:pt idx="23936">
                  <c:v>33.333335692683868</c:v>
                </c:pt>
                <c:pt idx="23937">
                  <c:v>33.333335692683868</c:v>
                </c:pt>
                <c:pt idx="23938">
                  <c:v>26.666667933265401</c:v>
                </c:pt>
                <c:pt idx="23939">
                  <c:v>33.333335692683868</c:v>
                </c:pt>
                <c:pt idx="23940">
                  <c:v>33.333335692683868</c:v>
                </c:pt>
                <c:pt idx="23941">
                  <c:v>33.333335692683868</c:v>
                </c:pt>
                <c:pt idx="23942">
                  <c:v>33.333335692683868</c:v>
                </c:pt>
                <c:pt idx="23943">
                  <c:v>33.333335692683868</c:v>
                </c:pt>
                <c:pt idx="23944">
                  <c:v>33.333335692683868</c:v>
                </c:pt>
                <c:pt idx="23945">
                  <c:v>33.333335692683868</c:v>
                </c:pt>
                <c:pt idx="23946">
                  <c:v>40.000003452102327</c:v>
                </c:pt>
                <c:pt idx="23947">
                  <c:v>33.333335692683868</c:v>
                </c:pt>
                <c:pt idx="23948">
                  <c:v>33.333335692683868</c:v>
                </c:pt>
                <c:pt idx="23949">
                  <c:v>33.333335692683868</c:v>
                </c:pt>
                <c:pt idx="23950">
                  <c:v>33.333335692683868</c:v>
                </c:pt>
                <c:pt idx="23951">
                  <c:v>33.333335692683868</c:v>
                </c:pt>
                <c:pt idx="23952">
                  <c:v>33.333335692683868</c:v>
                </c:pt>
                <c:pt idx="23953">
                  <c:v>33.333335692683868</c:v>
                </c:pt>
                <c:pt idx="23954">
                  <c:v>33.333335692683868</c:v>
                </c:pt>
                <c:pt idx="23955">
                  <c:v>33.333335692683868</c:v>
                </c:pt>
                <c:pt idx="23956">
                  <c:v>33.333335692683868</c:v>
                </c:pt>
                <c:pt idx="23957">
                  <c:v>33.333335692683868</c:v>
                </c:pt>
                <c:pt idx="23958">
                  <c:v>33.333335692683868</c:v>
                </c:pt>
                <c:pt idx="23959">
                  <c:v>33.333335692683868</c:v>
                </c:pt>
                <c:pt idx="23960">
                  <c:v>33.333335692683868</c:v>
                </c:pt>
                <c:pt idx="23961">
                  <c:v>33.333335692683868</c:v>
                </c:pt>
                <c:pt idx="23962">
                  <c:v>33.333335692683868</c:v>
                </c:pt>
                <c:pt idx="23963">
                  <c:v>33.333335692683868</c:v>
                </c:pt>
                <c:pt idx="23964">
                  <c:v>33.333335692683868</c:v>
                </c:pt>
                <c:pt idx="23965">
                  <c:v>33.333335692683868</c:v>
                </c:pt>
                <c:pt idx="23966">
                  <c:v>33.333335692683868</c:v>
                </c:pt>
                <c:pt idx="23967">
                  <c:v>33.333335692683868</c:v>
                </c:pt>
                <c:pt idx="23968">
                  <c:v>33.333335692683868</c:v>
                </c:pt>
                <c:pt idx="23969">
                  <c:v>33.333335692683868</c:v>
                </c:pt>
                <c:pt idx="23970">
                  <c:v>33.333335692683868</c:v>
                </c:pt>
                <c:pt idx="23971">
                  <c:v>33.333335692683868</c:v>
                </c:pt>
                <c:pt idx="23972">
                  <c:v>33.333335692683868</c:v>
                </c:pt>
                <c:pt idx="23973">
                  <c:v>33.333335692683868</c:v>
                </c:pt>
                <c:pt idx="23974">
                  <c:v>33.333335692683868</c:v>
                </c:pt>
                <c:pt idx="23975">
                  <c:v>33.333335692683868</c:v>
                </c:pt>
                <c:pt idx="23976">
                  <c:v>33.333335692683868</c:v>
                </c:pt>
                <c:pt idx="23977">
                  <c:v>33.333335692683868</c:v>
                </c:pt>
                <c:pt idx="23978">
                  <c:v>33.333335692683868</c:v>
                </c:pt>
                <c:pt idx="23979">
                  <c:v>33.333335692683868</c:v>
                </c:pt>
                <c:pt idx="23980">
                  <c:v>33.333335692683868</c:v>
                </c:pt>
                <c:pt idx="23981">
                  <c:v>40.000003452102327</c:v>
                </c:pt>
                <c:pt idx="23982">
                  <c:v>33.333335692683868</c:v>
                </c:pt>
                <c:pt idx="23983">
                  <c:v>33.333335692683868</c:v>
                </c:pt>
                <c:pt idx="23984">
                  <c:v>33.333335692683868</c:v>
                </c:pt>
                <c:pt idx="23985">
                  <c:v>33.333335692683868</c:v>
                </c:pt>
                <c:pt idx="23986">
                  <c:v>33.333335692683868</c:v>
                </c:pt>
                <c:pt idx="23987">
                  <c:v>33.333335692683868</c:v>
                </c:pt>
                <c:pt idx="23988">
                  <c:v>40.000003452102327</c:v>
                </c:pt>
                <c:pt idx="23989">
                  <c:v>33.333335692683868</c:v>
                </c:pt>
                <c:pt idx="23990">
                  <c:v>33.333335692683868</c:v>
                </c:pt>
                <c:pt idx="23991">
                  <c:v>33.333335692683868</c:v>
                </c:pt>
                <c:pt idx="23992">
                  <c:v>33.333335692683868</c:v>
                </c:pt>
                <c:pt idx="23993">
                  <c:v>33.333335692683868</c:v>
                </c:pt>
                <c:pt idx="23994">
                  <c:v>33.333335692683868</c:v>
                </c:pt>
                <c:pt idx="23995">
                  <c:v>40.000003452102327</c:v>
                </c:pt>
                <c:pt idx="23996">
                  <c:v>33.333335692683868</c:v>
                </c:pt>
                <c:pt idx="23997">
                  <c:v>33.333335692683868</c:v>
                </c:pt>
                <c:pt idx="23998">
                  <c:v>33.333335692683868</c:v>
                </c:pt>
                <c:pt idx="23999">
                  <c:v>33.333335692683868</c:v>
                </c:pt>
                <c:pt idx="24000">
                  <c:v>33.333335692683868</c:v>
                </c:pt>
                <c:pt idx="24001">
                  <c:v>33.333335692683868</c:v>
                </c:pt>
                <c:pt idx="24002">
                  <c:v>33.333335692683868</c:v>
                </c:pt>
                <c:pt idx="24003">
                  <c:v>33.333335692683868</c:v>
                </c:pt>
                <c:pt idx="24004">
                  <c:v>33.333335692683868</c:v>
                </c:pt>
                <c:pt idx="24005">
                  <c:v>33.333335692683868</c:v>
                </c:pt>
                <c:pt idx="24006">
                  <c:v>33.333335692683868</c:v>
                </c:pt>
                <c:pt idx="24007">
                  <c:v>33.333335692683868</c:v>
                </c:pt>
                <c:pt idx="24008">
                  <c:v>33.333335692683868</c:v>
                </c:pt>
                <c:pt idx="24009">
                  <c:v>26.666667933265401</c:v>
                </c:pt>
                <c:pt idx="24010">
                  <c:v>33.333335692683868</c:v>
                </c:pt>
                <c:pt idx="24011">
                  <c:v>33.333335692683868</c:v>
                </c:pt>
                <c:pt idx="24012">
                  <c:v>33.333335692683868</c:v>
                </c:pt>
                <c:pt idx="24013">
                  <c:v>26.666667933265401</c:v>
                </c:pt>
                <c:pt idx="24014">
                  <c:v>33.333335692683868</c:v>
                </c:pt>
                <c:pt idx="24015">
                  <c:v>33.333335692683868</c:v>
                </c:pt>
                <c:pt idx="24016">
                  <c:v>33.333335692683868</c:v>
                </c:pt>
                <c:pt idx="24017">
                  <c:v>26.666667933265401</c:v>
                </c:pt>
                <c:pt idx="24018">
                  <c:v>33.333335692683868</c:v>
                </c:pt>
                <c:pt idx="24019">
                  <c:v>26.666667933265401</c:v>
                </c:pt>
                <c:pt idx="24020">
                  <c:v>33.333335692683868</c:v>
                </c:pt>
                <c:pt idx="24021">
                  <c:v>26.666667933265401</c:v>
                </c:pt>
                <c:pt idx="24022">
                  <c:v>33.333335692683868</c:v>
                </c:pt>
                <c:pt idx="24023">
                  <c:v>33.333335692683868</c:v>
                </c:pt>
                <c:pt idx="24024">
                  <c:v>26.666667933265401</c:v>
                </c:pt>
                <c:pt idx="24025">
                  <c:v>26.666667933265401</c:v>
                </c:pt>
                <c:pt idx="24026">
                  <c:v>33.333335692683868</c:v>
                </c:pt>
                <c:pt idx="24027">
                  <c:v>26.666667933265401</c:v>
                </c:pt>
                <c:pt idx="24028">
                  <c:v>33.333335692683868</c:v>
                </c:pt>
                <c:pt idx="24029">
                  <c:v>26.666667933265401</c:v>
                </c:pt>
                <c:pt idx="24030">
                  <c:v>33.333335692683868</c:v>
                </c:pt>
                <c:pt idx="24031">
                  <c:v>26.666667933265401</c:v>
                </c:pt>
                <c:pt idx="24032">
                  <c:v>26.666667933265401</c:v>
                </c:pt>
                <c:pt idx="24033">
                  <c:v>26.666667933265401</c:v>
                </c:pt>
                <c:pt idx="24034">
                  <c:v>33.333335692683868</c:v>
                </c:pt>
                <c:pt idx="24035">
                  <c:v>26.666667933265401</c:v>
                </c:pt>
                <c:pt idx="24036">
                  <c:v>26.666667933265401</c:v>
                </c:pt>
                <c:pt idx="24037">
                  <c:v>26.666667933265401</c:v>
                </c:pt>
                <c:pt idx="24038">
                  <c:v>33.333335692683868</c:v>
                </c:pt>
                <c:pt idx="24039">
                  <c:v>26.666667933265401</c:v>
                </c:pt>
                <c:pt idx="24040">
                  <c:v>26.666667933265401</c:v>
                </c:pt>
                <c:pt idx="24041">
                  <c:v>26.666667933265401</c:v>
                </c:pt>
                <c:pt idx="24042">
                  <c:v>26.666667933265401</c:v>
                </c:pt>
                <c:pt idx="24043">
                  <c:v>20.000000173846864</c:v>
                </c:pt>
                <c:pt idx="24044">
                  <c:v>26.666667933265401</c:v>
                </c:pt>
                <c:pt idx="24045">
                  <c:v>26.666667933265401</c:v>
                </c:pt>
                <c:pt idx="24046">
                  <c:v>26.666667933265401</c:v>
                </c:pt>
                <c:pt idx="24047">
                  <c:v>26.666667933265401</c:v>
                </c:pt>
                <c:pt idx="24048">
                  <c:v>20.000000173846864</c:v>
                </c:pt>
                <c:pt idx="24049">
                  <c:v>26.666667933265401</c:v>
                </c:pt>
                <c:pt idx="24050">
                  <c:v>26.666667933265401</c:v>
                </c:pt>
                <c:pt idx="24051">
                  <c:v>20.000000173846864</c:v>
                </c:pt>
                <c:pt idx="24052">
                  <c:v>26.666667933265401</c:v>
                </c:pt>
                <c:pt idx="24053">
                  <c:v>20.000000173846864</c:v>
                </c:pt>
                <c:pt idx="24054">
                  <c:v>26.666667933265401</c:v>
                </c:pt>
                <c:pt idx="24055">
                  <c:v>20.000000173846864</c:v>
                </c:pt>
                <c:pt idx="24056">
                  <c:v>26.666667933265401</c:v>
                </c:pt>
                <c:pt idx="24057">
                  <c:v>20.000000173846864</c:v>
                </c:pt>
                <c:pt idx="24058">
                  <c:v>20.000000173846864</c:v>
                </c:pt>
                <c:pt idx="24059">
                  <c:v>26.666667933265401</c:v>
                </c:pt>
                <c:pt idx="24060">
                  <c:v>20.000000173846864</c:v>
                </c:pt>
                <c:pt idx="24061">
                  <c:v>20.000000173846864</c:v>
                </c:pt>
                <c:pt idx="24062">
                  <c:v>26.666667933265401</c:v>
                </c:pt>
                <c:pt idx="24063">
                  <c:v>20.000000173846864</c:v>
                </c:pt>
                <c:pt idx="24064">
                  <c:v>20.000000173846864</c:v>
                </c:pt>
                <c:pt idx="24065">
                  <c:v>20.000000173846864</c:v>
                </c:pt>
                <c:pt idx="24066">
                  <c:v>26.666667933265401</c:v>
                </c:pt>
                <c:pt idx="24067">
                  <c:v>20.000000173846864</c:v>
                </c:pt>
                <c:pt idx="24068">
                  <c:v>20.000000173846864</c:v>
                </c:pt>
                <c:pt idx="24069">
                  <c:v>20.000000173846864</c:v>
                </c:pt>
                <c:pt idx="24070">
                  <c:v>26.666667933265401</c:v>
                </c:pt>
                <c:pt idx="24071">
                  <c:v>20.000000173846864</c:v>
                </c:pt>
                <c:pt idx="24072">
                  <c:v>20.000000173846864</c:v>
                </c:pt>
                <c:pt idx="24073">
                  <c:v>26.666667933265401</c:v>
                </c:pt>
                <c:pt idx="24074">
                  <c:v>20.000000173846864</c:v>
                </c:pt>
                <c:pt idx="24075">
                  <c:v>20.000000173846864</c:v>
                </c:pt>
                <c:pt idx="24076">
                  <c:v>20.000000173846864</c:v>
                </c:pt>
                <c:pt idx="24077">
                  <c:v>26.666667933265401</c:v>
                </c:pt>
                <c:pt idx="24078">
                  <c:v>20.000000173846864</c:v>
                </c:pt>
                <c:pt idx="24079">
                  <c:v>20.000000173846864</c:v>
                </c:pt>
                <c:pt idx="24080">
                  <c:v>26.666667933265401</c:v>
                </c:pt>
                <c:pt idx="24081">
                  <c:v>20.000000173846864</c:v>
                </c:pt>
                <c:pt idx="24082">
                  <c:v>26.666667933265401</c:v>
                </c:pt>
                <c:pt idx="24083">
                  <c:v>20.000000173846864</c:v>
                </c:pt>
                <c:pt idx="24084">
                  <c:v>20.000000173846864</c:v>
                </c:pt>
                <c:pt idx="24085">
                  <c:v>26.666667933265401</c:v>
                </c:pt>
                <c:pt idx="24086">
                  <c:v>20.000000173846864</c:v>
                </c:pt>
                <c:pt idx="24087">
                  <c:v>26.666667933265401</c:v>
                </c:pt>
                <c:pt idx="24088">
                  <c:v>20.000000173846864</c:v>
                </c:pt>
                <c:pt idx="24089">
                  <c:v>26.666667933265401</c:v>
                </c:pt>
                <c:pt idx="24090">
                  <c:v>20.000000173846864</c:v>
                </c:pt>
                <c:pt idx="24091">
                  <c:v>20.000000173846864</c:v>
                </c:pt>
                <c:pt idx="24092">
                  <c:v>26.666667933265401</c:v>
                </c:pt>
                <c:pt idx="24093">
                  <c:v>26.666667933265401</c:v>
                </c:pt>
                <c:pt idx="24094">
                  <c:v>20.000000173846864</c:v>
                </c:pt>
                <c:pt idx="24095">
                  <c:v>26.666667933265401</c:v>
                </c:pt>
                <c:pt idx="24096">
                  <c:v>20.000000173846864</c:v>
                </c:pt>
                <c:pt idx="24097">
                  <c:v>26.666667933265401</c:v>
                </c:pt>
                <c:pt idx="24098">
                  <c:v>26.666667933265401</c:v>
                </c:pt>
                <c:pt idx="24099">
                  <c:v>20.000000173846864</c:v>
                </c:pt>
                <c:pt idx="24100">
                  <c:v>26.666667933265401</c:v>
                </c:pt>
                <c:pt idx="24101">
                  <c:v>26.666667933265401</c:v>
                </c:pt>
                <c:pt idx="24102">
                  <c:v>20.000000173846864</c:v>
                </c:pt>
                <c:pt idx="24103">
                  <c:v>26.666667933265401</c:v>
                </c:pt>
                <c:pt idx="24104">
                  <c:v>26.666667933265401</c:v>
                </c:pt>
                <c:pt idx="24105">
                  <c:v>26.666667933265401</c:v>
                </c:pt>
                <c:pt idx="24106">
                  <c:v>20.000000173846864</c:v>
                </c:pt>
                <c:pt idx="24107">
                  <c:v>26.666667933265401</c:v>
                </c:pt>
                <c:pt idx="24108">
                  <c:v>26.666667933265401</c:v>
                </c:pt>
                <c:pt idx="24109">
                  <c:v>26.666667933265401</c:v>
                </c:pt>
                <c:pt idx="24110">
                  <c:v>26.666667933265401</c:v>
                </c:pt>
                <c:pt idx="24111">
                  <c:v>20.000000173846864</c:v>
                </c:pt>
                <c:pt idx="24112">
                  <c:v>26.666667933265401</c:v>
                </c:pt>
                <c:pt idx="24113">
                  <c:v>26.666667933265401</c:v>
                </c:pt>
                <c:pt idx="24114">
                  <c:v>26.666667933265401</c:v>
                </c:pt>
                <c:pt idx="24115">
                  <c:v>26.666667933265401</c:v>
                </c:pt>
                <c:pt idx="24116">
                  <c:v>26.666667933265401</c:v>
                </c:pt>
                <c:pt idx="24117">
                  <c:v>26.666667933265401</c:v>
                </c:pt>
                <c:pt idx="24118">
                  <c:v>26.666667933265401</c:v>
                </c:pt>
                <c:pt idx="24119">
                  <c:v>33.333335692683868</c:v>
                </c:pt>
                <c:pt idx="24120">
                  <c:v>26.666667933265401</c:v>
                </c:pt>
                <c:pt idx="24121">
                  <c:v>26.666667933265401</c:v>
                </c:pt>
                <c:pt idx="24122">
                  <c:v>26.666667933265401</c:v>
                </c:pt>
                <c:pt idx="24123">
                  <c:v>33.333335692683868</c:v>
                </c:pt>
                <c:pt idx="24124">
                  <c:v>26.666667933265401</c:v>
                </c:pt>
                <c:pt idx="24125">
                  <c:v>26.666667933265401</c:v>
                </c:pt>
                <c:pt idx="24126">
                  <c:v>33.333335692683868</c:v>
                </c:pt>
                <c:pt idx="24127">
                  <c:v>26.666667933265401</c:v>
                </c:pt>
                <c:pt idx="24128">
                  <c:v>26.666667933265401</c:v>
                </c:pt>
                <c:pt idx="24129">
                  <c:v>33.333335692683868</c:v>
                </c:pt>
                <c:pt idx="24130">
                  <c:v>33.333335692683868</c:v>
                </c:pt>
                <c:pt idx="24131">
                  <c:v>26.666667933265401</c:v>
                </c:pt>
                <c:pt idx="24132">
                  <c:v>33.333335692683868</c:v>
                </c:pt>
                <c:pt idx="24133">
                  <c:v>26.666667933265401</c:v>
                </c:pt>
                <c:pt idx="24134">
                  <c:v>33.333335692683868</c:v>
                </c:pt>
                <c:pt idx="24135">
                  <c:v>33.333335692683868</c:v>
                </c:pt>
                <c:pt idx="24136">
                  <c:v>33.333335692683868</c:v>
                </c:pt>
                <c:pt idx="24137">
                  <c:v>26.666667933265401</c:v>
                </c:pt>
                <c:pt idx="24138">
                  <c:v>33.333335692683868</c:v>
                </c:pt>
                <c:pt idx="24139">
                  <c:v>33.333335692683868</c:v>
                </c:pt>
                <c:pt idx="24140">
                  <c:v>33.333335692683868</c:v>
                </c:pt>
                <c:pt idx="24141">
                  <c:v>26.666667933265401</c:v>
                </c:pt>
                <c:pt idx="24142">
                  <c:v>33.333335692683868</c:v>
                </c:pt>
                <c:pt idx="24143">
                  <c:v>33.333335692683868</c:v>
                </c:pt>
                <c:pt idx="24144">
                  <c:v>33.333335692683868</c:v>
                </c:pt>
                <c:pt idx="24145">
                  <c:v>33.333335692683868</c:v>
                </c:pt>
                <c:pt idx="24146">
                  <c:v>33.333335692683868</c:v>
                </c:pt>
                <c:pt idx="24147">
                  <c:v>33.333335692683868</c:v>
                </c:pt>
                <c:pt idx="24148">
                  <c:v>33.333335692683868</c:v>
                </c:pt>
                <c:pt idx="24149">
                  <c:v>26.666667933265401</c:v>
                </c:pt>
                <c:pt idx="24150">
                  <c:v>33.333335692683868</c:v>
                </c:pt>
                <c:pt idx="24151">
                  <c:v>33.333335692683868</c:v>
                </c:pt>
                <c:pt idx="24152">
                  <c:v>33.333335692683868</c:v>
                </c:pt>
                <c:pt idx="24153">
                  <c:v>33.333335692683868</c:v>
                </c:pt>
                <c:pt idx="24154">
                  <c:v>26.666667933265401</c:v>
                </c:pt>
                <c:pt idx="24155">
                  <c:v>33.333335692683868</c:v>
                </c:pt>
                <c:pt idx="24156">
                  <c:v>33.333335692683868</c:v>
                </c:pt>
                <c:pt idx="24157">
                  <c:v>33.333335692683868</c:v>
                </c:pt>
                <c:pt idx="24158">
                  <c:v>26.666667933265401</c:v>
                </c:pt>
                <c:pt idx="24159">
                  <c:v>33.333335692683868</c:v>
                </c:pt>
                <c:pt idx="24160">
                  <c:v>33.333335692683868</c:v>
                </c:pt>
                <c:pt idx="24161">
                  <c:v>26.666667933265401</c:v>
                </c:pt>
                <c:pt idx="24162">
                  <c:v>33.333335692683868</c:v>
                </c:pt>
                <c:pt idx="24163">
                  <c:v>33.333335692683868</c:v>
                </c:pt>
                <c:pt idx="24164">
                  <c:v>26.666667933265401</c:v>
                </c:pt>
                <c:pt idx="24165">
                  <c:v>33.333335692683868</c:v>
                </c:pt>
                <c:pt idx="24166">
                  <c:v>26.666667933265401</c:v>
                </c:pt>
                <c:pt idx="24167">
                  <c:v>33.333335692683868</c:v>
                </c:pt>
                <c:pt idx="24168">
                  <c:v>26.666667933265401</c:v>
                </c:pt>
                <c:pt idx="24169">
                  <c:v>33.333335692683868</c:v>
                </c:pt>
                <c:pt idx="24170">
                  <c:v>26.666667933265401</c:v>
                </c:pt>
                <c:pt idx="24171">
                  <c:v>33.333335692683868</c:v>
                </c:pt>
                <c:pt idx="24172">
                  <c:v>26.666667933265401</c:v>
                </c:pt>
                <c:pt idx="24173">
                  <c:v>26.666667933265401</c:v>
                </c:pt>
                <c:pt idx="24174">
                  <c:v>33.333335692683868</c:v>
                </c:pt>
                <c:pt idx="24175">
                  <c:v>26.666667933265401</c:v>
                </c:pt>
                <c:pt idx="24176">
                  <c:v>33.333335692683868</c:v>
                </c:pt>
                <c:pt idx="24177">
                  <c:v>26.666667933265401</c:v>
                </c:pt>
                <c:pt idx="24178">
                  <c:v>26.666667933265401</c:v>
                </c:pt>
                <c:pt idx="24179">
                  <c:v>33.333335692683868</c:v>
                </c:pt>
                <c:pt idx="24180">
                  <c:v>26.666667933265401</c:v>
                </c:pt>
                <c:pt idx="24181">
                  <c:v>26.666667933265401</c:v>
                </c:pt>
                <c:pt idx="24182">
                  <c:v>33.333335692683868</c:v>
                </c:pt>
                <c:pt idx="24183">
                  <c:v>26.666667933265401</c:v>
                </c:pt>
                <c:pt idx="24184">
                  <c:v>26.666667933265401</c:v>
                </c:pt>
                <c:pt idx="24185">
                  <c:v>26.666667933265401</c:v>
                </c:pt>
                <c:pt idx="24186">
                  <c:v>33.333335692683868</c:v>
                </c:pt>
                <c:pt idx="24187">
                  <c:v>26.666667933265401</c:v>
                </c:pt>
                <c:pt idx="24188">
                  <c:v>26.666667933265401</c:v>
                </c:pt>
                <c:pt idx="24189">
                  <c:v>26.666667933265401</c:v>
                </c:pt>
                <c:pt idx="24190">
                  <c:v>26.666667933265401</c:v>
                </c:pt>
                <c:pt idx="24191">
                  <c:v>26.666667933265401</c:v>
                </c:pt>
                <c:pt idx="24192">
                  <c:v>26.666667933265401</c:v>
                </c:pt>
                <c:pt idx="24193">
                  <c:v>26.666667933265401</c:v>
                </c:pt>
                <c:pt idx="24194">
                  <c:v>26.666667933265401</c:v>
                </c:pt>
                <c:pt idx="24195">
                  <c:v>26.666667933265401</c:v>
                </c:pt>
                <c:pt idx="24196">
                  <c:v>26.666667933265401</c:v>
                </c:pt>
                <c:pt idx="24197">
                  <c:v>26.666667933265401</c:v>
                </c:pt>
                <c:pt idx="24198">
                  <c:v>26.666667933265401</c:v>
                </c:pt>
                <c:pt idx="24199">
                  <c:v>26.666667933265401</c:v>
                </c:pt>
                <c:pt idx="24200">
                  <c:v>20.000000173846864</c:v>
                </c:pt>
                <c:pt idx="24201">
                  <c:v>26.666667933265401</c:v>
                </c:pt>
                <c:pt idx="24202">
                  <c:v>26.666667933265401</c:v>
                </c:pt>
                <c:pt idx="24203">
                  <c:v>26.666667933265401</c:v>
                </c:pt>
                <c:pt idx="24204">
                  <c:v>20.000000173846864</c:v>
                </c:pt>
                <c:pt idx="24205">
                  <c:v>26.666667933265401</c:v>
                </c:pt>
                <c:pt idx="24206">
                  <c:v>20.000000173846864</c:v>
                </c:pt>
                <c:pt idx="24207">
                  <c:v>26.666667933265401</c:v>
                </c:pt>
                <c:pt idx="24208">
                  <c:v>26.666667933265401</c:v>
                </c:pt>
                <c:pt idx="24209">
                  <c:v>20.000000173846864</c:v>
                </c:pt>
                <c:pt idx="24210">
                  <c:v>26.666667933265401</c:v>
                </c:pt>
                <c:pt idx="24211">
                  <c:v>20.000000173846864</c:v>
                </c:pt>
                <c:pt idx="24212">
                  <c:v>26.666667933265401</c:v>
                </c:pt>
                <c:pt idx="24213">
                  <c:v>20.000000173846864</c:v>
                </c:pt>
                <c:pt idx="24214">
                  <c:v>26.666667933265401</c:v>
                </c:pt>
                <c:pt idx="24215">
                  <c:v>20.000000173846864</c:v>
                </c:pt>
                <c:pt idx="24216">
                  <c:v>20.000000173846864</c:v>
                </c:pt>
                <c:pt idx="24217">
                  <c:v>26.666667933265401</c:v>
                </c:pt>
                <c:pt idx="24218">
                  <c:v>20.000000173846864</c:v>
                </c:pt>
                <c:pt idx="24219">
                  <c:v>20.000000173846864</c:v>
                </c:pt>
                <c:pt idx="24220">
                  <c:v>26.666667933265401</c:v>
                </c:pt>
                <c:pt idx="24221">
                  <c:v>20.000000173846864</c:v>
                </c:pt>
                <c:pt idx="24222">
                  <c:v>20.000000173846864</c:v>
                </c:pt>
                <c:pt idx="24223">
                  <c:v>26.666667933265401</c:v>
                </c:pt>
                <c:pt idx="24224">
                  <c:v>20.000000173846864</c:v>
                </c:pt>
                <c:pt idx="24225">
                  <c:v>26.666667933265401</c:v>
                </c:pt>
                <c:pt idx="24226">
                  <c:v>20.000000173846864</c:v>
                </c:pt>
                <c:pt idx="24227">
                  <c:v>20.000000173846864</c:v>
                </c:pt>
                <c:pt idx="24228">
                  <c:v>20.000000173846864</c:v>
                </c:pt>
                <c:pt idx="24229">
                  <c:v>26.666667933265401</c:v>
                </c:pt>
                <c:pt idx="24230">
                  <c:v>20.000000173846864</c:v>
                </c:pt>
                <c:pt idx="24231">
                  <c:v>20.000000173846864</c:v>
                </c:pt>
                <c:pt idx="24232">
                  <c:v>26.666667933265401</c:v>
                </c:pt>
                <c:pt idx="24233">
                  <c:v>20.000000173846864</c:v>
                </c:pt>
                <c:pt idx="24234">
                  <c:v>20.000000173846864</c:v>
                </c:pt>
                <c:pt idx="24235">
                  <c:v>20.000000173846864</c:v>
                </c:pt>
                <c:pt idx="24236">
                  <c:v>26.666667933265401</c:v>
                </c:pt>
                <c:pt idx="24237">
                  <c:v>20.000000173846864</c:v>
                </c:pt>
                <c:pt idx="24238">
                  <c:v>20.000000173846864</c:v>
                </c:pt>
                <c:pt idx="24239">
                  <c:v>20.000000173846864</c:v>
                </c:pt>
                <c:pt idx="24240">
                  <c:v>26.666667933265401</c:v>
                </c:pt>
                <c:pt idx="24241">
                  <c:v>20.000000173846864</c:v>
                </c:pt>
                <c:pt idx="24242">
                  <c:v>20.000000173846864</c:v>
                </c:pt>
                <c:pt idx="24243">
                  <c:v>20.000000173846864</c:v>
                </c:pt>
                <c:pt idx="24244">
                  <c:v>20.000000173846864</c:v>
                </c:pt>
                <c:pt idx="24245">
                  <c:v>20.000000173846864</c:v>
                </c:pt>
                <c:pt idx="24246">
                  <c:v>20.000000173846864</c:v>
                </c:pt>
                <c:pt idx="24247">
                  <c:v>26.666667933265401</c:v>
                </c:pt>
                <c:pt idx="24248">
                  <c:v>20.000000173846864</c:v>
                </c:pt>
                <c:pt idx="24249">
                  <c:v>20.000000173846864</c:v>
                </c:pt>
                <c:pt idx="24250">
                  <c:v>20.000000173846864</c:v>
                </c:pt>
                <c:pt idx="24251">
                  <c:v>20.000000173846864</c:v>
                </c:pt>
                <c:pt idx="24252">
                  <c:v>20.000000173846864</c:v>
                </c:pt>
                <c:pt idx="24253">
                  <c:v>20.000000173846864</c:v>
                </c:pt>
                <c:pt idx="24254">
                  <c:v>20.000000173846864</c:v>
                </c:pt>
                <c:pt idx="24255">
                  <c:v>20.000000173846864</c:v>
                </c:pt>
                <c:pt idx="24256">
                  <c:v>20.000000173846864</c:v>
                </c:pt>
                <c:pt idx="24257">
                  <c:v>20.000000173846864</c:v>
                </c:pt>
                <c:pt idx="24258">
                  <c:v>20.000000173846864</c:v>
                </c:pt>
                <c:pt idx="24259">
                  <c:v>20.000000173846864</c:v>
                </c:pt>
                <c:pt idx="24260">
                  <c:v>20.000000173846864</c:v>
                </c:pt>
                <c:pt idx="24261">
                  <c:v>20.000000173846864</c:v>
                </c:pt>
                <c:pt idx="24262">
                  <c:v>20.000000173846864</c:v>
                </c:pt>
                <c:pt idx="24263">
                  <c:v>20.000000173846864</c:v>
                </c:pt>
                <c:pt idx="24264">
                  <c:v>20.000000173846864</c:v>
                </c:pt>
                <c:pt idx="24265">
                  <c:v>20.000000173846864</c:v>
                </c:pt>
                <c:pt idx="24266">
                  <c:v>20.000000173846864</c:v>
                </c:pt>
                <c:pt idx="24267">
                  <c:v>20.000000173846864</c:v>
                </c:pt>
                <c:pt idx="24268">
                  <c:v>20.000000173846864</c:v>
                </c:pt>
                <c:pt idx="24269">
                  <c:v>20.000000173846864</c:v>
                </c:pt>
                <c:pt idx="24270">
                  <c:v>20.000000173846864</c:v>
                </c:pt>
                <c:pt idx="24271">
                  <c:v>20.000000173846864</c:v>
                </c:pt>
                <c:pt idx="24272">
                  <c:v>20.000000173846864</c:v>
                </c:pt>
                <c:pt idx="24273">
                  <c:v>26.666667933265401</c:v>
                </c:pt>
                <c:pt idx="24274">
                  <c:v>20.000000173846864</c:v>
                </c:pt>
                <c:pt idx="24275">
                  <c:v>20.000000173846864</c:v>
                </c:pt>
                <c:pt idx="24276">
                  <c:v>20.000000173846864</c:v>
                </c:pt>
                <c:pt idx="24277">
                  <c:v>20.000000173846864</c:v>
                </c:pt>
                <c:pt idx="24278">
                  <c:v>20.000000173846864</c:v>
                </c:pt>
                <c:pt idx="24279">
                  <c:v>20.000000173846864</c:v>
                </c:pt>
                <c:pt idx="24280">
                  <c:v>26.666667933265401</c:v>
                </c:pt>
                <c:pt idx="24281">
                  <c:v>20.000000173846864</c:v>
                </c:pt>
                <c:pt idx="24282">
                  <c:v>20.000000173846864</c:v>
                </c:pt>
                <c:pt idx="24283">
                  <c:v>20.000000173846864</c:v>
                </c:pt>
                <c:pt idx="24284">
                  <c:v>20.000000173846864</c:v>
                </c:pt>
                <c:pt idx="24285">
                  <c:v>20.000000173846864</c:v>
                </c:pt>
                <c:pt idx="24286">
                  <c:v>20.000000173846864</c:v>
                </c:pt>
                <c:pt idx="24287">
                  <c:v>20.000000173846864</c:v>
                </c:pt>
                <c:pt idx="24288">
                  <c:v>26.666667933265401</c:v>
                </c:pt>
                <c:pt idx="24289">
                  <c:v>20.000000173846864</c:v>
                </c:pt>
                <c:pt idx="24290">
                  <c:v>20.000000173846864</c:v>
                </c:pt>
                <c:pt idx="24291">
                  <c:v>20.000000173846864</c:v>
                </c:pt>
                <c:pt idx="24292">
                  <c:v>20.000000173846864</c:v>
                </c:pt>
                <c:pt idx="24293">
                  <c:v>20.000000173846864</c:v>
                </c:pt>
                <c:pt idx="24294">
                  <c:v>20.000000173846864</c:v>
                </c:pt>
                <c:pt idx="24295">
                  <c:v>26.666667933265401</c:v>
                </c:pt>
                <c:pt idx="24296">
                  <c:v>20.000000173846864</c:v>
                </c:pt>
                <c:pt idx="24297">
                  <c:v>20.000000173846864</c:v>
                </c:pt>
                <c:pt idx="24298">
                  <c:v>20.000000173846864</c:v>
                </c:pt>
                <c:pt idx="24299">
                  <c:v>20.000000173846864</c:v>
                </c:pt>
                <c:pt idx="24300">
                  <c:v>20.000000173846864</c:v>
                </c:pt>
                <c:pt idx="24301">
                  <c:v>26.666667933265401</c:v>
                </c:pt>
                <c:pt idx="24302">
                  <c:v>20.000000173846864</c:v>
                </c:pt>
                <c:pt idx="24303">
                  <c:v>20.000000173846864</c:v>
                </c:pt>
                <c:pt idx="24304">
                  <c:v>20.000000173846864</c:v>
                </c:pt>
                <c:pt idx="24305">
                  <c:v>20.000000173846864</c:v>
                </c:pt>
                <c:pt idx="24306">
                  <c:v>20.000000173846864</c:v>
                </c:pt>
                <c:pt idx="24307">
                  <c:v>26.666667933265401</c:v>
                </c:pt>
                <c:pt idx="24308">
                  <c:v>20.000000173846864</c:v>
                </c:pt>
                <c:pt idx="24309">
                  <c:v>20.000000173846864</c:v>
                </c:pt>
                <c:pt idx="24310">
                  <c:v>20.000000173846864</c:v>
                </c:pt>
                <c:pt idx="24311">
                  <c:v>20.000000173846864</c:v>
                </c:pt>
                <c:pt idx="24312">
                  <c:v>20.000000173846864</c:v>
                </c:pt>
                <c:pt idx="24313">
                  <c:v>20.000000173846864</c:v>
                </c:pt>
                <c:pt idx="24314">
                  <c:v>26.666667933265401</c:v>
                </c:pt>
                <c:pt idx="24315">
                  <c:v>20.000000173846864</c:v>
                </c:pt>
                <c:pt idx="24316">
                  <c:v>20.000000173846864</c:v>
                </c:pt>
                <c:pt idx="24317">
                  <c:v>20.000000173846864</c:v>
                </c:pt>
                <c:pt idx="24318">
                  <c:v>26.666667933265401</c:v>
                </c:pt>
                <c:pt idx="24319">
                  <c:v>20.000000173846864</c:v>
                </c:pt>
                <c:pt idx="24320">
                  <c:v>20.000000173846864</c:v>
                </c:pt>
                <c:pt idx="24321">
                  <c:v>20.000000173846864</c:v>
                </c:pt>
                <c:pt idx="24322">
                  <c:v>26.666667933265401</c:v>
                </c:pt>
                <c:pt idx="24323">
                  <c:v>20.000000173846864</c:v>
                </c:pt>
                <c:pt idx="24324">
                  <c:v>20.000000173846864</c:v>
                </c:pt>
                <c:pt idx="24325">
                  <c:v>26.666667933265401</c:v>
                </c:pt>
                <c:pt idx="24326">
                  <c:v>20.000000173846864</c:v>
                </c:pt>
                <c:pt idx="24327">
                  <c:v>20.000000173846864</c:v>
                </c:pt>
                <c:pt idx="24328">
                  <c:v>26.666667933265401</c:v>
                </c:pt>
                <c:pt idx="24329">
                  <c:v>20.000000173846864</c:v>
                </c:pt>
                <c:pt idx="24330">
                  <c:v>26.666667933265401</c:v>
                </c:pt>
                <c:pt idx="24331">
                  <c:v>20.000000173846864</c:v>
                </c:pt>
                <c:pt idx="24332">
                  <c:v>20.000000173846864</c:v>
                </c:pt>
                <c:pt idx="24333">
                  <c:v>26.666667933265401</c:v>
                </c:pt>
                <c:pt idx="24334">
                  <c:v>20.000000173846864</c:v>
                </c:pt>
                <c:pt idx="24335">
                  <c:v>20.000000173846864</c:v>
                </c:pt>
                <c:pt idx="24336">
                  <c:v>26.666667933265401</c:v>
                </c:pt>
                <c:pt idx="24337">
                  <c:v>20.000000173846864</c:v>
                </c:pt>
                <c:pt idx="24338">
                  <c:v>20.000000173846864</c:v>
                </c:pt>
                <c:pt idx="24339">
                  <c:v>26.666667933265401</c:v>
                </c:pt>
                <c:pt idx="24340">
                  <c:v>20.000000173846864</c:v>
                </c:pt>
                <c:pt idx="24341">
                  <c:v>20.000000173846864</c:v>
                </c:pt>
                <c:pt idx="24342">
                  <c:v>26.666667933265401</c:v>
                </c:pt>
                <c:pt idx="24343">
                  <c:v>20.000000173846864</c:v>
                </c:pt>
                <c:pt idx="24344">
                  <c:v>20.000000173846864</c:v>
                </c:pt>
                <c:pt idx="24345">
                  <c:v>26.666667933265401</c:v>
                </c:pt>
                <c:pt idx="24346">
                  <c:v>20.000000173846864</c:v>
                </c:pt>
                <c:pt idx="24347">
                  <c:v>26.666667933265401</c:v>
                </c:pt>
                <c:pt idx="24348">
                  <c:v>20.000000173846864</c:v>
                </c:pt>
                <c:pt idx="24349">
                  <c:v>20.000000173846864</c:v>
                </c:pt>
                <c:pt idx="24350">
                  <c:v>26.666667933265401</c:v>
                </c:pt>
                <c:pt idx="24351">
                  <c:v>20.000000173846864</c:v>
                </c:pt>
                <c:pt idx="24352">
                  <c:v>20.000000173846864</c:v>
                </c:pt>
                <c:pt idx="24353">
                  <c:v>20.000000173846864</c:v>
                </c:pt>
                <c:pt idx="24354">
                  <c:v>26.666667933265401</c:v>
                </c:pt>
                <c:pt idx="24355">
                  <c:v>20.000000173846864</c:v>
                </c:pt>
                <c:pt idx="24356">
                  <c:v>20.000000173846864</c:v>
                </c:pt>
                <c:pt idx="24357">
                  <c:v>26.666667933265401</c:v>
                </c:pt>
                <c:pt idx="24358">
                  <c:v>20.000000173846864</c:v>
                </c:pt>
                <c:pt idx="24359">
                  <c:v>20.000000173846864</c:v>
                </c:pt>
                <c:pt idx="24360">
                  <c:v>26.666667933265401</c:v>
                </c:pt>
                <c:pt idx="24361">
                  <c:v>20.000000173846864</c:v>
                </c:pt>
                <c:pt idx="24362">
                  <c:v>20.000000173846864</c:v>
                </c:pt>
                <c:pt idx="24363">
                  <c:v>26.666667933265401</c:v>
                </c:pt>
                <c:pt idx="24364">
                  <c:v>20.000000173846864</c:v>
                </c:pt>
                <c:pt idx="24365">
                  <c:v>20.000000173846864</c:v>
                </c:pt>
                <c:pt idx="24366">
                  <c:v>20.000000173846864</c:v>
                </c:pt>
                <c:pt idx="24367">
                  <c:v>26.666667933265401</c:v>
                </c:pt>
                <c:pt idx="24368">
                  <c:v>20.000000173846864</c:v>
                </c:pt>
                <c:pt idx="24369">
                  <c:v>20.000000173846864</c:v>
                </c:pt>
                <c:pt idx="24370">
                  <c:v>26.666667933265401</c:v>
                </c:pt>
                <c:pt idx="24371">
                  <c:v>20.000000173846864</c:v>
                </c:pt>
                <c:pt idx="24372">
                  <c:v>20.000000173846864</c:v>
                </c:pt>
                <c:pt idx="24373">
                  <c:v>26.666667933265401</c:v>
                </c:pt>
                <c:pt idx="24374">
                  <c:v>20.000000173846864</c:v>
                </c:pt>
                <c:pt idx="24375">
                  <c:v>20.000000173846864</c:v>
                </c:pt>
                <c:pt idx="24376">
                  <c:v>20.000000173846864</c:v>
                </c:pt>
                <c:pt idx="24377">
                  <c:v>26.666667933265401</c:v>
                </c:pt>
                <c:pt idx="24378">
                  <c:v>20.000000173846864</c:v>
                </c:pt>
                <c:pt idx="24379">
                  <c:v>20.000000173846864</c:v>
                </c:pt>
                <c:pt idx="24380">
                  <c:v>26.666667933265401</c:v>
                </c:pt>
                <c:pt idx="24381">
                  <c:v>20.000000173846864</c:v>
                </c:pt>
                <c:pt idx="24382">
                  <c:v>20.000000173846864</c:v>
                </c:pt>
                <c:pt idx="24383">
                  <c:v>26.666667933265401</c:v>
                </c:pt>
                <c:pt idx="24384">
                  <c:v>20.000000173846864</c:v>
                </c:pt>
                <c:pt idx="24385">
                  <c:v>20.000000173846864</c:v>
                </c:pt>
                <c:pt idx="24386">
                  <c:v>26.666667933265401</c:v>
                </c:pt>
                <c:pt idx="24387">
                  <c:v>20.000000173846864</c:v>
                </c:pt>
                <c:pt idx="24388">
                  <c:v>20.000000173846864</c:v>
                </c:pt>
                <c:pt idx="24389">
                  <c:v>26.666667933265401</c:v>
                </c:pt>
                <c:pt idx="24390">
                  <c:v>20.000000173846864</c:v>
                </c:pt>
                <c:pt idx="24391">
                  <c:v>20.000000173846864</c:v>
                </c:pt>
                <c:pt idx="24392">
                  <c:v>20.000000173846864</c:v>
                </c:pt>
                <c:pt idx="24393">
                  <c:v>26.666667933265401</c:v>
                </c:pt>
                <c:pt idx="24394">
                  <c:v>20.000000173846864</c:v>
                </c:pt>
                <c:pt idx="24395">
                  <c:v>20.000000173846864</c:v>
                </c:pt>
                <c:pt idx="24396">
                  <c:v>26.666667933265401</c:v>
                </c:pt>
                <c:pt idx="24397">
                  <c:v>20.000000173846864</c:v>
                </c:pt>
                <c:pt idx="24398">
                  <c:v>20.000000173846864</c:v>
                </c:pt>
                <c:pt idx="24399">
                  <c:v>20.000000173846864</c:v>
                </c:pt>
                <c:pt idx="24400">
                  <c:v>26.666667933265401</c:v>
                </c:pt>
                <c:pt idx="24401">
                  <c:v>20.000000173846864</c:v>
                </c:pt>
                <c:pt idx="24402">
                  <c:v>20.000000173846864</c:v>
                </c:pt>
                <c:pt idx="24403">
                  <c:v>20.000000173846864</c:v>
                </c:pt>
                <c:pt idx="24404">
                  <c:v>26.666667933265401</c:v>
                </c:pt>
                <c:pt idx="24405">
                  <c:v>20.000000173846864</c:v>
                </c:pt>
                <c:pt idx="24406">
                  <c:v>20.000000173846864</c:v>
                </c:pt>
                <c:pt idx="24407">
                  <c:v>20.000000173846864</c:v>
                </c:pt>
                <c:pt idx="24408">
                  <c:v>20.000000173846864</c:v>
                </c:pt>
                <c:pt idx="24409">
                  <c:v>20.000000173846864</c:v>
                </c:pt>
                <c:pt idx="24410">
                  <c:v>26.666667933265401</c:v>
                </c:pt>
                <c:pt idx="24411">
                  <c:v>20.000000173846864</c:v>
                </c:pt>
                <c:pt idx="24412">
                  <c:v>20.000000173846864</c:v>
                </c:pt>
                <c:pt idx="24413">
                  <c:v>20.000000173846864</c:v>
                </c:pt>
                <c:pt idx="24414">
                  <c:v>20.000000173846864</c:v>
                </c:pt>
                <c:pt idx="24415">
                  <c:v>20.000000173846864</c:v>
                </c:pt>
                <c:pt idx="24416">
                  <c:v>26.666667933265401</c:v>
                </c:pt>
                <c:pt idx="24417">
                  <c:v>20.000000173846864</c:v>
                </c:pt>
                <c:pt idx="24418">
                  <c:v>20.000000173846864</c:v>
                </c:pt>
                <c:pt idx="24419">
                  <c:v>20.000000173846864</c:v>
                </c:pt>
                <c:pt idx="24420">
                  <c:v>20.000000173846864</c:v>
                </c:pt>
                <c:pt idx="24421">
                  <c:v>26.666667933265401</c:v>
                </c:pt>
                <c:pt idx="24422">
                  <c:v>20.000000173846864</c:v>
                </c:pt>
                <c:pt idx="24423">
                  <c:v>20.000000173846864</c:v>
                </c:pt>
                <c:pt idx="24424">
                  <c:v>20.000000173846864</c:v>
                </c:pt>
                <c:pt idx="24425">
                  <c:v>26.666667933265401</c:v>
                </c:pt>
                <c:pt idx="24426">
                  <c:v>20.000000173846864</c:v>
                </c:pt>
                <c:pt idx="24427">
                  <c:v>20.000000173846864</c:v>
                </c:pt>
                <c:pt idx="24428">
                  <c:v>20.000000173846864</c:v>
                </c:pt>
                <c:pt idx="24429">
                  <c:v>20.000000173846864</c:v>
                </c:pt>
                <c:pt idx="24430">
                  <c:v>26.666667933265401</c:v>
                </c:pt>
                <c:pt idx="24431">
                  <c:v>20.000000173846864</c:v>
                </c:pt>
                <c:pt idx="24432">
                  <c:v>20.000000173846864</c:v>
                </c:pt>
                <c:pt idx="24433">
                  <c:v>20.000000173846864</c:v>
                </c:pt>
                <c:pt idx="24434">
                  <c:v>20.000000173846864</c:v>
                </c:pt>
                <c:pt idx="24435">
                  <c:v>20.000000173846864</c:v>
                </c:pt>
                <c:pt idx="24436">
                  <c:v>20.000000173846864</c:v>
                </c:pt>
                <c:pt idx="24437">
                  <c:v>26.666667933265401</c:v>
                </c:pt>
                <c:pt idx="24438">
                  <c:v>20.000000173846864</c:v>
                </c:pt>
                <c:pt idx="24439">
                  <c:v>20.000000173846864</c:v>
                </c:pt>
                <c:pt idx="24440">
                  <c:v>20.000000173846864</c:v>
                </c:pt>
                <c:pt idx="24441">
                  <c:v>20.000000173846864</c:v>
                </c:pt>
                <c:pt idx="24442">
                  <c:v>20.000000173846864</c:v>
                </c:pt>
                <c:pt idx="24443">
                  <c:v>20.000000173846864</c:v>
                </c:pt>
                <c:pt idx="24444">
                  <c:v>20.000000173846864</c:v>
                </c:pt>
                <c:pt idx="24445">
                  <c:v>20.000000173846864</c:v>
                </c:pt>
                <c:pt idx="24446">
                  <c:v>20.000000173846864</c:v>
                </c:pt>
                <c:pt idx="24447">
                  <c:v>20.000000173846864</c:v>
                </c:pt>
                <c:pt idx="24448">
                  <c:v>20.000000173846864</c:v>
                </c:pt>
                <c:pt idx="24449">
                  <c:v>20.000000173846864</c:v>
                </c:pt>
                <c:pt idx="24450">
                  <c:v>20.000000173846864</c:v>
                </c:pt>
                <c:pt idx="24451">
                  <c:v>20.000000173846864</c:v>
                </c:pt>
                <c:pt idx="24452">
                  <c:v>20.000000173846864</c:v>
                </c:pt>
                <c:pt idx="24453">
                  <c:v>13.333333966632667</c:v>
                </c:pt>
                <c:pt idx="24454">
                  <c:v>20.000000173846864</c:v>
                </c:pt>
                <c:pt idx="24455">
                  <c:v>20.000000173846864</c:v>
                </c:pt>
                <c:pt idx="24456">
                  <c:v>20.000000173846864</c:v>
                </c:pt>
                <c:pt idx="24457">
                  <c:v>20.000000173846864</c:v>
                </c:pt>
                <c:pt idx="24458">
                  <c:v>20.000000173846864</c:v>
                </c:pt>
                <c:pt idx="24459">
                  <c:v>20.000000173846864</c:v>
                </c:pt>
                <c:pt idx="24460">
                  <c:v>20.000000173846864</c:v>
                </c:pt>
                <c:pt idx="24461">
                  <c:v>13.333333966632667</c:v>
                </c:pt>
                <c:pt idx="24462">
                  <c:v>20.000000173846864</c:v>
                </c:pt>
                <c:pt idx="24463">
                  <c:v>20.000000173846864</c:v>
                </c:pt>
                <c:pt idx="24464">
                  <c:v>20.000000173846864</c:v>
                </c:pt>
                <c:pt idx="24465">
                  <c:v>20.000000173846864</c:v>
                </c:pt>
                <c:pt idx="24466">
                  <c:v>13.333333966632667</c:v>
                </c:pt>
                <c:pt idx="24467">
                  <c:v>20.000000173846864</c:v>
                </c:pt>
                <c:pt idx="24468">
                  <c:v>20.000000173846864</c:v>
                </c:pt>
                <c:pt idx="24469">
                  <c:v>20.000000173846864</c:v>
                </c:pt>
                <c:pt idx="24470">
                  <c:v>13.333333966632667</c:v>
                </c:pt>
                <c:pt idx="24471">
                  <c:v>20.000000173846864</c:v>
                </c:pt>
                <c:pt idx="24472">
                  <c:v>20.000000173846864</c:v>
                </c:pt>
                <c:pt idx="24473">
                  <c:v>20.000000173846864</c:v>
                </c:pt>
                <c:pt idx="24474">
                  <c:v>13.333333966632667</c:v>
                </c:pt>
                <c:pt idx="24475">
                  <c:v>20.000000173846864</c:v>
                </c:pt>
                <c:pt idx="24476">
                  <c:v>20.000000173846864</c:v>
                </c:pt>
                <c:pt idx="24477">
                  <c:v>13.333333966632667</c:v>
                </c:pt>
                <c:pt idx="24478">
                  <c:v>20.000000173846864</c:v>
                </c:pt>
                <c:pt idx="24479">
                  <c:v>20.000000173846864</c:v>
                </c:pt>
                <c:pt idx="24480">
                  <c:v>13.333333966632667</c:v>
                </c:pt>
                <c:pt idx="24481">
                  <c:v>20.000000173846864</c:v>
                </c:pt>
                <c:pt idx="24482">
                  <c:v>20.000000173846864</c:v>
                </c:pt>
                <c:pt idx="24483">
                  <c:v>13.333333966632667</c:v>
                </c:pt>
                <c:pt idx="24484">
                  <c:v>20.000000173846864</c:v>
                </c:pt>
                <c:pt idx="24485">
                  <c:v>13.333333966632667</c:v>
                </c:pt>
                <c:pt idx="24486">
                  <c:v>20.000000173846864</c:v>
                </c:pt>
                <c:pt idx="24487">
                  <c:v>20.000000173846864</c:v>
                </c:pt>
                <c:pt idx="24488">
                  <c:v>13.333333966632667</c:v>
                </c:pt>
                <c:pt idx="24489">
                  <c:v>20.000000173846864</c:v>
                </c:pt>
                <c:pt idx="24490">
                  <c:v>13.333333966632667</c:v>
                </c:pt>
                <c:pt idx="24491">
                  <c:v>20.000000173846864</c:v>
                </c:pt>
                <c:pt idx="24492">
                  <c:v>13.333333966632667</c:v>
                </c:pt>
                <c:pt idx="24493">
                  <c:v>20.000000173846864</c:v>
                </c:pt>
                <c:pt idx="24494">
                  <c:v>13.333333966632667</c:v>
                </c:pt>
                <c:pt idx="24495">
                  <c:v>20.000000173846864</c:v>
                </c:pt>
                <c:pt idx="24496">
                  <c:v>13.333333966632667</c:v>
                </c:pt>
                <c:pt idx="24497">
                  <c:v>20.000000173846864</c:v>
                </c:pt>
                <c:pt idx="24498">
                  <c:v>13.333333966632667</c:v>
                </c:pt>
                <c:pt idx="24499">
                  <c:v>20.000000173846864</c:v>
                </c:pt>
                <c:pt idx="24500">
                  <c:v>13.333333966632667</c:v>
                </c:pt>
                <c:pt idx="24501">
                  <c:v>20.000000173846864</c:v>
                </c:pt>
                <c:pt idx="24502">
                  <c:v>13.333333966632667</c:v>
                </c:pt>
                <c:pt idx="24503">
                  <c:v>13.333333966632667</c:v>
                </c:pt>
                <c:pt idx="24504">
                  <c:v>20.000000173846864</c:v>
                </c:pt>
                <c:pt idx="24505">
                  <c:v>13.333333966632667</c:v>
                </c:pt>
                <c:pt idx="24506">
                  <c:v>20.000000173846864</c:v>
                </c:pt>
                <c:pt idx="24507">
                  <c:v>13.333333966632667</c:v>
                </c:pt>
                <c:pt idx="24508">
                  <c:v>20.000000173846864</c:v>
                </c:pt>
                <c:pt idx="24509">
                  <c:v>13.333333966632667</c:v>
                </c:pt>
                <c:pt idx="24510">
                  <c:v>20.000000173846864</c:v>
                </c:pt>
                <c:pt idx="24511">
                  <c:v>13.333333966632667</c:v>
                </c:pt>
                <c:pt idx="24512">
                  <c:v>20.000000173846864</c:v>
                </c:pt>
                <c:pt idx="24513">
                  <c:v>13.333333966632667</c:v>
                </c:pt>
                <c:pt idx="24514">
                  <c:v>20.000000173846864</c:v>
                </c:pt>
                <c:pt idx="24515">
                  <c:v>13.333333966632667</c:v>
                </c:pt>
                <c:pt idx="24516">
                  <c:v>20.000000173846864</c:v>
                </c:pt>
                <c:pt idx="24517">
                  <c:v>20.000000173846864</c:v>
                </c:pt>
                <c:pt idx="24518">
                  <c:v>13.333333966632667</c:v>
                </c:pt>
                <c:pt idx="24519">
                  <c:v>20.000000173846864</c:v>
                </c:pt>
                <c:pt idx="24520">
                  <c:v>13.333333966632667</c:v>
                </c:pt>
                <c:pt idx="24521">
                  <c:v>20.000000173846864</c:v>
                </c:pt>
                <c:pt idx="24522">
                  <c:v>20.000000173846864</c:v>
                </c:pt>
                <c:pt idx="24523">
                  <c:v>20.000000173846864</c:v>
                </c:pt>
                <c:pt idx="24524">
                  <c:v>13.333333966632667</c:v>
                </c:pt>
                <c:pt idx="24525">
                  <c:v>20.000000173846864</c:v>
                </c:pt>
                <c:pt idx="24526">
                  <c:v>20.000000173846864</c:v>
                </c:pt>
                <c:pt idx="24527">
                  <c:v>20.000000173846864</c:v>
                </c:pt>
                <c:pt idx="24528">
                  <c:v>13.333333966632667</c:v>
                </c:pt>
                <c:pt idx="24529">
                  <c:v>20.000000173846864</c:v>
                </c:pt>
                <c:pt idx="24530">
                  <c:v>20.000000173846864</c:v>
                </c:pt>
                <c:pt idx="24531">
                  <c:v>20.000000173846864</c:v>
                </c:pt>
                <c:pt idx="24532">
                  <c:v>20.000000173846864</c:v>
                </c:pt>
                <c:pt idx="24533">
                  <c:v>13.333333966632667</c:v>
                </c:pt>
                <c:pt idx="24534">
                  <c:v>20.000000173846864</c:v>
                </c:pt>
                <c:pt idx="24535">
                  <c:v>20.000000173846864</c:v>
                </c:pt>
                <c:pt idx="24536">
                  <c:v>20.000000173846864</c:v>
                </c:pt>
                <c:pt idx="24537">
                  <c:v>20.000000173846864</c:v>
                </c:pt>
                <c:pt idx="24538">
                  <c:v>20.000000173846864</c:v>
                </c:pt>
                <c:pt idx="24539">
                  <c:v>20.000000173846864</c:v>
                </c:pt>
                <c:pt idx="24540">
                  <c:v>13.333333966632667</c:v>
                </c:pt>
                <c:pt idx="24541">
                  <c:v>20.000000173846864</c:v>
                </c:pt>
                <c:pt idx="24542">
                  <c:v>20.000000173846864</c:v>
                </c:pt>
                <c:pt idx="24543">
                  <c:v>20.000000173846864</c:v>
                </c:pt>
                <c:pt idx="24544">
                  <c:v>20.000000173846864</c:v>
                </c:pt>
                <c:pt idx="24545">
                  <c:v>20.000000173846864</c:v>
                </c:pt>
                <c:pt idx="24546">
                  <c:v>20.000000173846864</c:v>
                </c:pt>
                <c:pt idx="24547">
                  <c:v>20.000000173846864</c:v>
                </c:pt>
                <c:pt idx="24548">
                  <c:v>20.000000173846864</c:v>
                </c:pt>
                <c:pt idx="24549">
                  <c:v>20.000000173846864</c:v>
                </c:pt>
                <c:pt idx="24550">
                  <c:v>20.000000173846864</c:v>
                </c:pt>
                <c:pt idx="24551">
                  <c:v>20.000000173846864</c:v>
                </c:pt>
                <c:pt idx="24552">
                  <c:v>20.000000173846864</c:v>
                </c:pt>
                <c:pt idx="24553">
                  <c:v>20.000000173846864</c:v>
                </c:pt>
                <c:pt idx="24554">
                  <c:v>20.000000173846864</c:v>
                </c:pt>
                <c:pt idx="24555">
                  <c:v>20.000000173846864</c:v>
                </c:pt>
                <c:pt idx="24556">
                  <c:v>20.000000173846864</c:v>
                </c:pt>
                <c:pt idx="24557">
                  <c:v>20.000000173846864</c:v>
                </c:pt>
                <c:pt idx="24558">
                  <c:v>26.666667933265401</c:v>
                </c:pt>
                <c:pt idx="24559">
                  <c:v>20.000000173846864</c:v>
                </c:pt>
                <c:pt idx="24560">
                  <c:v>20.000000173846864</c:v>
                </c:pt>
                <c:pt idx="24561">
                  <c:v>20.000000173846864</c:v>
                </c:pt>
                <c:pt idx="24562">
                  <c:v>26.666667933265401</c:v>
                </c:pt>
                <c:pt idx="24563">
                  <c:v>20.000000173846864</c:v>
                </c:pt>
                <c:pt idx="24564">
                  <c:v>20.000000173846864</c:v>
                </c:pt>
                <c:pt idx="24565">
                  <c:v>20.000000173846864</c:v>
                </c:pt>
                <c:pt idx="24566">
                  <c:v>26.666667933265401</c:v>
                </c:pt>
                <c:pt idx="24567">
                  <c:v>20.000000173846864</c:v>
                </c:pt>
                <c:pt idx="24568">
                  <c:v>20.000000173846864</c:v>
                </c:pt>
                <c:pt idx="24569">
                  <c:v>26.666667933265401</c:v>
                </c:pt>
                <c:pt idx="24570">
                  <c:v>20.000000173846864</c:v>
                </c:pt>
                <c:pt idx="24571">
                  <c:v>26.666667933265401</c:v>
                </c:pt>
                <c:pt idx="24572">
                  <c:v>20.000000173846864</c:v>
                </c:pt>
                <c:pt idx="24573">
                  <c:v>20.000000173846864</c:v>
                </c:pt>
                <c:pt idx="24574">
                  <c:v>26.666667933265401</c:v>
                </c:pt>
                <c:pt idx="24575">
                  <c:v>20.000000173846864</c:v>
                </c:pt>
                <c:pt idx="24576">
                  <c:v>26.666667933265401</c:v>
                </c:pt>
                <c:pt idx="24577">
                  <c:v>20.000000173846864</c:v>
                </c:pt>
                <c:pt idx="24578">
                  <c:v>26.666667933265401</c:v>
                </c:pt>
                <c:pt idx="24579">
                  <c:v>20.000000173846864</c:v>
                </c:pt>
                <c:pt idx="24580">
                  <c:v>26.666667933265401</c:v>
                </c:pt>
                <c:pt idx="24581">
                  <c:v>20.000000173846864</c:v>
                </c:pt>
                <c:pt idx="24582">
                  <c:v>26.666667933265401</c:v>
                </c:pt>
                <c:pt idx="24583">
                  <c:v>20.000000173846864</c:v>
                </c:pt>
                <c:pt idx="24584">
                  <c:v>26.666667933265401</c:v>
                </c:pt>
                <c:pt idx="24585">
                  <c:v>26.666667933265401</c:v>
                </c:pt>
                <c:pt idx="24586">
                  <c:v>20.000000173846864</c:v>
                </c:pt>
                <c:pt idx="24587">
                  <c:v>26.666667933265401</c:v>
                </c:pt>
                <c:pt idx="24588">
                  <c:v>20.000000173846864</c:v>
                </c:pt>
                <c:pt idx="24589">
                  <c:v>26.666667933265401</c:v>
                </c:pt>
                <c:pt idx="24590">
                  <c:v>20.000000173846864</c:v>
                </c:pt>
                <c:pt idx="24591">
                  <c:v>26.666667933265401</c:v>
                </c:pt>
                <c:pt idx="24592">
                  <c:v>20.000000173846864</c:v>
                </c:pt>
                <c:pt idx="24593">
                  <c:v>26.666667933265401</c:v>
                </c:pt>
                <c:pt idx="24594">
                  <c:v>26.666667933265401</c:v>
                </c:pt>
                <c:pt idx="24595">
                  <c:v>20.000000173846864</c:v>
                </c:pt>
                <c:pt idx="24596">
                  <c:v>26.666667933265401</c:v>
                </c:pt>
                <c:pt idx="24597">
                  <c:v>20.000000173846864</c:v>
                </c:pt>
                <c:pt idx="24598">
                  <c:v>26.666667933265401</c:v>
                </c:pt>
                <c:pt idx="24599">
                  <c:v>26.666667933265401</c:v>
                </c:pt>
                <c:pt idx="24600">
                  <c:v>20.000000173846864</c:v>
                </c:pt>
                <c:pt idx="24601">
                  <c:v>26.666667933265401</c:v>
                </c:pt>
                <c:pt idx="24602">
                  <c:v>26.666667933265401</c:v>
                </c:pt>
                <c:pt idx="24603">
                  <c:v>26.666667933265401</c:v>
                </c:pt>
                <c:pt idx="24604">
                  <c:v>20.000000173846864</c:v>
                </c:pt>
                <c:pt idx="24605">
                  <c:v>26.666667933265401</c:v>
                </c:pt>
                <c:pt idx="24606">
                  <c:v>26.666667933265401</c:v>
                </c:pt>
                <c:pt idx="24607">
                  <c:v>26.666667933265401</c:v>
                </c:pt>
                <c:pt idx="24608">
                  <c:v>20.000000173846864</c:v>
                </c:pt>
                <c:pt idx="24609">
                  <c:v>26.666667933265401</c:v>
                </c:pt>
                <c:pt idx="24610">
                  <c:v>26.666667933265401</c:v>
                </c:pt>
                <c:pt idx="24611">
                  <c:v>26.666667933265401</c:v>
                </c:pt>
                <c:pt idx="24612">
                  <c:v>26.666667933265401</c:v>
                </c:pt>
                <c:pt idx="24613">
                  <c:v>26.666667933265401</c:v>
                </c:pt>
                <c:pt idx="24614">
                  <c:v>26.666667933265401</c:v>
                </c:pt>
                <c:pt idx="24615">
                  <c:v>20.000000173846864</c:v>
                </c:pt>
                <c:pt idx="24616">
                  <c:v>26.666667933265401</c:v>
                </c:pt>
                <c:pt idx="24617">
                  <c:v>26.666667933265401</c:v>
                </c:pt>
                <c:pt idx="24618">
                  <c:v>26.666667933265401</c:v>
                </c:pt>
                <c:pt idx="24619">
                  <c:v>26.666667933265401</c:v>
                </c:pt>
                <c:pt idx="24620">
                  <c:v>26.666667933265401</c:v>
                </c:pt>
                <c:pt idx="24621">
                  <c:v>33.333335692683868</c:v>
                </c:pt>
                <c:pt idx="24622">
                  <c:v>26.666667933265401</c:v>
                </c:pt>
                <c:pt idx="24623">
                  <c:v>26.666667933265401</c:v>
                </c:pt>
                <c:pt idx="24624">
                  <c:v>26.666667933265401</c:v>
                </c:pt>
                <c:pt idx="24625">
                  <c:v>26.666667933265401</c:v>
                </c:pt>
                <c:pt idx="24626">
                  <c:v>33.333335692683868</c:v>
                </c:pt>
                <c:pt idx="24627">
                  <c:v>26.666667933265401</c:v>
                </c:pt>
                <c:pt idx="24628">
                  <c:v>26.666667933265401</c:v>
                </c:pt>
                <c:pt idx="24629">
                  <c:v>26.666667933265401</c:v>
                </c:pt>
                <c:pt idx="24630">
                  <c:v>26.666667933265401</c:v>
                </c:pt>
                <c:pt idx="24631">
                  <c:v>26.666667933265401</c:v>
                </c:pt>
                <c:pt idx="24632">
                  <c:v>26.666667933265401</c:v>
                </c:pt>
                <c:pt idx="24633">
                  <c:v>33.333335692683868</c:v>
                </c:pt>
                <c:pt idx="24634">
                  <c:v>26.666667933265401</c:v>
                </c:pt>
                <c:pt idx="24635">
                  <c:v>26.666667933265401</c:v>
                </c:pt>
                <c:pt idx="24636">
                  <c:v>26.666667933265401</c:v>
                </c:pt>
                <c:pt idx="24637">
                  <c:v>26.666667933265401</c:v>
                </c:pt>
                <c:pt idx="24638">
                  <c:v>26.666667933265401</c:v>
                </c:pt>
                <c:pt idx="24639">
                  <c:v>26.666667933265401</c:v>
                </c:pt>
                <c:pt idx="24640">
                  <c:v>33.333335692683868</c:v>
                </c:pt>
                <c:pt idx="24641">
                  <c:v>26.666667933265401</c:v>
                </c:pt>
                <c:pt idx="24642">
                  <c:v>26.666667933265401</c:v>
                </c:pt>
                <c:pt idx="24643">
                  <c:v>26.666667933265401</c:v>
                </c:pt>
                <c:pt idx="24644">
                  <c:v>26.666667933265401</c:v>
                </c:pt>
                <c:pt idx="24645">
                  <c:v>33.333335692683868</c:v>
                </c:pt>
                <c:pt idx="24646">
                  <c:v>26.666667933265401</c:v>
                </c:pt>
                <c:pt idx="24647">
                  <c:v>33.333335692683868</c:v>
                </c:pt>
                <c:pt idx="24648">
                  <c:v>26.666667933265401</c:v>
                </c:pt>
                <c:pt idx="24649">
                  <c:v>33.333335692683868</c:v>
                </c:pt>
                <c:pt idx="24650">
                  <c:v>26.666667933265401</c:v>
                </c:pt>
                <c:pt idx="24651">
                  <c:v>33.333335692683868</c:v>
                </c:pt>
                <c:pt idx="24652">
                  <c:v>33.333335692683868</c:v>
                </c:pt>
                <c:pt idx="24653">
                  <c:v>26.666667933265401</c:v>
                </c:pt>
                <c:pt idx="24654">
                  <c:v>33.333335692683868</c:v>
                </c:pt>
                <c:pt idx="24655">
                  <c:v>33.333335692683868</c:v>
                </c:pt>
                <c:pt idx="24656">
                  <c:v>40.000003452102327</c:v>
                </c:pt>
                <c:pt idx="24657">
                  <c:v>33.333335692683868</c:v>
                </c:pt>
                <c:pt idx="24658">
                  <c:v>33.333335692683868</c:v>
                </c:pt>
                <c:pt idx="24659">
                  <c:v>40.000003452102327</c:v>
                </c:pt>
                <c:pt idx="24660">
                  <c:v>33.333335692683868</c:v>
                </c:pt>
                <c:pt idx="24661">
                  <c:v>33.333335692683868</c:v>
                </c:pt>
                <c:pt idx="24662">
                  <c:v>40.000003452102327</c:v>
                </c:pt>
                <c:pt idx="24663">
                  <c:v>33.333335692683868</c:v>
                </c:pt>
                <c:pt idx="24664">
                  <c:v>40.000003452102327</c:v>
                </c:pt>
                <c:pt idx="24665">
                  <c:v>33.333335692683868</c:v>
                </c:pt>
                <c:pt idx="24666">
                  <c:v>33.333335692683868</c:v>
                </c:pt>
                <c:pt idx="24667">
                  <c:v>40.000003452102327</c:v>
                </c:pt>
                <c:pt idx="24668">
                  <c:v>33.333335692683868</c:v>
                </c:pt>
                <c:pt idx="24669">
                  <c:v>33.333335692683868</c:v>
                </c:pt>
                <c:pt idx="24670">
                  <c:v>40.000003452102327</c:v>
                </c:pt>
                <c:pt idx="24671">
                  <c:v>33.333335692683868</c:v>
                </c:pt>
                <c:pt idx="24672">
                  <c:v>33.333335692683868</c:v>
                </c:pt>
                <c:pt idx="24673">
                  <c:v>33.333335692683868</c:v>
                </c:pt>
                <c:pt idx="24674">
                  <c:v>33.333335692683868</c:v>
                </c:pt>
                <c:pt idx="24675">
                  <c:v>40.000003452102327</c:v>
                </c:pt>
                <c:pt idx="24676">
                  <c:v>33.333335692683868</c:v>
                </c:pt>
                <c:pt idx="24677">
                  <c:v>33.333335692683868</c:v>
                </c:pt>
                <c:pt idx="24678">
                  <c:v>33.333335692683868</c:v>
                </c:pt>
                <c:pt idx="24679">
                  <c:v>33.333335692683868</c:v>
                </c:pt>
                <c:pt idx="24680">
                  <c:v>33.333335692683868</c:v>
                </c:pt>
                <c:pt idx="24681">
                  <c:v>33.333335692683868</c:v>
                </c:pt>
                <c:pt idx="24682">
                  <c:v>33.333335692683868</c:v>
                </c:pt>
                <c:pt idx="24683">
                  <c:v>33.333335692683868</c:v>
                </c:pt>
                <c:pt idx="24684">
                  <c:v>33.333335692683868</c:v>
                </c:pt>
                <c:pt idx="24685">
                  <c:v>33.333335692683868</c:v>
                </c:pt>
                <c:pt idx="24686">
                  <c:v>33.333335692683868</c:v>
                </c:pt>
                <c:pt idx="24687">
                  <c:v>33.333335692683868</c:v>
                </c:pt>
                <c:pt idx="24688">
                  <c:v>33.333335692683868</c:v>
                </c:pt>
                <c:pt idx="24689">
                  <c:v>33.333335692683868</c:v>
                </c:pt>
                <c:pt idx="24690">
                  <c:v>26.666667933265401</c:v>
                </c:pt>
                <c:pt idx="24691">
                  <c:v>33.333335692683868</c:v>
                </c:pt>
                <c:pt idx="24692">
                  <c:v>33.333335692683868</c:v>
                </c:pt>
                <c:pt idx="24693">
                  <c:v>33.333335692683868</c:v>
                </c:pt>
                <c:pt idx="24694">
                  <c:v>33.333335692683868</c:v>
                </c:pt>
                <c:pt idx="24695">
                  <c:v>33.333335692683868</c:v>
                </c:pt>
                <c:pt idx="24696">
                  <c:v>33.333335692683868</c:v>
                </c:pt>
                <c:pt idx="24697">
                  <c:v>33.333335692683868</c:v>
                </c:pt>
                <c:pt idx="24698">
                  <c:v>26.666667933265401</c:v>
                </c:pt>
                <c:pt idx="24699">
                  <c:v>33.333335692683868</c:v>
                </c:pt>
                <c:pt idx="24700">
                  <c:v>33.333335692683868</c:v>
                </c:pt>
                <c:pt idx="24701">
                  <c:v>33.333335692683868</c:v>
                </c:pt>
                <c:pt idx="24702">
                  <c:v>33.333335692683868</c:v>
                </c:pt>
                <c:pt idx="24703">
                  <c:v>33.333335692683868</c:v>
                </c:pt>
                <c:pt idx="24704">
                  <c:v>33.333335692683868</c:v>
                </c:pt>
                <c:pt idx="24705">
                  <c:v>33.333335692683868</c:v>
                </c:pt>
                <c:pt idx="24706">
                  <c:v>26.666667933265401</c:v>
                </c:pt>
                <c:pt idx="24707">
                  <c:v>33.333335692683868</c:v>
                </c:pt>
                <c:pt idx="24708">
                  <c:v>33.333335692683868</c:v>
                </c:pt>
                <c:pt idx="24709">
                  <c:v>33.333335692683868</c:v>
                </c:pt>
                <c:pt idx="24710">
                  <c:v>33.333335692683868</c:v>
                </c:pt>
                <c:pt idx="24711">
                  <c:v>33.333335692683868</c:v>
                </c:pt>
                <c:pt idx="24712">
                  <c:v>33.333335692683868</c:v>
                </c:pt>
                <c:pt idx="24713">
                  <c:v>33.333335692683868</c:v>
                </c:pt>
                <c:pt idx="24714">
                  <c:v>33.333335692683868</c:v>
                </c:pt>
                <c:pt idx="24715">
                  <c:v>33.333335692683868</c:v>
                </c:pt>
                <c:pt idx="24716">
                  <c:v>33.333335692683868</c:v>
                </c:pt>
                <c:pt idx="24717">
                  <c:v>33.333335692683868</c:v>
                </c:pt>
                <c:pt idx="24718">
                  <c:v>26.666667933265401</c:v>
                </c:pt>
                <c:pt idx="24719">
                  <c:v>33.333335692683868</c:v>
                </c:pt>
                <c:pt idx="24720">
                  <c:v>33.333335692683868</c:v>
                </c:pt>
                <c:pt idx="24721">
                  <c:v>33.333335692683868</c:v>
                </c:pt>
                <c:pt idx="24722">
                  <c:v>33.333335692683868</c:v>
                </c:pt>
                <c:pt idx="24723">
                  <c:v>33.333335692683868</c:v>
                </c:pt>
                <c:pt idx="24724">
                  <c:v>26.666667933265401</c:v>
                </c:pt>
                <c:pt idx="24725">
                  <c:v>33.333335692683868</c:v>
                </c:pt>
                <c:pt idx="24726">
                  <c:v>33.333335692683868</c:v>
                </c:pt>
                <c:pt idx="24727">
                  <c:v>33.333335692683868</c:v>
                </c:pt>
                <c:pt idx="24728">
                  <c:v>26.666667933265401</c:v>
                </c:pt>
                <c:pt idx="24729">
                  <c:v>33.333335692683868</c:v>
                </c:pt>
                <c:pt idx="24730">
                  <c:v>33.333335692683868</c:v>
                </c:pt>
                <c:pt idx="24731">
                  <c:v>26.666667933265401</c:v>
                </c:pt>
                <c:pt idx="24732">
                  <c:v>33.333335692683868</c:v>
                </c:pt>
                <c:pt idx="24733">
                  <c:v>33.333335692683868</c:v>
                </c:pt>
                <c:pt idx="24734">
                  <c:v>26.666667933265401</c:v>
                </c:pt>
                <c:pt idx="24735">
                  <c:v>33.333335692683868</c:v>
                </c:pt>
                <c:pt idx="24736">
                  <c:v>33.333335692683868</c:v>
                </c:pt>
                <c:pt idx="24737">
                  <c:v>26.666667933265401</c:v>
                </c:pt>
                <c:pt idx="24738">
                  <c:v>33.333335692683868</c:v>
                </c:pt>
                <c:pt idx="24739">
                  <c:v>33.333335692683868</c:v>
                </c:pt>
                <c:pt idx="24740">
                  <c:v>26.666667933265401</c:v>
                </c:pt>
                <c:pt idx="24741">
                  <c:v>33.333335692683868</c:v>
                </c:pt>
                <c:pt idx="24742">
                  <c:v>33.333335692683868</c:v>
                </c:pt>
                <c:pt idx="24743">
                  <c:v>26.666667933265401</c:v>
                </c:pt>
                <c:pt idx="24744">
                  <c:v>33.333335692683868</c:v>
                </c:pt>
                <c:pt idx="24745">
                  <c:v>26.666667933265401</c:v>
                </c:pt>
                <c:pt idx="24746">
                  <c:v>33.333335692683868</c:v>
                </c:pt>
                <c:pt idx="24747">
                  <c:v>33.333335692683868</c:v>
                </c:pt>
                <c:pt idx="24748">
                  <c:v>26.666667933265401</c:v>
                </c:pt>
                <c:pt idx="24749">
                  <c:v>33.333335692683868</c:v>
                </c:pt>
                <c:pt idx="24750">
                  <c:v>26.666667933265401</c:v>
                </c:pt>
                <c:pt idx="24751">
                  <c:v>33.333335692683868</c:v>
                </c:pt>
                <c:pt idx="24752">
                  <c:v>33.333335692683868</c:v>
                </c:pt>
                <c:pt idx="24753">
                  <c:v>26.666667933265401</c:v>
                </c:pt>
                <c:pt idx="24754">
                  <c:v>33.333335692683868</c:v>
                </c:pt>
                <c:pt idx="24755">
                  <c:v>26.666667933265401</c:v>
                </c:pt>
                <c:pt idx="24756">
                  <c:v>33.333335692683868</c:v>
                </c:pt>
                <c:pt idx="24757">
                  <c:v>33.333335692683868</c:v>
                </c:pt>
                <c:pt idx="24758">
                  <c:v>26.666667933265401</c:v>
                </c:pt>
                <c:pt idx="24759">
                  <c:v>33.333335692683868</c:v>
                </c:pt>
                <c:pt idx="24760">
                  <c:v>26.666667933265401</c:v>
                </c:pt>
                <c:pt idx="24761">
                  <c:v>33.333335692683868</c:v>
                </c:pt>
                <c:pt idx="24762">
                  <c:v>26.666667933265401</c:v>
                </c:pt>
                <c:pt idx="24763">
                  <c:v>33.333335692683868</c:v>
                </c:pt>
                <c:pt idx="24764">
                  <c:v>26.666667933265401</c:v>
                </c:pt>
                <c:pt idx="24765">
                  <c:v>33.333335692683868</c:v>
                </c:pt>
                <c:pt idx="24766">
                  <c:v>26.666667933265401</c:v>
                </c:pt>
                <c:pt idx="24767">
                  <c:v>33.333335692683868</c:v>
                </c:pt>
                <c:pt idx="24768">
                  <c:v>26.666667933265401</c:v>
                </c:pt>
                <c:pt idx="24769">
                  <c:v>33.333335692683868</c:v>
                </c:pt>
                <c:pt idx="24770">
                  <c:v>26.666667933265401</c:v>
                </c:pt>
                <c:pt idx="24771">
                  <c:v>33.333335692683868</c:v>
                </c:pt>
                <c:pt idx="24772">
                  <c:v>26.666667933265401</c:v>
                </c:pt>
                <c:pt idx="24773">
                  <c:v>26.666667933265401</c:v>
                </c:pt>
                <c:pt idx="24774">
                  <c:v>33.333335692683868</c:v>
                </c:pt>
                <c:pt idx="24775">
                  <c:v>26.666667933265401</c:v>
                </c:pt>
                <c:pt idx="24776">
                  <c:v>26.666667933265401</c:v>
                </c:pt>
                <c:pt idx="24777">
                  <c:v>33.333335692683868</c:v>
                </c:pt>
                <c:pt idx="24778">
                  <c:v>26.666667933265401</c:v>
                </c:pt>
                <c:pt idx="24779">
                  <c:v>26.666667933265401</c:v>
                </c:pt>
                <c:pt idx="24780">
                  <c:v>33.333335692683868</c:v>
                </c:pt>
                <c:pt idx="24781">
                  <c:v>26.666667933265401</c:v>
                </c:pt>
                <c:pt idx="24782">
                  <c:v>26.666667933265401</c:v>
                </c:pt>
                <c:pt idx="24783">
                  <c:v>26.666667933265401</c:v>
                </c:pt>
                <c:pt idx="24784">
                  <c:v>33.333335692683868</c:v>
                </c:pt>
                <c:pt idx="24785">
                  <c:v>26.666667933265401</c:v>
                </c:pt>
                <c:pt idx="24786">
                  <c:v>26.666667933265401</c:v>
                </c:pt>
                <c:pt idx="24787">
                  <c:v>26.666667933265401</c:v>
                </c:pt>
                <c:pt idx="24788">
                  <c:v>26.666667933265401</c:v>
                </c:pt>
                <c:pt idx="24789">
                  <c:v>33.333335692683868</c:v>
                </c:pt>
                <c:pt idx="24790">
                  <c:v>26.666667933265401</c:v>
                </c:pt>
                <c:pt idx="24791">
                  <c:v>26.666667933265401</c:v>
                </c:pt>
                <c:pt idx="24792">
                  <c:v>26.666667933265401</c:v>
                </c:pt>
                <c:pt idx="24793">
                  <c:v>26.666667933265401</c:v>
                </c:pt>
                <c:pt idx="24794">
                  <c:v>26.666667933265401</c:v>
                </c:pt>
                <c:pt idx="24795">
                  <c:v>26.666667933265401</c:v>
                </c:pt>
                <c:pt idx="24796">
                  <c:v>26.666667933265401</c:v>
                </c:pt>
                <c:pt idx="24797">
                  <c:v>33.333335692683868</c:v>
                </c:pt>
                <c:pt idx="24798">
                  <c:v>26.666667933265401</c:v>
                </c:pt>
                <c:pt idx="24799">
                  <c:v>26.666667933265401</c:v>
                </c:pt>
                <c:pt idx="24800">
                  <c:v>26.666667933265401</c:v>
                </c:pt>
                <c:pt idx="24801">
                  <c:v>26.666667933265401</c:v>
                </c:pt>
                <c:pt idx="24802">
                  <c:v>26.666667933265401</c:v>
                </c:pt>
                <c:pt idx="24803">
                  <c:v>33.333335692683868</c:v>
                </c:pt>
                <c:pt idx="24804">
                  <c:v>26.666667933265401</c:v>
                </c:pt>
                <c:pt idx="24805">
                  <c:v>26.666667933265401</c:v>
                </c:pt>
                <c:pt idx="24806">
                  <c:v>26.666667933265401</c:v>
                </c:pt>
                <c:pt idx="24807">
                  <c:v>33.333335692683868</c:v>
                </c:pt>
                <c:pt idx="24808">
                  <c:v>26.666667933265401</c:v>
                </c:pt>
                <c:pt idx="24809">
                  <c:v>26.666667933265401</c:v>
                </c:pt>
                <c:pt idx="24810">
                  <c:v>33.333335692683868</c:v>
                </c:pt>
                <c:pt idx="24811">
                  <c:v>26.666667933265401</c:v>
                </c:pt>
                <c:pt idx="24812">
                  <c:v>26.666667933265401</c:v>
                </c:pt>
                <c:pt idx="24813">
                  <c:v>33.333335692683868</c:v>
                </c:pt>
                <c:pt idx="24814">
                  <c:v>26.666667933265401</c:v>
                </c:pt>
                <c:pt idx="24815">
                  <c:v>26.666667933265401</c:v>
                </c:pt>
                <c:pt idx="24816">
                  <c:v>26.666667933265401</c:v>
                </c:pt>
                <c:pt idx="24817">
                  <c:v>33.333335692683868</c:v>
                </c:pt>
                <c:pt idx="24818">
                  <c:v>26.666667933265401</c:v>
                </c:pt>
                <c:pt idx="24819">
                  <c:v>26.666667933265401</c:v>
                </c:pt>
                <c:pt idx="24820">
                  <c:v>26.666667933265401</c:v>
                </c:pt>
                <c:pt idx="24821">
                  <c:v>33.333335692683868</c:v>
                </c:pt>
                <c:pt idx="24822">
                  <c:v>26.666667933265401</c:v>
                </c:pt>
                <c:pt idx="24823">
                  <c:v>26.666667933265401</c:v>
                </c:pt>
                <c:pt idx="24824">
                  <c:v>26.666667933265401</c:v>
                </c:pt>
                <c:pt idx="24825">
                  <c:v>26.666667933265401</c:v>
                </c:pt>
                <c:pt idx="24826">
                  <c:v>33.333335692683868</c:v>
                </c:pt>
                <c:pt idx="24827">
                  <c:v>26.666667933265401</c:v>
                </c:pt>
                <c:pt idx="24828">
                  <c:v>26.666667933265401</c:v>
                </c:pt>
                <c:pt idx="24829">
                  <c:v>26.666667933265401</c:v>
                </c:pt>
                <c:pt idx="24830">
                  <c:v>26.666667933265401</c:v>
                </c:pt>
                <c:pt idx="24831">
                  <c:v>26.666667933265401</c:v>
                </c:pt>
                <c:pt idx="24832">
                  <c:v>26.666667933265401</c:v>
                </c:pt>
                <c:pt idx="24833">
                  <c:v>26.666667933265401</c:v>
                </c:pt>
                <c:pt idx="24834">
                  <c:v>26.666667933265401</c:v>
                </c:pt>
                <c:pt idx="24835">
                  <c:v>33.333335692683868</c:v>
                </c:pt>
                <c:pt idx="24836">
                  <c:v>26.666667933265401</c:v>
                </c:pt>
                <c:pt idx="24837">
                  <c:v>26.666667933265401</c:v>
                </c:pt>
                <c:pt idx="24838">
                  <c:v>26.666667933265401</c:v>
                </c:pt>
                <c:pt idx="24839">
                  <c:v>26.666667933265401</c:v>
                </c:pt>
                <c:pt idx="24840">
                  <c:v>26.666667933265401</c:v>
                </c:pt>
                <c:pt idx="24841">
                  <c:v>26.666667933265401</c:v>
                </c:pt>
                <c:pt idx="24842">
                  <c:v>26.666667933265401</c:v>
                </c:pt>
                <c:pt idx="24843">
                  <c:v>26.666667933265401</c:v>
                </c:pt>
                <c:pt idx="24844">
                  <c:v>26.666667933265401</c:v>
                </c:pt>
                <c:pt idx="24845">
                  <c:v>26.666667933265401</c:v>
                </c:pt>
                <c:pt idx="24846">
                  <c:v>26.666667933265401</c:v>
                </c:pt>
                <c:pt idx="24847">
                  <c:v>26.666667933265401</c:v>
                </c:pt>
                <c:pt idx="24848">
                  <c:v>26.666667933265401</c:v>
                </c:pt>
                <c:pt idx="24849">
                  <c:v>26.666667933265401</c:v>
                </c:pt>
                <c:pt idx="24850">
                  <c:v>20.000000173846864</c:v>
                </c:pt>
                <c:pt idx="24851">
                  <c:v>26.666667933265401</c:v>
                </c:pt>
                <c:pt idx="24852">
                  <c:v>26.666667933265401</c:v>
                </c:pt>
                <c:pt idx="24853">
                  <c:v>26.666667933265401</c:v>
                </c:pt>
                <c:pt idx="24854">
                  <c:v>26.666667933265401</c:v>
                </c:pt>
                <c:pt idx="24855">
                  <c:v>26.666667933265401</c:v>
                </c:pt>
                <c:pt idx="24856">
                  <c:v>26.666667933265401</c:v>
                </c:pt>
                <c:pt idx="24857">
                  <c:v>26.666667933265401</c:v>
                </c:pt>
                <c:pt idx="24858">
                  <c:v>20.000000173846864</c:v>
                </c:pt>
                <c:pt idx="24859">
                  <c:v>26.666667933265401</c:v>
                </c:pt>
                <c:pt idx="24860">
                  <c:v>26.666667933265401</c:v>
                </c:pt>
                <c:pt idx="24861">
                  <c:v>26.666667933265401</c:v>
                </c:pt>
                <c:pt idx="24862">
                  <c:v>26.666667933265401</c:v>
                </c:pt>
                <c:pt idx="24863">
                  <c:v>20.000000173846864</c:v>
                </c:pt>
                <c:pt idx="24864">
                  <c:v>26.666667933265401</c:v>
                </c:pt>
                <c:pt idx="24865">
                  <c:v>26.666667933265401</c:v>
                </c:pt>
                <c:pt idx="24866">
                  <c:v>26.666667933265401</c:v>
                </c:pt>
                <c:pt idx="24867">
                  <c:v>20.000000173846864</c:v>
                </c:pt>
                <c:pt idx="24868">
                  <c:v>26.666667933265401</c:v>
                </c:pt>
                <c:pt idx="24869">
                  <c:v>26.666667933265401</c:v>
                </c:pt>
                <c:pt idx="24870">
                  <c:v>20.000000173846864</c:v>
                </c:pt>
                <c:pt idx="24871">
                  <c:v>26.666667933265401</c:v>
                </c:pt>
                <c:pt idx="24872">
                  <c:v>26.666667933265401</c:v>
                </c:pt>
                <c:pt idx="24873">
                  <c:v>20.000000173846864</c:v>
                </c:pt>
                <c:pt idx="24874">
                  <c:v>26.666667933265401</c:v>
                </c:pt>
                <c:pt idx="24875">
                  <c:v>20.000000173846864</c:v>
                </c:pt>
                <c:pt idx="24876">
                  <c:v>26.666667933265401</c:v>
                </c:pt>
                <c:pt idx="24877">
                  <c:v>26.666667933265401</c:v>
                </c:pt>
                <c:pt idx="24878">
                  <c:v>20.000000173846864</c:v>
                </c:pt>
                <c:pt idx="24879">
                  <c:v>26.666667933265401</c:v>
                </c:pt>
                <c:pt idx="24880">
                  <c:v>20.000000173846864</c:v>
                </c:pt>
                <c:pt idx="24881">
                  <c:v>26.666667933265401</c:v>
                </c:pt>
                <c:pt idx="24882">
                  <c:v>26.666667933265401</c:v>
                </c:pt>
                <c:pt idx="24883">
                  <c:v>20.000000173846864</c:v>
                </c:pt>
                <c:pt idx="24884">
                  <c:v>26.666667933265401</c:v>
                </c:pt>
                <c:pt idx="24885">
                  <c:v>20.000000173846864</c:v>
                </c:pt>
                <c:pt idx="24886">
                  <c:v>26.666667933265401</c:v>
                </c:pt>
                <c:pt idx="24887">
                  <c:v>26.666667933265401</c:v>
                </c:pt>
                <c:pt idx="24888">
                  <c:v>20.000000173846864</c:v>
                </c:pt>
                <c:pt idx="24889">
                  <c:v>26.666667933265401</c:v>
                </c:pt>
                <c:pt idx="24890">
                  <c:v>20.000000173846864</c:v>
                </c:pt>
                <c:pt idx="24891">
                  <c:v>26.666667933265401</c:v>
                </c:pt>
                <c:pt idx="24892">
                  <c:v>20.000000173846864</c:v>
                </c:pt>
                <c:pt idx="24893">
                  <c:v>26.666667933265401</c:v>
                </c:pt>
                <c:pt idx="24894">
                  <c:v>20.000000173846864</c:v>
                </c:pt>
                <c:pt idx="24895">
                  <c:v>26.666667933265401</c:v>
                </c:pt>
                <c:pt idx="24896">
                  <c:v>26.666667933265401</c:v>
                </c:pt>
                <c:pt idx="24897">
                  <c:v>20.000000173846864</c:v>
                </c:pt>
                <c:pt idx="24898">
                  <c:v>26.666667933265401</c:v>
                </c:pt>
                <c:pt idx="24899">
                  <c:v>20.000000173846864</c:v>
                </c:pt>
                <c:pt idx="24900">
                  <c:v>26.666667933265401</c:v>
                </c:pt>
                <c:pt idx="24901">
                  <c:v>26.666667933265401</c:v>
                </c:pt>
                <c:pt idx="24902">
                  <c:v>20.000000173846864</c:v>
                </c:pt>
                <c:pt idx="24903">
                  <c:v>26.666667933265401</c:v>
                </c:pt>
                <c:pt idx="24904">
                  <c:v>26.666667933265401</c:v>
                </c:pt>
                <c:pt idx="24905">
                  <c:v>20.000000173846864</c:v>
                </c:pt>
                <c:pt idx="24906">
                  <c:v>26.666667933265401</c:v>
                </c:pt>
                <c:pt idx="24907">
                  <c:v>26.666667933265401</c:v>
                </c:pt>
                <c:pt idx="24908">
                  <c:v>20.000000173846864</c:v>
                </c:pt>
                <c:pt idx="24909">
                  <c:v>26.666667933265401</c:v>
                </c:pt>
                <c:pt idx="24910">
                  <c:v>26.666667933265401</c:v>
                </c:pt>
                <c:pt idx="24911">
                  <c:v>26.666667933265401</c:v>
                </c:pt>
                <c:pt idx="24912">
                  <c:v>20.000000173846864</c:v>
                </c:pt>
                <c:pt idx="24913">
                  <c:v>26.666667933265401</c:v>
                </c:pt>
                <c:pt idx="24914">
                  <c:v>26.666667933265401</c:v>
                </c:pt>
                <c:pt idx="24915">
                  <c:v>20.000000173846864</c:v>
                </c:pt>
                <c:pt idx="24916">
                  <c:v>26.666667933265401</c:v>
                </c:pt>
                <c:pt idx="24917">
                  <c:v>26.666667933265401</c:v>
                </c:pt>
                <c:pt idx="24918">
                  <c:v>20.000000173846864</c:v>
                </c:pt>
                <c:pt idx="24919">
                  <c:v>26.666667933265401</c:v>
                </c:pt>
                <c:pt idx="24920">
                  <c:v>20.000000173846864</c:v>
                </c:pt>
                <c:pt idx="24921">
                  <c:v>26.666667933265401</c:v>
                </c:pt>
                <c:pt idx="24922">
                  <c:v>26.666667933265401</c:v>
                </c:pt>
                <c:pt idx="24923">
                  <c:v>20.000000173846864</c:v>
                </c:pt>
                <c:pt idx="24924">
                  <c:v>26.666667933265401</c:v>
                </c:pt>
                <c:pt idx="24925">
                  <c:v>20.000000173846864</c:v>
                </c:pt>
                <c:pt idx="24926">
                  <c:v>26.666667933265401</c:v>
                </c:pt>
                <c:pt idx="24927">
                  <c:v>26.666667933265401</c:v>
                </c:pt>
                <c:pt idx="24928">
                  <c:v>20.000000173846864</c:v>
                </c:pt>
                <c:pt idx="24929">
                  <c:v>26.666667933265401</c:v>
                </c:pt>
                <c:pt idx="24930">
                  <c:v>20.000000173846864</c:v>
                </c:pt>
                <c:pt idx="24931">
                  <c:v>26.666667933265401</c:v>
                </c:pt>
                <c:pt idx="24932">
                  <c:v>20.000000173846864</c:v>
                </c:pt>
                <c:pt idx="24933">
                  <c:v>26.666667933265401</c:v>
                </c:pt>
                <c:pt idx="24934">
                  <c:v>26.666667933265401</c:v>
                </c:pt>
                <c:pt idx="24935">
                  <c:v>20.000000173846864</c:v>
                </c:pt>
                <c:pt idx="24936">
                  <c:v>26.666667933265401</c:v>
                </c:pt>
                <c:pt idx="24937">
                  <c:v>20.000000173846864</c:v>
                </c:pt>
                <c:pt idx="24938">
                  <c:v>26.666667933265401</c:v>
                </c:pt>
                <c:pt idx="24939">
                  <c:v>20.000000173846864</c:v>
                </c:pt>
                <c:pt idx="24940">
                  <c:v>26.666667933265401</c:v>
                </c:pt>
                <c:pt idx="24941">
                  <c:v>26.666667933265401</c:v>
                </c:pt>
                <c:pt idx="24942">
                  <c:v>20.000000173846864</c:v>
                </c:pt>
                <c:pt idx="24943">
                  <c:v>26.666667933265401</c:v>
                </c:pt>
                <c:pt idx="24944">
                  <c:v>20.000000173846864</c:v>
                </c:pt>
                <c:pt idx="24945">
                  <c:v>26.666667933265401</c:v>
                </c:pt>
                <c:pt idx="24946">
                  <c:v>20.000000173846864</c:v>
                </c:pt>
                <c:pt idx="24947">
                  <c:v>26.666667933265401</c:v>
                </c:pt>
                <c:pt idx="24948">
                  <c:v>26.666667933265401</c:v>
                </c:pt>
                <c:pt idx="24949">
                  <c:v>20.000000173846864</c:v>
                </c:pt>
                <c:pt idx="24950">
                  <c:v>26.666667933265401</c:v>
                </c:pt>
                <c:pt idx="24951">
                  <c:v>20.000000173846864</c:v>
                </c:pt>
                <c:pt idx="24952">
                  <c:v>26.666667933265401</c:v>
                </c:pt>
                <c:pt idx="24953">
                  <c:v>20.000000173846864</c:v>
                </c:pt>
                <c:pt idx="24954">
                  <c:v>26.666667933265401</c:v>
                </c:pt>
                <c:pt idx="24955">
                  <c:v>20.000000173846864</c:v>
                </c:pt>
                <c:pt idx="24956">
                  <c:v>20.000000173846864</c:v>
                </c:pt>
                <c:pt idx="24957">
                  <c:v>26.666667933265401</c:v>
                </c:pt>
                <c:pt idx="24958">
                  <c:v>20.000000173846864</c:v>
                </c:pt>
                <c:pt idx="24959">
                  <c:v>26.666667933265401</c:v>
                </c:pt>
                <c:pt idx="24960">
                  <c:v>20.000000173846864</c:v>
                </c:pt>
                <c:pt idx="24961">
                  <c:v>20.000000173846864</c:v>
                </c:pt>
                <c:pt idx="24962">
                  <c:v>26.666667933265401</c:v>
                </c:pt>
                <c:pt idx="24963">
                  <c:v>20.000000173846864</c:v>
                </c:pt>
                <c:pt idx="24964">
                  <c:v>26.666667933265401</c:v>
                </c:pt>
                <c:pt idx="24965">
                  <c:v>20.000000173846864</c:v>
                </c:pt>
                <c:pt idx="24966">
                  <c:v>20.000000173846864</c:v>
                </c:pt>
                <c:pt idx="24967">
                  <c:v>26.666667933265401</c:v>
                </c:pt>
                <c:pt idx="24968">
                  <c:v>20.000000173846864</c:v>
                </c:pt>
                <c:pt idx="24969">
                  <c:v>20.000000173846864</c:v>
                </c:pt>
                <c:pt idx="24970">
                  <c:v>26.666667933265401</c:v>
                </c:pt>
                <c:pt idx="24971">
                  <c:v>20.000000173846864</c:v>
                </c:pt>
                <c:pt idx="24972">
                  <c:v>20.000000173846864</c:v>
                </c:pt>
                <c:pt idx="24973">
                  <c:v>26.666667933265401</c:v>
                </c:pt>
                <c:pt idx="24974">
                  <c:v>20.000000173846864</c:v>
                </c:pt>
                <c:pt idx="24975">
                  <c:v>20.000000173846864</c:v>
                </c:pt>
                <c:pt idx="24976">
                  <c:v>20.000000173846864</c:v>
                </c:pt>
                <c:pt idx="24977">
                  <c:v>26.666667933265401</c:v>
                </c:pt>
                <c:pt idx="24978">
                  <c:v>20.000000173846864</c:v>
                </c:pt>
                <c:pt idx="24979">
                  <c:v>20.000000173846864</c:v>
                </c:pt>
                <c:pt idx="24980">
                  <c:v>26.666667933265401</c:v>
                </c:pt>
                <c:pt idx="24981">
                  <c:v>20.000000173846864</c:v>
                </c:pt>
                <c:pt idx="24982">
                  <c:v>20.000000173846864</c:v>
                </c:pt>
                <c:pt idx="24983">
                  <c:v>20.000000173846864</c:v>
                </c:pt>
                <c:pt idx="24984">
                  <c:v>26.666667933265401</c:v>
                </c:pt>
                <c:pt idx="24985">
                  <c:v>20.000000173846864</c:v>
                </c:pt>
                <c:pt idx="24986">
                  <c:v>20.000000173846864</c:v>
                </c:pt>
                <c:pt idx="24987">
                  <c:v>20.000000173846864</c:v>
                </c:pt>
                <c:pt idx="24988">
                  <c:v>26.666667933265401</c:v>
                </c:pt>
                <c:pt idx="24989">
                  <c:v>20.000000173846864</c:v>
                </c:pt>
                <c:pt idx="24990">
                  <c:v>26.666667933265401</c:v>
                </c:pt>
                <c:pt idx="24991">
                  <c:v>20.000000173846864</c:v>
                </c:pt>
                <c:pt idx="24992">
                  <c:v>20.000000173846864</c:v>
                </c:pt>
                <c:pt idx="24993">
                  <c:v>26.666667933265401</c:v>
                </c:pt>
                <c:pt idx="24994">
                  <c:v>20.000000173846864</c:v>
                </c:pt>
                <c:pt idx="24995">
                  <c:v>26.666667933265401</c:v>
                </c:pt>
                <c:pt idx="24996">
                  <c:v>20.000000173846864</c:v>
                </c:pt>
                <c:pt idx="24997">
                  <c:v>26.666667933265401</c:v>
                </c:pt>
                <c:pt idx="24998">
                  <c:v>20.000000173846864</c:v>
                </c:pt>
                <c:pt idx="24999">
                  <c:v>26.666667933265401</c:v>
                </c:pt>
                <c:pt idx="25000">
                  <c:v>26.666667933265401</c:v>
                </c:pt>
                <c:pt idx="25001">
                  <c:v>20.000000173846864</c:v>
                </c:pt>
                <c:pt idx="25002">
                  <c:v>26.666667933265401</c:v>
                </c:pt>
                <c:pt idx="25003">
                  <c:v>20.000000173846864</c:v>
                </c:pt>
                <c:pt idx="25004">
                  <c:v>26.666667933265401</c:v>
                </c:pt>
                <c:pt idx="25005">
                  <c:v>26.666667933265401</c:v>
                </c:pt>
                <c:pt idx="25006">
                  <c:v>20.000000173846864</c:v>
                </c:pt>
                <c:pt idx="25007">
                  <c:v>26.666667933265401</c:v>
                </c:pt>
                <c:pt idx="25008">
                  <c:v>26.666667933265401</c:v>
                </c:pt>
                <c:pt idx="25009">
                  <c:v>20.000000173846864</c:v>
                </c:pt>
                <c:pt idx="25010">
                  <c:v>26.666667933265401</c:v>
                </c:pt>
                <c:pt idx="25011">
                  <c:v>26.666667933265401</c:v>
                </c:pt>
                <c:pt idx="25012">
                  <c:v>20.000000173846864</c:v>
                </c:pt>
                <c:pt idx="25013">
                  <c:v>26.666667933265401</c:v>
                </c:pt>
                <c:pt idx="25014">
                  <c:v>26.666667933265401</c:v>
                </c:pt>
                <c:pt idx="25015">
                  <c:v>20.000000173846864</c:v>
                </c:pt>
                <c:pt idx="25016">
                  <c:v>26.666667933265401</c:v>
                </c:pt>
                <c:pt idx="25017">
                  <c:v>26.666667933265401</c:v>
                </c:pt>
                <c:pt idx="25018">
                  <c:v>26.666667933265401</c:v>
                </c:pt>
                <c:pt idx="25019">
                  <c:v>20.000000173846864</c:v>
                </c:pt>
                <c:pt idx="25020">
                  <c:v>26.666667933265401</c:v>
                </c:pt>
                <c:pt idx="25021">
                  <c:v>26.666667933265401</c:v>
                </c:pt>
                <c:pt idx="25022">
                  <c:v>26.666667933265401</c:v>
                </c:pt>
                <c:pt idx="25023">
                  <c:v>20.000000173846864</c:v>
                </c:pt>
                <c:pt idx="25024">
                  <c:v>26.666667933265401</c:v>
                </c:pt>
                <c:pt idx="25025">
                  <c:v>26.666667933265401</c:v>
                </c:pt>
                <c:pt idx="25026">
                  <c:v>26.666667933265401</c:v>
                </c:pt>
                <c:pt idx="25027">
                  <c:v>26.666667933265401</c:v>
                </c:pt>
                <c:pt idx="25028">
                  <c:v>26.666667933265401</c:v>
                </c:pt>
                <c:pt idx="25029">
                  <c:v>20.000000173846864</c:v>
                </c:pt>
                <c:pt idx="25030">
                  <c:v>26.666667933265401</c:v>
                </c:pt>
                <c:pt idx="25031">
                  <c:v>26.666667933265401</c:v>
                </c:pt>
                <c:pt idx="25032">
                  <c:v>26.666667933265401</c:v>
                </c:pt>
                <c:pt idx="25033">
                  <c:v>26.666667933265401</c:v>
                </c:pt>
                <c:pt idx="25034">
                  <c:v>26.666667933265401</c:v>
                </c:pt>
                <c:pt idx="25035">
                  <c:v>20.000000173846864</c:v>
                </c:pt>
                <c:pt idx="25036">
                  <c:v>26.666667933265401</c:v>
                </c:pt>
                <c:pt idx="25037">
                  <c:v>26.666667933265401</c:v>
                </c:pt>
                <c:pt idx="25038">
                  <c:v>26.666667933265401</c:v>
                </c:pt>
                <c:pt idx="25039">
                  <c:v>26.666667933265401</c:v>
                </c:pt>
                <c:pt idx="25040">
                  <c:v>26.666667933265401</c:v>
                </c:pt>
                <c:pt idx="25041">
                  <c:v>20.000000173846864</c:v>
                </c:pt>
                <c:pt idx="25042">
                  <c:v>26.666667933265401</c:v>
                </c:pt>
                <c:pt idx="25043">
                  <c:v>26.666667933265401</c:v>
                </c:pt>
                <c:pt idx="25044">
                  <c:v>26.666667933265401</c:v>
                </c:pt>
                <c:pt idx="25045">
                  <c:v>26.666667933265401</c:v>
                </c:pt>
                <c:pt idx="25046">
                  <c:v>26.666667933265401</c:v>
                </c:pt>
                <c:pt idx="25047">
                  <c:v>26.666667933265401</c:v>
                </c:pt>
                <c:pt idx="25048">
                  <c:v>26.666667933265401</c:v>
                </c:pt>
                <c:pt idx="25049">
                  <c:v>26.666667933265401</c:v>
                </c:pt>
                <c:pt idx="25050">
                  <c:v>20.000000173846864</c:v>
                </c:pt>
                <c:pt idx="25051">
                  <c:v>26.666667933265401</c:v>
                </c:pt>
                <c:pt idx="25052">
                  <c:v>26.666667933265401</c:v>
                </c:pt>
                <c:pt idx="25053">
                  <c:v>26.666667933265401</c:v>
                </c:pt>
                <c:pt idx="25054">
                  <c:v>26.666667933265401</c:v>
                </c:pt>
                <c:pt idx="25055">
                  <c:v>26.666667933265401</c:v>
                </c:pt>
                <c:pt idx="25056">
                  <c:v>20.000000173846864</c:v>
                </c:pt>
                <c:pt idx="25057">
                  <c:v>26.666667933265401</c:v>
                </c:pt>
                <c:pt idx="25058">
                  <c:v>26.666667933265401</c:v>
                </c:pt>
                <c:pt idx="25059">
                  <c:v>26.666667933265401</c:v>
                </c:pt>
                <c:pt idx="25060">
                  <c:v>26.666667933265401</c:v>
                </c:pt>
                <c:pt idx="25061">
                  <c:v>20.000000173846864</c:v>
                </c:pt>
                <c:pt idx="25062">
                  <c:v>26.666667933265401</c:v>
                </c:pt>
                <c:pt idx="25063">
                  <c:v>26.666667933265401</c:v>
                </c:pt>
                <c:pt idx="25064">
                  <c:v>26.666667933265401</c:v>
                </c:pt>
                <c:pt idx="25065">
                  <c:v>20.000000173846864</c:v>
                </c:pt>
                <c:pt idx="25066">
                  <c:v>26.666667933265401</c:v>
                </c:pt>
                <c:pt idx="25067">
                  <c:v>26.666667933265401</c:v>
                </c:pt>
                <c:pt idx="25068">
                  <c:v>20.000000173846864</c:v>
                </c:pt>
                <c:pt idx="25069">
                  <c:v>26.666667933265401</c:v>
                </c:pt>
                <c:pt idx="25070">
                  <c:v>26.666667933265401</c:v>
                </c:pt>
                <c:pt idx="25071">
                  <c:v>20.000000173846864</c:v>
                </c:pt>
                <c:pt idx="25072">
                  <c:v>26.666667933265401</c:v>
                </c:pt>
                <c:pt idx="25073">
                  <c:v>26.666667933265401</c:v>
                </c:pt>
                <c:pt idx="25074">
                  <c:v>20.000000173846864</c:v>
                </c:pt>
                <c:pt idx="25075">
                  <c:v>26.666667933265401</c:v>
                </c:pt>
                <c:pt idx="25076">
                  <c:v>20.000000173846864</c:v>
                </c:pt>
                <c:pt idx="25077">
                  <c:v>26.666667933265401</c:v>
                </c:pt>
                <c:pt idx="25078">
                  <c:v>26.666667933265401</c:v>
                </c:pt>
                <c:pt idx="25079">
                  <c:v>20.000000173846864</c:v>
                </c:pt>
                <c:pt idx="25080">
                  <c:v>26.666667933265401</c:v>
                </c:pt>
                <c:pt idx="25081">
                  <c:v>20.000000173846864</c:v>
                </c:pt>
                <c:pt idx="25082">
                  <c:v>26.666667933265401</c:v>
                </c:pt>
                <c:pt idx="25083">
                  <c:v>20.000000173846864</c:v>
                </c:pt>
                <c:pt idx="25084">
                  <c:v>26.666667933265401</c:v>
                </c:pt>
                <c:pt idx="25085">
                  <c:v>20.000000173846864</c:v>
                </c:pt>
                <c:pt idx="25086">
                  <c:v>26.666667933265401</c:v>
                </c:pt>
                <c:pt idx="25087">
                  <c:v>20.000000173846864</c:v>
                </c:pt>
                <c:pt idx="25088">
                  <c:v>26.666667933265401</c:v>
                </c:pt>
                <c:pt idx="25089">
                  <c:v>20.000000173846864</c:v>
                </c:pt>
                <c:pt idx="25090">
                  <c:v>20.000000173846864</c:v>
                </c:pt>
                <c:pt idx="25091">
                  <c:v>26.666667933265401</c:v>
                </c:pt>
                <c:pt idx="25092">
                  <c:v>20.000000173846864</c:v>
                </c:pt>
                <c:pt idx="25093">
                  <c:v>20.000000173846864</c:v>
                </c:pt>
                <c:pt idx="25094">
                  <c:v>26.666667933265401</c:v>
                </c:pt>
                <c:pt idx="25095">
                  <c:v>20.000000173846864</c:v>
                </c:pt>
                <c:pt idx="25096">
                  <c:v>20.000000173846864</c:v>
                </c:pt>
                <c:pt idx="25097">
                  <c:v>20.000000173846864</c:v>
                </c:pt>
                <c:pt idx="25098">
                  <c:v>26.666667933265401</c:v>
                </c:pt>
                <c:pt idx="25099">
                  <c:v>20.000000173846864</c:v>
                </c:pt>
                <c:pt idx="25100">
                  <c:v>20.000000173846864</c:v>
                </c:pt>
                <c:pt idx="25101">
                  <c:v>20.000000173846864</c:v>
                </c:pt>
                <c:pt idx="25102">
                  <c:v>20.000000173846864</c:v>
                </c:pt>
                <c:pt idx="25103">
                  <c:v>20.000000173846864</c:v>
                </c:pt>
                <c:pt idx="25104">
                  <c:v>20.000000173846864</c:v>
                </c:pt>
                <c:pt idx="25105">
                  <c:v>20.000000173846864</c:v>
                </c:pt>
                <c:pt idx="25106">
                  <c:v>20.000000173846864</c:v>
                </c:pt>
                <c:pt idx="25107">
                  <c:v>20.000000173846864</c:v>
                </c:pt>
                <c:pt idx="25108">
                  <c:v>20.000000173846864</c:v>
                </c:pt>
                <c:pt idx="25109">
                  <c:v>20.000000173846864</c:v>
                </c:pt>
                <c:pt idx="25110">
                  <c:v>20.000000173846864</c:v>
                </c:pt>
                <c:pt idx="25111">
                  <c:v>20.000000173846864</c:v>
                </c:pt>
                <c:pt idx="25112">
                  <c:v>20.000000173846864</c:v>
                </c:pt>
                <c:pt idx="25113">
                  <c:v>20.000000173846864</c:v>
                </c:pt>
                <c:pt idx="25114">
                  <c:v>20.000000173846864</c:v>
                </c:pt>
                <c:pt idx="25115">
                  <c:v>20.000000173846864</c:v>
                </c:pt>
                <c:pt idx="25116">
                  <c:v>20.000000173846864</c:v>
                </c:pt>
                <c:pt idx="25117">
                  <c:v>20.000000173846864</c:v>
                </c:pt>
                <c:pt idx="25118">
                  <c:v>20.000000173846864</c:v>
                </c:pt>
                <c:pt idx="25119">
                  <c:v>20.000000173846864</c:v>
                </c:pt>
                <c:pt idx="25120">
                  <c:v>20.000000173846864</c:v>
                </c:pt>
                <c:pt idx="25121">
                  <c:v>20.000000173846864</c:v>
                </c:pt>
                <c:pt idx="25122">
                  <c:v>20.000000173846864</c:v>
                </c:pt>
                <c:pt idx="25123">
                  <c:v>20.000000173846864</c:v>
                </c:pt>
                <c:pt idx="25124">
                  <c:v>20.000000173846864</c:v>
                </c:pt>
                <c:pt idx="25125">
                  <c:v>20.000000173846864</c:v>
                </c:pt>
                <c:pt idx="25126">
                  <c:v>20.000000173846864</c:v>
                </c:pt>
                <c:pt idx="25127">
                  <c:v>20.000000173846864</c:v>
                </c:pt>
                <c:pt idx="25128">
                  <c:v>20.000000173846864</c:v>
                </c:pt>
                <c:pt idx="25129">
                  <c:v>20.000000173846864</c:v>
                </c:pt>
                <c:pt idx="25130">
                  <c:v>20.000000173846864</c:v>
                </c:pt>
                <c:pt idx="25131">
                  <c:v>20.000000173846864</c:v>
                </c:pt>
                <c:pt idx="25132">
                  <c:v>20.000000173846864</c:v>
                </c:pt>
                <c:pt idx="25133">
                  <c:v>20.000000173846864</c:v>
                </c:pt>
                <c:pt idx="25134">
                  <c:v>13.333333966632667</c:v>
                </c:pt>
                <c:pt idx="25135">
                  <c:v>20.000000173846864</c:v>
                </c:pt>
                <c:pt idx="25136">
                  <c:v>20.000000173846864</c:v>
                </c:pt>
                <c:pt idx="25137">
                  <c:v>20.000000173846864</c:v>
                </c:pt>
                <c:pt idx="25138">
                  <c:v>20.000000173846864</c:v>
                </c:pt>
                <c:pt idx="25139">
                  <c:v>20.000000173846864</c:v>
                </c:pt>
                <c:pt idx="25140">
                  <c:v>20.000000173846864</c:v>
                </c:pt>
                <c:pt idx="25141">
                  <c:v>20.000000173846864</c:v>
                </c:pt>
                <c:pt idx="25142">
                  <c:v>20.000000173846864</c:v>
                </c:pt>
                <c:pt idx="25143">
                  <c:v>13.333333966632667</c:v>
                </c:pt>
                <c:pt idx="25144">
                  <c:v>20.000000173846864</c:v>
                </c:pt>
                <c:pt idx="25145">
                  <c:v>20.000000173846864</c:v>
                </c:pt>
                <c:pt idx="25146">
                  <c:v>20.000000173846864</c:v>
                </c:pt>
                <c:pt idx="25147">
                  <c:v>20.000000173846864</c:v>
                </c:pt>
                <c:pt idx="25148">
                  <c:v>20.000000173846864</c:v>
                </c:pt>
                <c:pt idx="25149">
                  <c:v>13.333333966632667</c:v>
                </c:pt>
                <c:pt idx="25150">
                  <c:v>20.000000173846864</c:v>
                </c:pt>
                <c:pt idx="25151">
                  <c:v>20.000000173846864</c:v>
                </c:pt>
                <c:pt idx="25152">
                  <c:v>20.000000173846864</c:v>
                </c:pt>
                <c:pt idx="25153">
                  <c:v>20.000000173846864</c:v>
                </c:pt>
                <c:pt idx="25154">
                  <c:v>13.333333966632667</c:v>
                </c:pt>
                <c:pt idx="25155">
                  <c:v>20.000000173846864</c:v>
                </c:pt>
                <c:pt idx="25156">
                  <c:v>20.000000173846864</c:v>
                </c:pt>
                <c:pt idx="25157">
                  <c:v>13.333333966632667</c:v>
                </c:pt>
                <c:pt idx="25158">
                  <c:v>20.000000173846864</c:v>
                </c:pt>
                <c:pt idx="25159">
                  <c:v>20.000000173846864</c:v>
                </c:pt>
                <c:pt idx="25160">
                  <c:v>13.333333966632667</c:v>
                </c:pt>
                <c:pt idx="25161">
                  <c:v>20.000000173846864</c:v>
                </c:pt>
                <c:pt idx="25162">
                  <c:v>13.333333966632667</c:v>
                </c:pt>
                <c:pt idx="25163">
                  <c:v>20.000000173846864</c:v>
                </c:pt>
                <c:pt idx="25164">
                  <c:v>13.333333966632667</c:v>
                </c:pt>
                <c:pt idx="25165">
                  <c:v>20.000000173846864</c:v>
                </c:pt>
                <c:pt idx="25166">
                  <c:v>13.333333966632667</c:v>
                </c:pt>
                <c:pt idx="25167">
                  <c:v>20.000000173846864</c:v>
                </c:pt>
                <c:pt idx="25168">
                  <c:v>13.333333966632667</c:v>
                </c:pt>
                <c:pt idx="25169">
                  <c:v>20.000000173846864</c:v>
                </c:pt>
                <c:pt idx="25170">
                  <c:v>13.333333966632667</c:v>
                </c:pt>
                <c:pt idx="25171">
                  <c:v>13.333333966632667</c:v>
                </c:pt>
                <c:pt idx="25172">
                  <c:v>20.000000173846864</c:v>
                </c:pt>
                <c:pt idx="25173">
                  <c:v>13.333333966632667</c:v>
                </c:pt>
                <c:pt idx="25174">
                  <c:v>13.333333966632667</c:v>
                </c:pt>
                <c:pt idx="25175">
                  <c:v>20.000000173846864</c:v>
                </c:pt>
                <c:pt idx="25176">
                  <c:v>13.333333966632667</c:v>
                </c:pt>
                <c:pt idx="25177">
                  <c:v>13.333333966632667</c:v>
                </c:pt>
                <c:pt idx="25178">
                  <c:v>20.000000173846864</c:v>
                </c:pt>
                <c:pt idx="25179">
                  <c:v>13.333333966632667</c:v>
                </c:pt>
                <c:pt idx="25180">
                  <c:v>13.333333966632667</c:v>
                </c:pt>
                <c:pt idx="25181">
                  <c:v>13.333333966632667</c:v>
                </c:pt>
                <c:pt idx="25182">
                  <c:v>20.000000173846864</c:v>
                </c:pt>
                <c:pt idx="25183">
                  <c:v>13.333333966632667</c:v>
                </c:pt>
                <c:pt idx="25184">
                  <c:v>13.333333966632667</c:v>
                </c:pt>
                <c:pt idx="25185">
                  <c:v>13.333333966632667</c:v>
                </c:pt>
                <c:pt idx="25186">
                  <c:v>20.000000173846864</c:v>
                </c:pt>
                <c:pt idx="25187">
                  <c:v>13.333333966632667</c:v>
                </c:pt>
                <c:pt idx="25188">
                  <c:v>13.333333966632667</c:v>
                </c:pt>
                <c:pt idx="25189">
                  <c:v>20.000000173846864</c:v>
                </c:pt>
                <c:pt idx="25190">
                  <c:v>13.333333966632667</c:v>
                </c:pt>
                <c:pt idx="25191">
                  <c:v>13.333333966632667</c:v>
                </c:pt>
                <c:pt idx="25192">
                  <c:v>20.000000173846864</c:v>
                </c:pt>
                <c:pt idx="25193">
                  <c:v>13.333333966632667</c:v>
                </c:pt>
                <c:pt idx="25194">
                  <c:v>13.333333966632667</c:v>
                </c:pt>
                <c:pt idx="25195">
                  <c:v>20.000000173846864</c:v>
                </c:pt>
                <c:pt idx="25196">
                  <c:v>13.333333966632667</c:v>
                </c:pt>
                <c:pt idx="25197">
                  <c:v>13.333333966632667</c:v>
                </c:pt>
                <c:pt idx="25198">
                  <c:v>13.333333966632667</c:v>
                </c:pt>
                <c:pt idx="25199">
                  <c:v>20.000000173846864</c:v>
                </c:pt>
                <c:pt idx="25200">
                  <c:v>13.333333966632667</c:v>
                </c:pt>
                <c:pt idx="25201">
                  <c:v>13.333333966632667</c:v>
                </c:pt>
                <c:pt idx="25202">
                  <c:v>20.000000173846864</c:v>
                </c:pt>
                <c:pt idx="25203">
                  <c:v>13.333333966632667</c:v>
                </c:pt>
                <c:pt idx="25204">
                  <c:v>13.333333966632667</c:v>
                </c:pt>
                <c:pt idx="25205">
                  <c:v>20.000000173846864</c:v>
                </c:pt>
                <c:pt idx="25206">
                  <c:v>13.333333966632667</c:v>
                </c:pt>
                <c:pt idx="25207">
                  <c:v>13.333333966632667</c:v>
                </c:pt>
                <c:pt idx="25208">
                  <c:v>20.000000173846864</c:v>
                </c:pt>
                <c:pt idx="25209">
                  <c:v>13.333333966632667</c:v>
                </c:pt>
                <c:pt idx="25210">
                  <c:v>13.333333966632667</c:v>
                </c:pt>
                <c:pt idx="25211">
                  <c:v>20.000000173846864</c:v>
                </c:pt>
                <c:pt idx="25212">
                  <c:v>13.333333966632667</c:v>
                </c:pt>
                <c:pt idx="25213">
                  <c:v>13.333333966632667</c:v>
                </c:pt>
                <c:pt idx="25214">
                  <c:v>20.000000173846864</c:v>
                </c:pt>
                <c:pt idx="25215">
                  <c:v>13.333333966632667</c:v>
                </c:pt>
                <c:pt idx="25216">
                  <c:v>13.333333966632667</c:v>
                </c:pt>
                <c:pt idx="25217">
                  <c:v>20.000000173846864</c:v>
                </c:pt>
                <c:pt idx="25218">
                  <c:v>13.333333966632667</c:v>
                </c:pt>
                <c:pt idx="25219">
                  <c:v>20.000000173846864</c:v>
                </c:pt>
                <c:pt idx="25220">
                  <c:v>13.333333966632667</c:v>
                </c:pt>
                <c:pt idx="25221">
                  <c:v>20.000000173846864</c:v>
                </c:pt>
                <c:pt idx="25222">
                  <c:v>13.333333966632667</c:v>
                </c:pt>
                <c:pt idx="25223">
                  <c:v>20.000000173846864</c:v>
                </c:pt>
                <c:pt idx="25224">
                  <c:v>13.333333966632667</c:v>
                </c:pt>
                <c:pt idx="25225">
                  <c:v>20.000000173846864</c:v>
                </c:pt>
                <c:pt idx="25226">
                  <c:v>20.000000173846864</c:v>
                </c:pt>
                <c:pt idx="25227">
                  <c:v>13.333333966632667</c:v>
                </c:pt>
                <c:pt idx="25228">
                  <c:v>20.000000173846864</c:v>
                </c:pt>
                <c:pt idx="25229">
                  <c:v>13.333333966632667</c:v>
                </c:pt>
                <c:pt idx="25230">
                  <c:v>20.000000173846864</c:v>
                </c:pt>
                <c:pt idx="25231">
                  <c:v>20.000000173846864</c:v>
                </c:pt>
                <c:pt idx="25232">
                  <c:v>13.333333966632667</c:v>
                </c:pt>
                <c:pt idx="25233">
                  <c:v>20.000000173846864</c:v>
                </c:pt>
                <c:pt idx="25234">
                  <c:v>20.000000173846864</c:v>
                </c:pt>
                <c:pt idx="25235">
                  <c:v>13.333333966632667</c:v>
                </c:pt>
                <c:pt idx="25236">
                  <c:v>20.000000173846864</c:v>
                </c:pt>
                <c:pt idx="25237">
                  <c:v>20.000000173846864</c:v>
                </c:pt>
                <c:pt idx="25238">
                  <c:v>20.000000173846864</c:v>
                </c:pt>
                <c:pt idx="25239">
                  <c:v>13.333333966632667</c:v>
                </c:pt>
                <c:pt idx="25240">
                  <c:v>20.000000173846864</c:v>
                </c:pt>
                <c:pt idx="25241">
                  <c:v>20.000000173846864</c:v>
                </c:pt>
                <c:pt idx="25242">
                  <c:v>20.000000173846864</c:v>
                </c:pt>
                <c:pt idx="25243">
                  <c:v>20.000000173846864</c:v>
                </c:pt>
                <c:pt idx="25244">
                  <c:v>20.000000173846864</c:v>
                </c:pt>
                <c:pt idx="25245">
                  <c:v>20.000000173846864</c:v>
                </c:pt>
                <c:pt idx="25246">
                  <c:v>20.000000173846864</c:v>
                </c:pt>
                <c:pt idx="25247">
                  <c:v>20.000000173846864</c:v>
                </c:pt>
                <c:pt idx="25248">
                  <c:v>20.000000173846864</c:v>
                </c:pt>
                <c:pt idx="25249">
                  <c:v>20.000000173846864</c:v>
                </c:pt>
                <c:pt idx="25250">
                  <c:v>20.000000173846864</c:v>
                </c:pt>
                <c:pt idx="25251">
                  <c:v>20.000000173846864</c:v>
                </c:pt>
                <c:pt idx="25252">
                  <c:v>26.666667933265401</c:v>
                </c:pt>
                <c:pt idx="25253">
                  <c:v>20.000000173846864</c:v>
                </c:pt>
                <c:pt idx="25254">
                  <c:v>20.000000173846864</c:v>
                </c:pt>
                <c:pt idx="25255">
                  <c:v>26.666667933265401</c:v>
                </c:pt>
                <c:pt idx="25256">
                  <c:v>20.000000173846864</c:v>
                </c:pt>
                <c:pt idx="25257">
                  <c:v>20.000000173846864</c:v>
                </c:pt>
                <c:pt idx="25258">
                  <c:v>26.666667933265401</c:v>
                </c:pt>
                <c:pt idx="25259">
                  <c:v>20.000000173846864</c:v>
                </c:pt>
                <c:pt idx="25260">
                  <c:v>26.666667933265401</c:v>
                </c:pt>
                <c:pt idx="25261">
                  <c:v>20.000000173846864</c:v>
                </c:pt>
                <c:pt idx="25262">
                  <c:v>20.000000173846864</c:v>
                </c:pt>
                <c:pt idx="25263">
                  <c:v>26.666667933265401</c:v>
                </c:pt>
                <c:pt idx="25264">
                  <c:v>26.666667933265401</c:v>
                </c:pt>
                <c:pt idx="25265">
                  <c:v>20.000000173846864</c:v>
                </c:pt>
                <c:pt idx="25266">
                  <c:v>26.666667933265401</c:v>
                </c:pt>
                <c:pt idx="25267">
                  <c:v>20.000000173846864</c:v>
                </c:pt>
                <c:pt idx="25268">
                  <c:v>26.666667933265401</c:v>
                </c:pt>
                <c:pt idx="25269">
                  <c:v>20.000000173846864</c:v>
                </c:pt>
                <c:pt idx="25270">
                  <c:v>26.666667933265401</c:v>
                </c:pt>
                <c:pt idx="25271">
                  <c:v>26.666667933265401</c:v>
                </c:pt>
                <c:pt idx="25272">
                  <c:v>20.000000173846864</c:v>
                </c:pt>
                <c:pt idx="25273">
                  <c:v>26.666667933265401</c:v>
                </c:pt>
                <c:pt idx="25274">
                  <c:v>20.000000173846864</c:v>
                </c:pt>
                <c:pt idx="25275">
                  <c:v>26.666667933265401</c:v>
                </c:pt>
                <c:pt idx="25276">
                  <c:v>26.666667933265401</c:v>
                </c:pt>
                <c:pt idx="25277">
                  <c:v>26.666667933265401</c:v>
                </c:pt>
                <c:pt idx="25278">
                  <c:v>26.666667933265401</c:v>
                </c:pt>
                <c:pt idx="25279">
                  <c:v>20.000000173846864</c:v>
                </c:pt>
                <c:pt idx="25280">
                  <c:v>26.666667933265401</c:v>
                </c:pt>
                <c:pt idx="25281">
                  <c:v>26.666667933265401</c:v>
                </c:pt>
                <c:pt idx="25282">
                  <c:v>26.666667933265401</c:v>
                </c:pt>
                <c:pt idx="25283">
                  <c:v>26.666667933265401</c:v>
                </c:pt>
                <c:pt idx="25284">
                  <c:v>26.666667933265401</c:v>
                </c:pt>
                <c:pt idx="25285">
                  <c:v>26.666667933265401</c:v>
                </c:pt>
                <c:pt idx="25286">
                  <c:v>26.666667933265401</c:v>
                </c:pt>
                <c:pt idx="25287">
                  <c:v>26.666667933265401</c:v>
                </c:pt>
                <c:pt idx="25288">
                  <c:v>26.666667933265401</c:v>
                </c:pt>
                <c:pt idx="25289">
                  <c:v>26.666667933265401</c:v>
                </c:pt>
                <c:pt idx="25290">
                  <c:v>26.666667933265401</c:v>
                </c:pt>
                <c:pt idx="25291">
                  <c:v>26.666667933265401</c:v>
                </c:pt>
                <c:pt idx="25292">
                  <c:v>26.666667933265401</c:v>
                </c:pt>
                <c:pt idx="25293">
                  <c:v>26.666667933265401</c:v>
                </c:pt>
                <c:pt idx="25294">
                  <c:v>26.666667933265401</c:v>
                </c:pt>
                <c:pt idx="25295">
                  <c:v>26.666667933265401</c:v>
                </c:pt>
                <c:pt idx="25296">
                  <c:v>26.666667933265401</c:v>
                </c:pt>
                <c:pt idx="25297">
                  <c:v>26.666667933265401</c:v>
                </c:pt>
                <c:pt idx="25298">
                  <c:v>26.666667933265401</c:v>
                </c:pt>
                <c:pt idx="25299">
                  <c:v>26.666667933265401</c:v>
                </c:pt>
                <c:pt idx="25300">
                  <c:v>26.666667933265401</c:v>
                </c:pt>
                <c:pt idx="25301">
                  <c:v>26.666667933265401</c:v>
                </c:pt>
                <c:pt idx="25302">
                  <c:v>26.666667933265401</c:v>
                </c:pt>
                <c:pt idx="25303">
                  <c:v>26.666667933265401</c:v>
                </c:pt>
                <c:pt idx="25304">
                  <c:v>26.666667933265401</c:v>
                </c:pt>
                <c:pt idx="25305">
                  <c:v>26.666667933265401</c:v>
                </c:pt>
                <c:pt idx="25306">
                  <c:v>26.666667933265401</c:v>
                </c:pt>
                <c:pt idx="25307">
                  <c:v>26.666667933265401</c:v>
                </c:pt>
                <c:pt idx="25308">
                  <c:v>20.000000173846864</c:v>
                </c:pt>
                <c:pt idx="25309">
                  <c:v>26.666667933265401</c:v>
                </c:pt>
                <c:pt idx="25310">
                  <c:v>26.666667933265401</c:v>
                </c:pt>
                <c:pt idx="25311">
                  <c:v>26.666667933265401</c:v>
                </c:pt>
                <c:pt idx="25312">
                  <c:v>26.666667933265401</c:v>
                </c:pt>
                <c:pt idx="25313">
                  <c:v>20.000000173846864</c:v>
                </c:pt>
                <c:pt idx="25314">
                  <c:v>26.666667933265401</c:v>
                </c:pt>
                <c:pt idx="25315">
                  <c:v>26.666667933265401</c:v>
                </c:pt>
                <c:pt idx="25316">
                  <c:v>20.000000173846864</c:v>
                </c:pt>
                <c:pt idx="25317">
                  <c:v>26.666667933265401</c:v>
                </c:pt>
                <c:pt idx="25318">
                  <c:v>20.000000173846864</c:v>
                </c:pt>
                <c:pt idx="25319">
                  <c:v>26.666667933265401</c:v>
                </c:pt>
                <c:pt idx="25320">
                  <c:v>26.666667933265401</c:v>
                </c:pt>
                <c:pt idx="25321">
                  <c:v>20.000000173846864</c:v>
                </c:pt>
                <c:pt idx="25322">
                  <c:v>26.666667933265401</c:v>
                </c:pt>
                <c:pt idx="25323">
                  <c:v>20.000000173846864</c:v>
                </c:pt>
                <c:pt idx="25324">
                  <c:v>26.666667933265401</c:v>
                </c:pt>
                <c:pt idx="25325">
                  <c:v>20.000000173846864</c:v>
                </c:pt>
                <c:pt idx="25326">
                  <c:v>26.666667933265401</c:v>
                </c:pt>
                <c:pt idx="25327">
                  <c:v>20.000000173846864</c:v>
                </c:pt>
                <c:pt idx="25328">
                  <c:v>26.666667933265401</c:v>
                </c:pt>
                <c:pt idx="25329">
                  <c:v>26.666667933265401</c:v>
                </c:pt>
                <c:pt idx="25330">
                  <c:v>20.000000173846864</c:v>
                </c:pt>
                <c:pt idx="25331">
                  <c:v>26.666667933265401</c:v>
                </c:pt>
                <c:pt idx="25332">
                  <c:v>20.000000173846864</c:v>
                </c:pt>
                <c:pt idx="25333">
                  <c:v>26.666667933265401</c:v>
                </c:pt>
                <c:pt idx="25334">
                  <c:v>26.666667933265401</c:v>
                </c:pt>
                <c:pt idx="25335">
                  <c:v>20.000000173846864</c:v>
                </c:pt>
                <c:pt idx="25336">
                  <c:v>26.666667933265401</c:v>
                </c:pt>
                <c:pt idx="25337">
                  <c:v>26.666667933265401</c:v>
                </c:pt>
                <c:pt idx="25338">
                  <c:v>20.000000173846864</c:v>
                </c:pt>
                <c:pt idx="25339">
                  <c:v>26.666667933265401</c:v>
                </c:pt>
                <c:pt idx="25340">
                  <c:v>20.000000173846864</c:v>
                </c:pt>
                <c:pt idx="25341">
                  <c:v>26.666667933265401</c:v>
                </c:pt>
                <c:pt idx="25342">
                  <c:v>26.666667933265401</c:v>
                </c:pt>
                <c:pt idx="25343">
                  <c:v>20.000000173846864</c:v>
                </c:pt>
                <c:pt idx="25344">
                  <c:v>26.666667933265401</c:v>
                </c:pt>
                <c:pt idx="25345">
                  <c:v>26.666667933265401</c:v>
                </c:pt>
                <c:pt idx="25346">
                  <c:v>20.000000173846864</c:v>
                </c:pt>
                <c:pt idx="25347">
                  <c:v>26.666667933265401</c:v>
                </c:pt>
                <c:pt idx="25348">
                  <c:v>20.000000173846864</c:v>
                </c:pt>
                <c:pt idx="25349">
                  <c:v>26.666667933265401</c:v>
                </c:pt>
                <c:pt idx="25350">
                  <c:v>20.000000173846864</c:v>
                </c:pt>
                <c:pt idx="25351">
                  <c:v>26.666667933265401</c:v>
                </c:pt>
                <c:pt idx="25352">
                  <c:v>20.000000173846864</c:v>
                </c:pt>
                <c:pt idx="25353">
                  <c:v>26.666667933265401</c:v>
                </c:pt>
                <c:pt idx="25354">
                  <c:v>20.000000173846864</c:v>
                </c:pt>
                <c:pt idx="25355">
                  <c:v>26.666667933265401</c:v>
                </c:pt>
                <c:pt idx="25356">
                  <c:v>20.000000173846864</c:v>
                </c:pt>
                <c:pt idx="25357">
                  <c:v>26.666667933265401</c:v>
                </c:pt>
                <c:pt idx="25358">
                  <c:v>20.000000173846864</c:v>
                </c:pt>
                <c:pt idx="25359">
                  <c:v>26.666667933265401</c:v>
                </c:pt>
                <c:pt idx="25360">
                  <c:v>20.000000173846864</c:v>
                </c:pt>
                <c:pt idx="25361">
                  <c:v>20.000000173846864</c:v>
                </c:pt>
                <c:pt idx="25362">
                  <c:v>26.666667933265401</c:v>
                </c:pt>
                <c:pt idx="25363">
                  <c:v>20.000000173846864</c:v>
                </c:pt>
                <c:pt idx="25364">
                  <c:v>26.666667933265401</c:v>
                </c:pt>
                <c:pt idx="25365">
                  <c:v>20.000000173846864</c:v>
                </c:pt>
                <c:pt idx="25366">
                  <c:v>20.000000173846864</c:v>
                </c:pt>
                <c:pt idx="25367">
                  <c:v>26.666667933265401</c:v>
                </c:pt>
                <c:pt idx="25368">
                  <c:v>20.000000173846864</c:v>
                </c:pt>
                <c:pt idx="25369">
                  <c:v>20.000000173846864</c:v>
                </c:pt>
                <c:pt idx="25370">
                  <c:v>20.000000173846864</c:v>
                </c:pt>
                <c:pt idx="25371">
                  <c:v>26.666667933265401</c:v>
                </c:pt>
                <c:pt idx="25372">
                  <c:v>20.000000173846864</c:v>
                </c:pt>
                <c:pt idx="25373">
                  <c:v>20.000000173846864</c:v>
                </c:pt>
                <c:pt idx="25374">
                  <c:v>20.000000173846864</c:v>
                </c:pt>
                <c:pt idx="25375">
                  <c:v>26.666667933265401</c:v>
                </c:pt>
                <c:pt idx="25376">
                  <c:v>20.000000173846864</c:v>
                </c:pt>
                <c:pt idx="25377">
                  <c:v>20.000000173846864</c:v>
                </c:pt>
                <c:pt idx="25378">
                  <c:v>26.666667933265401</c:v>
                </c:pt>
                <c:pt idx="25379">
                  <c:v>20.000000173846864</c:v>
                </c:pt>
                <c:pt idx="25380">
                  <c:v>20.000000173846864</c:v>
                </c:pt>
                <c:pt idx="25381">
                  <c:v>20.000000173846864</c:v>
                </c:pt>
                <c:pt idx="25382">
                  <c:v>20.000000173846864</c:v>
                </c:pt>
                <c:pt idx="25383">
                  <c:v>26.666667933265401</c:v>
                </c:pt>
                <c:pt idx="25384">
                  <c:v>20.000000173846864</c:v>
                </c:pt>
                <c:pt idx="25385">
                  <c:v>20.000000173846864</c:v>
                </c:pt>
                <c:pt idx="25386">
                  <c:v>20.000000173846864</c:v>
                </c:pt>
                <c:pt idx="25387">
                  <c:v>20.000000173846864</c:v>
                </c:pt>
                <c:pt idx="25388">
                  <c:v>20.000000173846864</c:v>
                </c:pt>
                <c:pt idx="25389">
                  <c:v>20.000000173846864</c:v>
                </c:pt>
                <c:pt idx="25390">
                  <c:v>20.000000173846864</c:v>
                </c:pt>
                <c:pt idx="25391">
                  <c:v>20.000000173846864</c:v>
                </c:pt>
                <c:pt idx="25392">
                  <c:v>20.000000173846864</c:v>
                </c:pt>
                <c:pt idx="25393">
                  <c:v>13.333333966632667</c:v>
                </c:pt>
                <c:pt idx="25394">
                  <c:v>20.000000173846864</c:v>
                </c:pt>
                <c:pt idx="25395">
                  <c:v>20.000000173846864</c:v>
                </c:pt>
                <c:pt idx="25396">
                  <c:v>20.000000173846864</c:v>
                </c:pt>
                <c:pt idx="25397">
                  <c:v>20.000000173846864</c:v>
                </c:pt>
                <c:pt idx="25398">
                  <c:v>20.000000173846864</c:v>
                </c:pt>
                <c:pt idx="25399">
                  <c:v>13.333333966632667</c:v>
                </c:pt>
                <c:pt idx="25400">
                  <c:v>20.000000173846864</c:v>
                </c:pt>
                <c:pt idx="25401">
                  <c:v>20.000000173846864</c:v>
                </c:pt>
                <c:pt idx="25402">
                  <c:v>13.333333966632667</c:v>
                </c:pt>
                <c:pt idx="25403">
                  <c:v>20.000000173846864</c:v>
                </c:pt>
                <c:pt idx="25404">
                  <c:v>20.000000173846864</c:v>
                </c:pt>
                <c:pt idx="25405">
                  <c:v>20.000000173846864</c:v>
                </c:pt>
                <c:pt idx="25406">
                  <c:v>13.333333966632667</c:v>
                </c:pt>
                <c:pt idx="25407">
                  <c:v>20.000000173846864</c:v>
                </c:pt>
                <c:pt idx="25408">
                  <c:v>13.333333966632667</c:v>
                </c:pt>
                <c:pt idx="25409">
                  <c:v>20.000000173846864</c:v>
                </c:pt>
                <c:pt idx="25410">
                  <c:v>20.000000173846864</c:v>
                </c:pt>
                <c:pt idx="25411">
                  <c:v>13.333333966632667</c:v>
                </c:pt>
                <c:pt idx="25412">
                  <c:v>20.000000173846864</c:v>
                </c:pt>
                <c:pt idx="25413">
                  <c:v>13.333333966632667</c:v>
                </c:pt>
                <c:pt idx="25414">
                  <c:v>20.000000173846864</c:v>
                </c:pt>
                <c:pt idx="25415">
                  <c:v>13.333333966632667</c:v>
                </c:pt>
                <c:pt idx="25416">
                  <c:v>20.000000173846864</c:v>
                </c:pt>
                <c:pt idx="25417">
                  <c:v>20.000000173846864</c:v>
                </c:pt>
                <c:pt idx="25418">
                  <c:v>13.333333966632667</c:v>
                </c:pt>
                <c:pt idx="25419">
                  <c:v>20.000000173846864</c:v>
                </c:pt>
                <c:pt idx="25420">
                  <c:v>13.333333966632667</c:v>
                </c:pt>
                <c:pt idx="25421">
                  <c:v>20.000000173846864</c:v>
                </c:pt>
                <c:pt idx="25422">
                  <c:v>13.333333966632667</c:v>
                </c:pt>
                <c:pt idx="25423">
                  <c:v>20.000000173846864</c:v>
                </c:pt>
                <c:pt idx="25424">
                  <c:v>13.333333966632667</c:v>
                </c:pt>
                <c:pt idx="25425">
                  <c:v>20.000000173846864</c:v>
                </c:pt>
                <c:pt idx="25426">
                  <c:v>13.333333966632667</c:v>
                </c:pt>
                <c:pt idx="25427">
                  <c:v>20.000000173846864</c:v>
                </c:pt>
                <c:pt idx="25428">
                  <c:v>13.333333966632667</c:v>
                </c:pt>
                <c:pt idx="25429">
                  <c:v>13.333333966632667</c:v>
                </c:pt>
                <c:pt idx="25430">
                  <c:v>20.000000173846864</c:v>
                </c:pt>
                <c:pt idx="25431">
                  <c:v>13.333333966632667</c:v>
                </c:pt>
                <c:pt idx="25432">
                  <c:v>20.000000173846864</c:v>
                </c:pt>
                <c:pt idx="25433">
                  <c:v>13.333333966632667</c:v>
                </c:pt>
                <c:pt idx="25434">
                  <c:v>13.333333966632667</c:v>
                </c:pt>
                <c:pt idx="25435">
                  <c:v>20.000000173846864</c:v>
                </c:pt>
                <c:pt idx="25436">
                  <c:v>13.333333966632667</c:v>
                </c:pt>
                <c:pt idx="25437">
                  <c:v>20.000000173846864</c:v>
                </c:pt>
                <c:pt idx="25438">
                  <c:v>13.333333966632667</c:v>
                </c:pt>
                <c:pt idx="25439">
                  <c:v>13.333333966632667</c:v>
                </c:pt>
                <c:pt idx="25440">
                  <c:v>20.000000173846864</c:v>
                </c:pt>
                <c:pt idx="25441">
                  <c:v>13.333333966632667</c:v>
                </c:pt>
                <c:pt idx="25442">
                  <c:v>13.333333966632667</c:v>
                </c:pt>
                <c:pt idx="25443">
                  <c:v>20.000000173846864</c:v>
                </c:pt>
                <c:pt idx="25444">
                  <c:v>13.333333966632667</c:v>
                </c:pt>
                <c:pt idx="25445">
                  <c:v>13.333333966632667</c:v>
                </c:pt>
                <c:pt idx="25446">
                  <c:v>13.333333966632667</c:v>
                </c:pt>
                <c:pt idx="25447">
                  <c:v>20.000000173846864</c:v>
                </c:pt>
                <c:pt idx="25448">
                  <c:v>13.333333966632667</c:v>
                </c:pt>
                <c:pt idx="25449">
                  <c:v>13.333333966632667</c:v>
                </c:pt>
                <c:pt idx="25450">
                  <c:v>13.333333966632667</c:v>
                </c:pt>
                <c:pt idx="25451">
                  <c:v>20.000000173846864</c:v>
                </c:pt>
                <c:pt idx="25452">
                  <c:v>13.333333966632667</c:v>
                </c:pt>
                <c:pt idx="25453">
                  <c:v>13.333333966632667</c:v>
                </c:pt>
                <c:pt idx="25454">
                  <c:v>13.333333966632667</c:v>
                </c:pt>
                <c:pt idx="25455">
                  <c:v>13.333333966632667</c:v>
                </c:pt>
                <c:pt idx="25456">
                  <c:v>13.333333966632667</c:v>
                </c:pt>
                <c:pt idx="25457">
                  <c:v>13.333333966632667</c:v>
                </c:pt>
                <c:pt idx="25458">
                  <c:v>13.333333966632667</c:v>
                </c:pt>
                <c:pt idx="25459">
                  <c:v>13.333333966632667</c:v>
                </c:pt>
                <c:pt idx="25460">
                  <c:v>20.000000173846864</c:v>
                </c:pt>
                <c:pt idx="25461">
                  <c:v>13.333333966632667</c:v>
                </c:pt>
                <c:pt idx="25462">
                  <c:v>13.333333966632667</c:v>
                </c:pt>
                <c:pt idx="25463">
                  <c:v>13.333333966632667</c:v>
                </c:pt>
                <c:pt idx="25464">
                  <c:v>13.333333966632667</c:v>
                </c:pt>
                <c:pt idx="25465">
                  <c:v>13.333333966632667</c:v>
                </c:pt>
                <c:pt idx="25466">
                  <c:v>13.333333966632667</c:v>
                </c:pt>
                <c:pt idx="25467">
                  <c:v>6.6666669833163335</c:v>
                </c:pt>
                <c:pt idx="25468">
                  <c:v>13.333333966632667</c:v>
                </c:pt>
                <c:pt idx="25469">
                  <c:v>13.333333966632667</c:v>
                </c:pt>
                <c:pt idx="25470">
                  <c:v>13.333333966632667</c:v>
                </c:pt>
                <c:pt idx="25471">
                  <c:v>13.333333966632667</c:v>
                </c:pt>
                <c:pt idx="25472">
                  <c:v>13.333333966632667</c:v>
                </c:pt>
                <c:pt idx="25473">
                  <c:v>13.333333966632667</c:v>
                </c:pt>
                <c:pt idx="25474">
                  <c:v>13.333333966632667</c:v>
                </c:pt>
                <c:pt idx="25475">
                  <c:v>13.333333966632667</c:v>
                </c:pt>
                <c:pt idx="25476">
                  <c:v>13.333333966632667</c:v>
                </c:pt>
                <c:pt idx="25477">
                  <c:v>13.333333966632667</c:v>
                </c:pt>
                <c:pt idx="25478">
                  <c:v>13.333333966632667</c:v>
                </c:pt>
                <c:pt idx="25479">
                  <c:v>13.333333966632667</c:v>
                </c:pt>
                <c:pt idx="25480">
                  <c:v>13.333333966632667</c:v>
                </c:pt>
                <c:pt idx="25481">
                  <c:v>13.333333966632667</c:v>
                </c:pt>
                <c:pt idx="25482">
                  <c:v>13.333333966632667</c:v>
                </c:pt>
                <c:pt idx="25483">
                  <c:v>6.6666669833163335</c:v>
                </c:pt>
                <c:pt idx="25484">
                  <c:v>13.333333966632667</c:v>
                </c:pt>
                <c:pt idx="25485">
                  <c:v>13.333333966632667</c:v>
                </c:pt>
                <c:pt idx="25486">
                  <c:v>13.333333966632667</c:v>
                </c:pt>
                <c:pt idx="25487">
                  <c:v>13.333333966632667</c:v>
                </c:pt>
                <c:pt idx="25488">
                  <c:v>13.333333966632667</c:v>
                </c:pt>
                <c:pt idx="25489">
                  <c:v>13.333333966632667</c:v>
                </c:pt>
                <c:pt idx="25490">
                  <c:v>6.6666669833163335</c:v>
                </c:pt>
                <c:pt idx="25491">
                  <c:v>13.333333966632667</c:v>
                </c:pt>
                <c:pt idx="25492">
                  <c:v>13.333333966632667</c:v>
                </c:pt>
                <c:pt idx="25493">
                  <c:v>13.333333966632667</c:v>
                </c:pt>
                <c:pt idx="25494">
                  <c:v>6.6666669833163335</c:v>
                </c:pt>
                <c:pt idx="25495">
                  <c:v>13.333333966632667</c:v>
                </c:pt>
                <c:pt idx="25496">
                  <c:v>13.333333966632667</c:v>
                </c:pt>
                <c:pt idx="25497">
                  <c:v>13.333333966632667</c:v>
                </c:pt>
                <c:pt idx="25498">
                  <c:v>6.6666669833163335</c:v>
                </c:pt>
                <c:pt idx="25499">
                  <c:v>13.333333966632667</c:v>
                </c:pt>
                <c:pt idx="25500">
                  <c:v>13.333333966632667</c:v>
                </c:pt>
                <c:pt idx="25501">
                  <c:v>6.6666669833163335</c:v>
                </c:pt>
                <c:pt idx="25502">
                  <c:v>13.333333966632667</c:v>
                </c:pt>
                <c:pt idx="25503">
                  <c:v>6.6666669833163335</c:v>
                </c:pt>
                <c:pt idx="25504">
                  <c:v>13.333333966632667</c:v>
                </c:pt>
                <c:pt idx="25505">
                  <c:v>13.333333966632667</c:v>
                </c:pt>
                <c:pt idx="25506">
                  <c:v>6.6666669833163335</c:v>
                </c:pt>
                <c:pt idx="25507">
                  <c:v>13.333333966632667</c:v>
                </c:pt>
                <c:pt idx="25508">
                  <c:v>6.6666669833163335</c:v>
                </c:pt>
                <c:pt idx="25509">
                  <c:v>13.333333966632667</c:v>
                </c:pt>
                <c:pt idx="25510">
                  <c:v>13.333333966632667</c:v>
                </c:pt>
                <c:pt idx="25511">
                  <c:v>6.6666669833163335</c:v>
                </c:pt>
                <c:pt idx="25512">
                  <c:v>13.333333966632667</c:v>
                </c:pt>
                <c:pt idx="25513">
                  <c:v>6.6666669833163335</c:v>
                </c:pt>
                <c:pt idx="25514">
                  <c:v>13.333333966632667</c:v>
                </c:pt>
                <c:pt idx="25515">
                  <c:v>6.6666669833163335</c:v>
                </c:pt>
                <c:pt idx="25516">
                  <c:v>13.333333966632667</c:v>
                </c:pt>
                <c:pt idx="25517">
                  <c:v>6.6666669833163335</c:v>
                </c:pt>
                <c:pt idx="25518">
                  <c:v>13.333333966632667</c:v>
                </c:pt>
                <c:pt idx="25519">
                  <c:v>13.333333966632667</c:v>
                </c:pt>
                <c:pt idx="25520">
                  <c:v>6.6666669833163335</c:v>
                </c:pt>
                <c:pt idx="25521">
                  <c:v>13.333333966632667</c:v>
                </c:pt>
                <c:pt idx="25522">
                  <c:v>6.6666669833163335</c:v>
                </c:pt>
                <c:pt idx="25523">
                  <c:v>13.333333966632667</c:v>
                </c:pt>
                <c:pt idx="25524">
                  <c:v>6.6666669833163335</c:v>
                </c:pt>
                <c:pt idx="25525">
                  <c:v>13.333333966632667</c:v>
                </c:pt>
                <c:pt idx="25526">
                  <c:v>6.6666669833163335</c:v>
                </c:pt>
                <c:pt idx="25527">
                  <c:v>13.333333966632667</c:v>
                </c:pt>
                <c:pt idx="25528">
                  <c:v>13.333333966632667</c:v>
                </c:pt>
                <c:pt idx="25529">
                  <c:v>6.6666669833163335</c:v>
                </c:pt>
                <c:pt idx="25530">
                  <c:v>13.333333966632667</c:v>
                </c:pt>
                <c:pt idx="25531">
                  <c:v>6.6666669833163335</c:v>
                </c:pt>
                <c:pt idx="25532">
                  <c:v>13.333333966632667</c:v>
                </c:pt>
                <c:pt idx="25533">
                  <c:v>6.6666669833163335</c:v>
                </c:pt>
                <c:pt idx="25534">
                  <c:v>13.333333966632667</c:v>
                </c:pt>
                <c:pt idx="25535">
                  <c:v>6.6666669833163335</c:v>
                </c:pt>
                <c:pt idx="25536">
                  <c:v>13.333333966632667</c:v>
                </c:pt>
                <c:pt idx="25537">
                  <c:v>6.6666669833163335</c:v>
                </c:pt>
                <c:pt idx="25538">
                  <c:v>13.333333966632667</c:v>
                </c:pt>
                <c:pt idx="25539">
                  <c:v>13.333333966632667</c:v>
                </c:pt>
                <c:pt idx="25540">
                  <c:v>6.6666669833163335</c:v>
                </c:pt>
                <c:pt idx="25541">
                  <c:v>13.333333966632667</c:v>
                </c:pt>
                <c:pt idx="25542">
                  <c:v>6.6666669833163335</c:v>
                </c:pt>
                <c:pt idx="25543">
                  <c:v>13.333333966632667</c:v>
                </c:pt>
                <c:pt idx="25544">
                  <c:v>13.333333966632667</c:v>
                </c:pt>
                <c:pt idx="25545">
                  <c:v>6.6666669833163335</c:v>
                </c:pt>
                <c:pt idx="25546">
                  <c:v>13.333333966632667</c:v>
                </c:pt>
                <c:pt idx="25547">
                  <c:v>6.6666669833163335</c:v>
                </c:pt>
                <c:pt idx="25548">
                  <c:v>13.333333966632667</c:v>
                </c:pt>
                <c:pt idx="25549">
                  <c:v>13.333333966632667</c:v>
                </c:pt>
                <c:pt idx="25550">
                  <c:v>6.6666669833163335</c:v>
                </c:pt>
                <c:pt idx="25551">
                  <c:v>13.333333966632667</c:v>
                </c:pt>
                <c:pt idx="25552">
                  <c:v>13.333333966632667</c:v>
                </c:pt>
                <c:pt idx="25553">
                  <c:v>6.6666669833163335</c:v>
                </c:pt>
                <c:pt idx="25554">
                  <c:v>13.333333966632667</c:v>
                </c:pt>
                <c:pt idx="25555">
                  <c:v>6.6666669833163335</c:v>
                </c:pt>
                <c:pt idx="25556">
                  <c:v>13.333333966632667</c:v>
                </c:pt>
                <c:pt idx="25557">
                  <c:v>13.333333966632667</c:v>
                </c:pt>
                <c:pt idx="25558">
                  <c:v>6.6666669833163335</c:v>
                </c:pt>
                <c:pt idx="25559">
                  <c:v>13.333333966632667</c:v>
                </c:pt>
                <c:pt idx="25560">
                  <c:v>13.333333966632667</c:v>
                </c:pt>
                <c:pt idx="25561">
                  <c:v>6.6666669833163335</c:v>
                </c:pt>
                <c:pt idx="25562">
                  <c:v>13.333333966632667</c:v>
                </c:pt>
                <c:pt idx="25563">
                  <c:v>13.333333966632667</c:v>
                </c:pt>
                <c:pt idx="25564">
                  <c:v>13.333333966632667</c:v>
                </c:pt>
                <c:pt idx="25565">
                  <c:v>6.6666669833163335</c:v>
                </c:pt>
                <c:pt idx="25566">
                  <c:v>13.333333966632667</c:v>
                </c:pt>
                <c:pt idx="25567">
                  <c:v>13.333333966632667</c:v>
                </c:pt>
                <c:pt idx="25568">
                  <c:v>13.333333966632667</c:v>
                </c:pt>
                <c:pt idx="25569">
                  <c:v>13.333333966632667</c:v>
                </c:pt>
                <c:pt idx="25570">
                  <c:v>6.6666669833163335</c:v>
                </c:pt>
                <c:pt idx="25571">
                  <c:v>13.333333966632667</c:v>
                </c:pt>
                <c:pt idx="25572">
                  <c:v>13.333333966632667</c:v>
                </c:pt>
                <c:pt idx="25573">
                  <c:v>13.333333966632667</c:v>
                </c:pt>
                <c:pt idx="25574">
                  <c:v>13.333333966632667</c:v>
                </c:pt>
                <c:pt idx="25575">
                  <c:v>13.333333966632667</c:v>
                </c:pt>
                <c:pt idx="25576">
                  <c:v>13.333333966632667</c:v>
                </c:pt>
                <c:pt idx="25577">
                  <c:v>13.333333966632667</c:v>
                </c:pt>
                <c:pt idx="25578">
                  <c:v>13.333333966632667</c:v>
                </c:pt>
                <c:pt idx="25579">
                  <c:v>13.333333966632667</c:v>
                </c:pt>
                <c:pt idx="25580">
                  <c:v>13.333333966632667</c:v>
                </c:pt>
                <c:pt idx="25581">
                  <c:v>20.000000173846864</c:v>
                </c:pt>
                <c:pt idx="25582">
                  <c:v>13.333333966632667</c:v>
                </c:pt>
                <c:pt idx="25583">
                  <c:v>13.333333966632667</c:v>
                </c:pt>
                <c:pt idx="25584">
                  <c:v>13.333333966632667</c:v>
                </c:pt>
                <c:pt idx="25585">
                  <c:v>13.333333966632667</c:v>
                </c:pt>
                <c:pt idx="25586">
                  <c:v>13.333333966632667</c:v>
                </c:pt>
                <c:pt idx="25587">
                  <c:v>13.333333966632667</c:v>
                </c:pt>
                <c:pt idx="25588">
                  <c:v>13.333333966632667</c:v>
                </c:pt>
                <c:pt idx="25589">
                  <c:v>20.000000173846864</c:v>
                </c:pt>
                <c:pt idx="25590">
                  <c:v>13.333333966632667</c:v>
                </c:pt>
                <c:pt idx="25591">
                  <c:v>13.333333966632667</c:v>
                </c:pt>
                <c:pt idx="25592">
                  <c:v>13.333333966632667</c:v>
                </c:pt>
                <c:pt idx="25593">
                  <c:v>20.000000173846864</c:v>
                </c:pt>
                <c:pt idx="25594">
                  <c:v>13.333333966632667</c:v>
                </c:pt>
                <c:pt idx="25595">
                  <c:v>13.333333966632667</c:v>
                </c:pt>
                <c:pt idx="25596">
                  <c:v>13.333333966632667</c:v>
                </c:pt>
                <c:pt idx="25597">
                  <c:v>20.000000173846864</c:v>
                </c:pt>
                <c:pt idx="25598">
                  <c:v>13.333333966632667</c:v>
                </c:pt>
                <c:pt idx="25599">
                  <c:v>13.333333966632667</c:v>
                </c:pt>
                <c:pt idx="25600">
                  <c:v>13.333333966632667</c:v>
                </c:pt>
                <c:pt idx="25601">
                  <c:v>20.000000173846864</c:v>
                </c:pt>
                <c:pt idx="25602">
                  <c:v>13.333333966632667</c:v>
                </c:pt>
                <c:pt idx="25603">
                  <c:v>13.333333966632667</c:v>
                </c:pt>
                <c:pt idx="25604">
                  <c:v>20.000000173846864</c:v>
                </c:pt>
                <c:pt idx="25605">
                  <c:v>13.333333966632667</c:v>
                </c:pt>
                <c:pt idx="25606">
                  <c:v>13.333333966632667</c:v>
                </c:pt>
                <c:pt idx="25607">
                  <c:v>13.333333966632667</c:v>
                </c:pt>
                <c:pt idx="25608">
                  <c:v>20.000000173846864</c:v>
                </c:pt>
                <c:pt idx="25609">
                  <c:v>13.333333966632667</c:v>
                </c:pt>
                <c:pt idx="25610">
                  <c:v>13.333333966632667</c:v>
                </c:pt>
                <c:pt idx="25611">
                  <c:v>13.333333966632667</c:v>
                </c:pt>
                <c:pt idx="25612">
                  <c:v>20.000000173846864</c:v>
                </c:pt>
                <c:pt idx="25613">
                  <c:v>13.333333966632667</c:v>
                </c:pt>
                <c:pt idx="25614">
                  <c:v>13.333333966632667</c:v>
                </c:pt>
                <c:pt idx="25615">
                  <c:v>20.000000173846864</c:v>
                </c:pt>
                <c:pt idx="25616">
                  <c:v>13.333333966632667</c:v>
                </c:pt>
                <c:pt idx="25617">
                  <c:v>13.333333966632667</c:v>
                </c:pt>
                <c:pt idx="25618">
                  <c:v>13.333333966632667</c:v>
                </c:pt>
                <c:pt idx="25619">
                  <c:v>20.000000173846864</c:v>
                </c:pt>
                <c:pt idx="25620">
                  <c:v>13.333333966632667</c:v>
                </c:pt>
                <c:pt idx="25621">
                  <c:v>13.333333966632667</c:v>
                </c:pt>
                <c:pt idx="25622">
                  <c:v>20.000000173846864</c:v>
                </c:pt>
                <c:pt idx="25623">
                  <c:v>13.333333966632667</c:v>
                </c:pt>
                <c:pt idx="25624">
                  <c:v>13.333333966632667</c:v>
                </c:pt>
                <c:pt idx="25625">
                  <c:v>13.333333966632667</c:v>
                </c:pt>
                <c:pt idx="25626">
                  <c:v>20.000000173846864</c:v>
                </c:pt>
                <c:pt idx="25627">
                  <c:v>13.333333966632667</c:v>
                </c:pt>
                <c:pt idx="25628">
                  <c:v>13.333333966632667</c:v>
                </c:pt>
                <c:pt idx="25629">
                  <c:v>20.000000173846864</c:v>
                </c:pt>
                <c:pt idx="25630">
                  <c:v>13.333333966632667</c:v>
                </c:pt>
                <c:pt idx="25631">
                  <c:v>13.333333966632667</c:v>
                </c:pt>
                <c:pt idx="25632">
                  <c:v>20.000000173846864</c:v>
                </c:pt>
                <c:pt idx="25633">
                  <c:v>13.333333966632667</c:v>
                </c:pt>
                <c:pt idx="25634">
                  <c:v>13.333333966632667</c:v>
                </c:pt>
                <c:pt idx="25635">
                  <c:v>13.333333966632667</c:v>
                </c:pt>
                <c:pt idx="25636">
                  <c:v>20.000000173846864</c:v>
                </c:pt>
                <c:pt idx="25637">
                  <c:v>13.333333966632667</c:v>
                </c:pt>
                <c:pt idx="25638">
                  <c:v>13.333333966632667</c:v>
                </c:pt>
                <c:pt idx="25639">
                  <c:v>13.333333966632667</c:v>
                </c:pt>
                <c:pt idx="25640">
                  <c:v>20.000000173846864</c:v>
                </c:pt>
                <c:pt idx="25641">
                  <c:v>13.333333966632667</c:v>
                </c:pt>
                <c:pt idx="25642">
                  <c:v>13.333333966632667</c:v>
                </c:pt>
                <c:pt idx="25643">
                  <c:v>13.333333966632667</c:v>
                </c:pt>
                <c:pt idx="25644">
                  <c:v>13.333333966632667</c:v>
                </c:pt>
                <c:pt idx="25645">
                  <c:v>20.000000173846864</c:v>
                </c:pt>
                <c:pt idx="25646">
                  <c:v>13.333333966632667</c:v>
                </c:pt>
                <c:pt idx="25647">
                  <c:v>13.333333966632667</c:v>
                </c:pt>
                <c:pt idx="25648">
                  <c:v>13.333333966632667</c:v>
                </c:pt>
                <c:pt idx="25649">
                  <c:v>13.333333966632667</c:v>
                </c:pt>
                <c:pt idx="25650">
                  <c:v>13.333333966632667</c:v>
                </c:pt>
                <c:pt idx="25651">
                  <c:v>13.333333966632667</c:v>
                </c:pt>
                <c:pt idx="25652">
                  <c:v>13.333333966632667</c:v>
                </c:pt>
                <c:pt idx="25653">
                  <c:v>20.000000173846864</c:v>
                </c:pt>
                <c:pt idx="25654">
                  <c:v>13.333333966632667</c:v>
                </c:pt>
                <c:pt idx="25655">
                  <c:v>13.333333966632667</c:v>
                </c:pt>
                <c:pt idx="25656">
                  <c:v>13.333333966632667</c:v>
                </c:pt>
                <c:pt idx="25657">
                  <c:v>13.333333966632667</c:v>
                </c:pt>
                <c:pt idx="25658">
                  <c:v>6.6666669833163335</c:v>
                </c:pt>
                <c:pt idx="25659">
                  <c:v>13.333333966632667</c:v>
                </c:pt>
                <c:pt idx="25660">
                  <c:v>13.333333966632667</c:v>
                </c:pt>
                <c:pt idx="25661">
                  <c:v>13.333333966632667</c:v>
                </c:pt>
                <c:pt idx="25662">
                  <c:v>13.333333966632667</c:v>
                </c:pt>
                <c:pt idx="25663">
                  <c:v>13.333333966632667</c:v>
                </c:pt>
                <c:pt idx="25664">
                  <c:v>13.333333966632667</c:v>
                </c:pt>
                <c:pt idx="25665">
                  <c:v>13.333333966632667</c:v>
                </c:pt>
                <c:pt idx="25666">
                  <c:v>13.333333966632667</c:v>
                </c:pt>
                <c:pt idx="25667">
                  <c:v>13.333333966632667</c:v>
                </c:pt>
                <c:pt idx="25668">
                  <c:v>13.333333966632667</c:v>
                </c:pt>
                <c:pt idx="25669">
                  <c:v>13.333333966632667</c:v>
                </c:pt>
                <c:pt idx="25670">
                  <c:v>13.333333966632667</c:v>
                </c:pt>
                <c:pt idx="25671">
                  <c:v>13.333333966632667</c:v>
                </c:pt>
                <c:pt idx="25672">
                  <c:v>6.6666669833163335</c:v>
                </c:pt>
                <c:pt idx="25673">
                  <c:v>13.333333966632667</c:v>
                </c:pt>
                <c:pt idx="25674">
                  <c:v>13.333333966632667</c:v>
                </c:pt>
                <c:pt idx="25675">
                  <c:v>13.333333966632667</c:v>
                </c:pt>
                <c:pt idx="25676">
                  <c:v>13.333333966632667</c:v>
                </c:pt>
                <c:pt idx="25677">
                  <c:v>6.6666669833163335</c:v>
                </c:pt>
                <c:pt idx="25678">
                  <c:v>13.333333966632667</c:v>
                </c:pt>
                <c:pt idx="25679">
                  <c:v>13.333333966632667</c:v>
                </c:pt>
                <c:pt idx="25680">
                  <c:v>6.6666669833163335</c:v>
                </c:pt>
                <c:pt idx="25681">
                  <c:v>13.333333966632667</c:v>
                </c:pt>
                <c:pt idx="25682">
                  <c:v>6.6666669833163335</c:v>
                </c:pt>
                <c:pt idx="25683">
                  <c:v>13.333333966632667</c:v>
                </c:pt>
                <c:pt idx="25684">
                  <c:v>13.333333966632667</c:v>
                </c:pt>
                <c:pt idx="25685">
                  <c:v>6.6666669833163335</c:v>
                </c:pt>
                <c:pt idx="25686">
                  <c:v>13.333333966632667</c:v>
                </c:pt>
                <c:pt idx="25687">
                  <c:v>6.6666669833163335</c:v>
                </c:pt>
                <c:pt idx="25688">
                  <c:v>6.6666669833163335</c:v>
                </c:pt>
                <c:pt idx="25689">
                  <c:v>13.333333966632667</c:v>
                </c:pt>
                <c:pt idx="25690">
                  <c:v>6.6666669833163335</c:v>
                </c:pt>
                <c:pt idx="25691">
                  <c:v>13.333333966632667</c:v>
                </c:pt>
                <c:pt idx="25692">
                  <c:v>6.6666669833163335</c:v>
                </c:pt>
                <c:pt idx="25693">
                  <c:v>6.6666669833163335</c:v>
                </c:pt>
                <c:pt idx="25694">
                  <c:v>13.333333966632667</c:v>
                </c:pt>
                <c:pt idx="25695">
                  <c:v>6.6666669833163335</c:v>
                </c:pt>
                <c:pt idx="25696">
                  <c:v>6.6666669833163335</c:v>
                </c:pt>
                <c:pt idx="25697">
                  <c:v>13.333333966632667</c:v>
                </c:pt>
                <c:pt idx="25698">
                  <c:v>6.6666669833163335</c:v>
                </c:pt>
                <c:pt idx="25699">
                  <c:v>6.6666669833163335</c:v>
                </c:pt>
                <c:pt idx="25700">
                  <c:v>13.333333966632667</c:v>
                </c:pt>
                <c:pt idx="25701">
                  <c:v>6.6666669833163335</c:v>
                </c:pt>
                <c:pt idx="25702">
                  <c:v>6.6666669833163335</c:v>
                </c:pt>
                <c:pt idx="25703">
                  <c:v>6.6666669833163335</c:v>
                </c:pt>
                <c:pt idx="25704">
                  <c:v>6.6666669833163335</c:v>
                </c:pt>
                <c:pt idx="25705">
                  <c:v>13.333333966632667</c:v>
                </c:pt>
                <c:pt idx="25706">
                  <c:v>6.6666669833163335</c:v>
                </c:pt>
                <c:pt idx="25707">
                  <c:v>6.6666669833163335</c:v>
                </c:pt>
                <c:pt idx="25708">
                  <c:v>6.6666669833163335</c:v>
                </c:pt>
                <c:pt idx="25709">
                  <c:v>6.6666669833163335</c:v>
                </c:pt>
                <c:pt idx="25710">
                  <c:v>13.333333966632667</c:v>
                </c:pt>
                <c:pt idx="25711">
                  <c:v>6.6666669833163335</c:v>
                </c:pt>
                <c:pt idx="25712">
                  <c:v>6.6666669833163335</c:v>
                </c:pt>
                <c:pt idx="25713">
                  <c:v>6.6666669833163335</c:v>
                </c:pt>
                <c:pt idx="25714">
                  <c:v>13.333333966632667</c:v>
                </c:pt>
                <c:pt idx="25715">
                  <c:v>6.6666669833163335</c:v>
                </c:pt>
                <c:pt idx="25716">
                  <c:v>6.6666669833163335</c:v>
                </c:pt>
                <c:pt idx="25717">
                  <c:v>6.6666669833163335</c:v>
                </c:pt>
                <c:pt idx="25718">
                  <c:v>6.6666669833163335</c:v>
                </c:pt>
                <c:pt idx="25719">
                  <c:v>13.333333966632667</c:v>
                </c:pt>
                <c:pt idx="25720">
                  <c:v>6.6666669833163335</c:v>
                </c:pt>
                <c:pt idx="25721">
                  <c:v>6.6666669833163335</c:v>
                </c:pt>
                <c:pt idx="25722">
                  <c:v>6.6666669833163335</c:v>
                </c:pt>
                <c:pt idx="25723">
                  <c:v>6.6666669833163335</c:v>
                </c:pt>
                <c:pt idx="25724">
                  <c:v>13.333333966632667</c:v>
                </c:pt>
                <c:pt idx="25725">
                  <c:v>6.6666669833163335</c:v>
                </c:pt>
                <c:pt idx="25726">
                  <c:v>6.6666669833163335</c:v>
                </c:pt>
                <c:pt idx="25727">
                  <c:v>6.6666669833163335</c:v>
                </c:pt>
                <c:pt idx="25728">
                  <c:v>6.6666669833163335</c:v>
                </c:pt>
                <c:pt idx="25729">
                  <c:v>13.333333966632667</c:v>
                </c:pt>
                <c:pt idx="25730">
                  <c:v>6.6666669833163335</c:v>
                </c:pt>
                <c:pt idx="25731">
                  <c:v>6.6666669833163335</c:v>
                </c:pt>
                <c:pt idx="25732">
                  <c:v>6.6666669833163335</c:v>
                </c:pt>
                <c:pt idx="25733">
                  <c:v>6.6666669833163335</c:v>
                </c:pt>
                <c:pt idx="25734">
                  <c:v>13.333333966632667</c:v>
                </c:pt>
                <c:pt idx="25735">
                  <c:v>6.6666669833163335</c:v>
                </c:pt>
                <c:pt idx="25736">
                  <c:v>6.6666669833163335</c:v>
                </c:pt>
                <c:pt idx="25737">
                  <c:v>6.6666669833163335</c:v>
                </c:pt>
                <c:pt idx="25738">
                  <c:v>6.6666669833163335</c:v>
                </c:pt>
                <c:pt idx="25739">
                  <c:v>13.333333966632667</c:v>
                </c:pt>
                <c:pt idx="25740">
                  <c:v>6.6666669833163335</c:v>
                </c:pt>
                <c:pt idx="25741">
                  <c:v>6.6666669833163335</c:v>
                </c:pt>
                <c:pt idx="25742">
                  <c:v>6.6666669833163335</c:v>
                </c:pt>
                <c:pt idx="25743">
                  <c:v>6.6666669833163335</c:v>
                </c:pt>
                <c:pt idx="25744">
                  <c:v>6.6666669833163335</c:v>
                </c:pt>
                <c:pt idx="25745">
                  <c:v>13.333333966632667</c:v>
                </c:pt>
                <c:pt idx="25746">
                  <c:v>6.6666669833163335</c:v>
                </c:pt>
                <c:pt idx="25747">
                  <c:v>6.6666669833163335</c:v>
                </c:pt>
                <c:pt idx="25748">
                  <c:v>6.6666669833163335</c:v>
                </c:pt>
                <c:pt idx="25749">
                  <c:v>6.6666669833163335</c:v>
                </c:pt>
                <c:pt idx="25750">
                  <c:v>13.333333966632667</c:v>
                </c:pt>
                <c:pt idx="25751">
                  <c:v>6.6666669833163335</c:v>
                </c:pt>
                <c:pt idx="25752">
                  <c:v>6.6666669833163335</c:v>
                </c:pt>
                <c:pt idx="25753">
                  <c:v>6.6666669833163335</c:v>
                </c:pt>
                <c:pt idx="25754">
                  <c:v>6.6666669833163335</c:v>
                </c:pt>
                <c:pt idx="25755">
                  <c:v>6.6666669833163335</c:v>
                </c:pt>
                <c:pt idx="25756">
                  <c:v>6.6666669833163335</c:v>
                </c:pt>
                <c:pt idx="25757">
                  <c:v>13.333333966632667</c:v>
                </c:pt>
                <c:pt idx="25758">
                  <c:v>6.6666669833163335</c:v>
                </c:pt>
                <c:pt idx="25759">
                  <c:v>6.6666669833163335</c:v>
                </c:pt>
                <c:pt idx="25760">
                  <c:v>6.6666669833163335</c:v>
                </c:pt>
                <c:pt idx="25761">
                  <c:v>6.6666669833163335</c:v>
                </c:pt>
                <c:pt idx="25762">
                  <c:v>13.333333966632667</c:v>
                </c:pt>
                <c:pt idx="25763">
                  <c:v>6.6666669833163335</c:v>
                </c:pt>
                <c:pt idx="25764">
                  <c:v>6.6666669833163335</c:v>
                </c:pt>
                <c:pt idx="25765">
                  <c:v>6.6666669833163335</c:v>
                </c:pt>
                <c:pt idx="25766">
                  <c:v>6.6666669833163335</c:v>
                </c:pt>
                <c:pt idx="25767">
                  <c:v>13.333333966632667</c:v>
                </c:pt>
                <c:pt idx="25768">
                  <c:v>6.6666669833163335</c:v>
                </c:pt>
                <c:pt idx="25769">
                  <c:v>6.6666669833163335</c:v>
                </c:pt>
                <c:pt idx="25770">
                  <c:v>13.333333966632667</c:v>
                </c:pt>
                <c:pt idx="25771">
                  <c:v>6.6666669833163335</c:v>
                </c:pt>
                <c:pt idx="25772">
                  <c:v>6.6666669833163335</c:v>
                </c:pt>
                <c:pt idx="25773">
                  <c:v>13.333333966632667</c:v>
                </c:pt>
                <c:pt idx="25774">
                  <c:v>6.6666669833163335</c:v>
                </c:pt>
                <c:pt idx="25775">
                  <c:v>6.6666669833163335</c:v>
                </c:pt>
                <c:pt idx="25776">
                  <c:v>6.6666669833163335</c:v>
                </c:pt>
                <c:pt idx="25777">
                  <c:v>13.333333966632667</c:v>
                </c:pt>
                <c:pt idx="25778">
                  <c:v>6.6666669833163335</c:v>
                </c:pt>
                <c:pt idx="25779">
                  <c:v>6.6666669833163335</c:v>
                </c:pt>
                <c:pt idx="25780">
                  <c:v>13.333333966632667</c:v>
                </c:pt>
                <c:pt idx="25781">
                  <c:v>6.6666669833163335</c:v>
                </c:pt>
                <c:pt idx="25782">
                  <c:v>6.6666669833163335</c:v>
                </c:pt>
                <c:pt idx="25783">
                  <c:v>13.333333966632667</c:v>
                </c:pt>
                <c:pt idx="25784">
                  <c:v>6.6666669833163335</c:v>
                </c:pt>
                <c:pt idx="25785">
                  <c:v>6.6666669833163335</c:v>
                </c:pt>
                <c:pt idx="25786">
                  <c:v>13.333333966632667</c:v>
                </c:pt>
                <c:pt idx="25787">
                  <c:v>6.6666669833163335</c:v>
                </c:pt>
                <c:pt idx="25788">
                  <c:v>6.6666669833163335</c:v>
                </c:pt>
                <c:pt idx="25789">
                  <c:v>13.333333966632667</c:v>
                </c:pt>
                <c:pt idx="25790">
                  <c:v>6.6666669833163335</c:v>
                </c:pt>
                <c:pt idx="25791">
                  <c:v>13.333333966632667</c:v>
                </c:pt>
                <c:pt idx="25792">
                  <c:v>6.6666669833163335</c:v>
                </c:pt>
                <c:pt idx="25793">
                  <c:v>6.6666669833163335</c:v>
                </c:pt>
                <c:pt idx="25794">
                  <c:v>13.333333966632667</c:v>
                </c:pt>
                <c:pt idx="25795">
                  <c:v>6.6666669833163335</c:v>
                </c:pt>
                <c:pt idx="25796">
                  <c:v>6.6666669833163335</c:v>
                </c:pt>
                <c:pt idx="25797">
                  <c:v>6.6666669833163335</c:v>
                </c:pt>
                <c:pt idx="25798">
                  <c:v>13.333333966632667</c:v>
                </c:pt>
                <c:pt idx="25799">
                  <c:v>6.6666669833163335</c:v>
                </c:pt>
                <c:pt idx="25800">
                  <c:v>13.333333966632667</c:v>
                </c:pt>
                <c:pt idx="25801">
                  <c:v>6.6666669833163335</c:v>
                </c:pt>
                <c:pt idx="25802">
                  <c:v>13.333333966632667</c:v>
                </c:pt>
                <c:pt idx="25803">
                  <c:v>6.6666669833163335</c:v>
                </c:pt>
                <c:pt idx="25804">
                  <c:v>13.333333966632667</c:v>
                </c:pt>
                <c:pt idx="25805">
                  <c:v>6.6666669833163335</c:v>
                </c:pt>
                <c:pt idx="25806">
                  <c:v>13.333333966632667</c:v>
                </c:pt>
                <c:pt idx="25807">
                  <c:v>6.6666669833163335</c:v>
                </c:pt>
                <c:pt idx="25808">
                  <c:v>13.333333966632667</c:v>
                </c:pt>
                <c:pt idx="25809">
                  <c:v>6.6666669833163335</c:v>
                </c:pt>
                <c:pt idx="25810">
                  <c:v>13.333333966632667</c:v>
                </c:pt>
                <c:pt idx="25811">
                  <c:v>13.333333966632667</c:v>
                </c:pt>
                <c:pt idx="25812">
                  <c:v>6.6666669833163335</c:v>
                </c:pt>
                <c:pt idx="25813">
                  <c:v>13.333333966632667</c:v>
                </c:pt>
                <c:pt idx="25814">
                  <c:v>13.333333966632667</c:v>
                </c:pt>
                <c:pt idx="25815">
                  <c:v>6.6666669833163335</c:v>
                </c:pt>
                <c:pt idx="25816">
                  <c:v>13.333333966632667</c:v>
                </c:pt>
                <c:pt idx="25817">
                  <c:v>13.333333966632667</c:v>
                </c:pt>
                <c:pt idx="25818">
                  <c:v>6.6666669833163335</c:v>
                </c:pt>
                <c:pt idx="25819">
                  <c:v>13.333333966632667</c:v>
                </c:pt>
                <c:pt idx="25820">
                  <c:v>13.333333966632667</c:v>
                </c:pt>
                <c:pt idx="25821">
                  <c:v>6.6666669833163335</c:v>
                </c:pt>
                <c:pt idx="25822">
                  <c:v>13.333333966632667</c:v>
                </c:pt>
                <c:pt idx="25823">
                  <c:v>13.333333966632667</c:v>
                </c:pt>
                <c:pt idx="25824">
                  <c:v>13.333333966632667</c:v>
                </c:pt>
                <c:pt idx="25825">
                  <c:v>13.333333966632667</c:v>
                </c:pt>
                <c:pt idx="25826">
                  <c:v>6.6666669833163335</c:v>
                </c:pt>
                <c:pt idx="25827">
                  <c:v>13.333333966632667</c:v>
                </c:pt>
                <c:pt idx="25828">
                  <c:v>13.333333966632667</c:v>
                </c:pt>
                <c:pt idx="25829">
                  <c:v>13.333333966632667</c:v>
                </c:pt>
                <c:pt idx="25830">
                  <c:v>13.333333966632667</c:v>
                </c:pt>
                <c:pt idx="25831">
                  <c:v>13.333333966632667</c:v>
                </c:pt>
                <c:pt idx="25832">
                  <c:v>13.333333966632667</c:v>
                </c:pt>
                <c:pt idx="25833">
                  <c:v>13.333333966632667</c:v>
                </c:pt>
                <c:pt idx="25834">
                  <c:v>13.333333966632667</c:v>
                </c:pt>
                <c:pt idx="25835">
                  <c:v>6.6666669833163335</c:v>
                </c:pt>
                <c:pt idx="25836">
                  <c:v>13.333333966632667</c:v>
                </c:pt>
                <c:pt idx="25837">
                  <c:v>13.333333966632667</c:v>
                </c:pt>
                <c:pt idx="25838">
                  <c:v>13.333333966632667</c:v>
                </c:pt>
                <c:pt idx="25839">
                  <c:v>13.333333966632667</c:v>
                </c:pt>
                <c:pt idx="25840">
                  <c:v>13.333333966632667</c:v>
                </c:pt>
                <c:pt idx="25841">
                  <c:v>13.333333966632667</c:v>
                </c:pt>
                <c:pt idx="25842">
                  <c:v>13.333333966632667</c:v>
                </c:pt>
                <c:pt idx="25843">
                  <c:v>13.333333966632667</c:v>
                </c:pt>
                <c:pt idx="25844">
                  <c:v>13.333333966632667</c:v>
                </c:pt>
                <c:pt idx="25845">
                  <c:v>13.333333966632667</c:v>
                </c:pt>
                <c:pt idx="25846">
                  <c:v>13.333333966632667</c:v>
                </c:pt>
                <c:pt idx="25847">
                  <c:v>13.333333966632667</c:v>
                </c:pt>
                <c:pt idx="25848">
                  <c:v>13.333333966632667</c:v>
                </c:pt>
                <c:pt idx="25849">
                  <c:v>13.333333966632667</c:v>
                </c:pt>
                <c:pt idx="25850">
                  <c:v>20.000000173846864</c:v>
                </c:pt>
                <c:pt idx="25851">
                  <c:v>13.333333966632667</c:v>
                </c:pt>
                <c:pt idx="25852">
                  <c:v>13.333333966632667</c:v>
                </c:pt>
                <c:pt idx="25853">
                  <c:v>13.333333966632667</c:v>
                </c:pt>
                <c:pt idx="25854">
                  <c:v>13.333333966632667</c:v>
                </c:pt>
                <c:pt idx="25855">
                  <c:v>13.333333966632667</c:v>
                </c:pt>
                <c:pt idx="25856">
                  <c:v>13.333333966632667</c:v>
                </c:pt>
                <c:pt idx="25857">
                  <c:v>13.333333966632667</c:v>
                </c:pt>
                <c:pt idx="25858">
                  <c:v>20.000000173846864</c:v>
                </c:pt>
                <c:pt idx="25859">
                  <c:v>13.333333966632667</c:v>
                </c:pt>
                <c:pt idx="25860">
                  <c:v>13.333333966632667</c:v>
                </c:pt>
                <c:pt idx="25861">
                  <c:v>13.333333966632667</c:v>
                </c:pt>
                <c:pt idx="25862">
                  <c:v>20.000000173846864</c:v>
                </c:pt>
                <c:pt idx="25863">
                  <c:v>13.333333966632667</c:v>
                </c:pt>
                <c:pt idx="25864">
                  <c:v>13.333333966632667</c:v>
                </c:pt>
                <c:pt idx="25865">
                  <c:v>13.333333966632667</c:v>
                </c:pt>
                <c:pt idx="25866">
                  <c:v>20.000000173846864</c:v>
                </c:pt>
                <c:pt idx="25867">
                  <c:v>13.333333966632667</c:v>
                </c:pt>
                <c:pt idx="25868">
                  <c:v>13.333333966632667</c:v>
                </c:pt>
                <c:pt idx="25869">
                  <c:v>20.000000173846864</c:v>
                </c:pt>
                <c:pt idx="25870">
                  <c:v>13.333333966632667</c:v>
                </c:pt>
                <c:pt idx="25871">
                  <c:v>13.333333966632667</c:v>
                </c:pt>
                <c:pt idx="25872">
                  <c:v>13.333333966632667</c:v>
                </c:pt>
                <c:pt idx="25873">
                  <c:v>20.000000173846864</c:v>
                </c:pt>
                <c:pt idx="25874">
                  <c:v>13.333333966632667</c:v>
                </c:pt>
                <c:pt idx="25875">
                  <c:v>13.333333966632667</c:v>
                </c:pt>
                <c:pt idx="25876">
                  <c:v>20.000000173846864</c:v>
                </c:pt>
                <c:pt idx="25877">
                  <c:v>13.333333966632667</c:v>
                </c:pt>
                <c:pt idx="25878">
                  <c:v>13.333333966632667</c:v>
                </c:pt>
                <c:pt idx="25879">
                  <c:v>20.000000173846864</c:v>
                </c:pt>
                <c:pt idx="25880">
                  <c:v>13.333333966632667</c:v>
                </c:pt>
                <c:pt idx="25881">
                  <c:v>13.333333966632667</c:v>
                </c:pt>
                <c:pt idx="25882">
                  <c:v>13.333333966632667</c:v>
                </c:pt>
                <c:pt idx="25883">
                  <c:v>20.000000173846864</c:v>
                </c:pt>
                <c:pt idx="25884">
                  <c:v>13.333333966632667</c:v>
                </c:pt>
                <c:pt idx="25885">
                  <c:v>13.333333966632667</c:v>
                </c:pt>
                <c:pt idx="25886">
                  <c:v>20.000000173846864</c:v>
                </c:pt>
                <c:pt idx="25887">
                  <c:v>13.333333966632667</c:v>
                </c:pt>
                <c:pt idx="25888">
                  <c:v>13.333333966632667</c:v>
                </c:pt>
                <c:pt idx="25889">
                  <c:v>20.000000173846864</c:v>
                </c:pt>
                <c:pt idx="25890">
                  <c:v>13.333333966632667</c:v>
                </c:pt>
                <c:pt idx="25891">
                  <c:v>13.333333966632667</c:v>
                </c:pt>
                <c:pt idx="25892">
                  <c:v>20.000000173846864</c:v>
                </c:pt>
                <c:pt idx="25893">
                  <c:v>13.333333966632667</c:v>
                </c:pt>
                <c:pt idx="25894">
                  <c:v>13.333333966632667</c:v>
                </c:pt>
                <c:pt idx="25895">
                  <c:v>13.333333966632667</c:v>
                </c:pt>
                <c:pt idx="25896">
                  <c:v>20.000000173846864</c:v>
                </c:pt>
                <c:pt idx="25897">
                  <c:v>13.333333966632667</c:v>
                </c:pt>
                <c:pt idx="25898">
                  <c:v>13.333333966632667</c:v>
                </c:pt>
                <c:pt idx="25899">
                  <c:v>20.000000173846864</c:v>
                </c:pt>
                <c:pt idx="25900">
                  <c:v>13.333333966632667</c:v>
                </c:pt>
                <c:pt idx="25901">
                  <c:v>13.333333966632667</c:v>
                </c:pt>
                <c:pt idx="25902">
                  <c:v>13.333333966632667</c:v>
                </c:pt>
                <c:pt idx="25903">
                  <c:v>20.000000173846864</c:v>
                </c:pt>
                <c:pt idx="25904">
                  <c:v>13.333333966632667</c:v>
                </c:pt>
                <c:pt idx="25905">
                  <c:v>13.333333966632667</c:v>
                </c:pt>
                <c:pt idx="25906">
                  <c:v>20.000000173846864</c:v>
                </c:pt>
                <c:pt idx="25907">
                  <c:v>13.333333966632667</c:v>
                </c:pt>
                <c:pt idx="25908">
                  <c:v>13.333333966632667</c:v>
                </c:pt>
                <c:pt idx="25909">
                  <c:v>20.000000173846864</c:v>
                </c:pt>
                <c:pt idx="25910">
                  <c:v>13.333333966632667</c:v>
                </c:pt>
                <c:pt idx="25911">
                  <c:v>13.333333966632667</c:v>
                </c:pt>
                <c:pt idx="25912">
                  <c:v>13.333333966632667</c:v>
                </c:pt>
                <c:pt idx="25913">
                  <c:v>20.000000173846864</c:v>
                </c:pt>
                <c:pt idx="25914">
                  <c:v>13.333333966632667</c:v>
                </c:pt>
                <c:pt idx="25915">
                  <c:v>13.333333966632667</c:v>
                </c:pt>
                <c:pt idx="25916">
                  <c:v>13.333333966632667</c:v>
                </c:pt>
                <c:pt idx="25917">
                  <c:v>20.000000173846864</c:v>
                </c:pt>
                <c:pt idx="25918">
                  <c:v>13.333333966632667</c:v>
                </c:pt>
                <c:pt idx="25919">
                  <c:v>13.333333966632667</c:v>
                </c:pt>
                <c:pt idx="25920">
                  <c:v>20.000000173846864</c:v>
                </c:pt>
                <c:pt idx="25921">
                  <c:v>13.333333966632667</c:v>
                </c:pt>
                <c:pt idx="25922">
                  <c:v>13.333333966632667</c:v>
                </c:pt>
                <c:pt idx="25923">
                  <c:v>20.000000173846864</c:v>
                </c:pt>
                <c:pt idx="25924">
                  <c:v>13.333333966632667</c:v>
                </c:pt>
                <c:pt idx="25925">
                  <c:v>20.000000173846864</c:v>
                </c:pt>
                <c:pt idx="25926">
                  <c:v>13.333333966632667</c:v>
                </c:pt>
                <c:pt idx="25927">
                  <c:v>20.000000173846864</c:v>
                </c:pt>
                <c:pt idx="25928">
                  <c:v>13.333333966632667</c:v>
                </c:pt>
                <c:pt idx="25929">
                  <c:v>20.000000173846864</c:v>
                </c:pt>
                <c:pt idx="25930">
                  <c:v>13.333333966632667</c:v>
                </c:pt>
                <c:pt idx="25931">
                  <c:v>20.000000173846864</c:v>
                </c:pt>
                <c:pt idx="25932">
                  <c:v>13.333333966632667</c:v>
                </c:pt>
                <c:pt idx="25933">
                  <c:v>20.000000173846864</c:v>
                </c:pt>
                <c:pt idx="25934">
                  <c:v>20.000000173846864</c:v>
                </c:pt>
                <c:pt idx="25935">
                  <c:v>13.333333966632667</c:v>
                </c:pt>
                <c:pt idx="25936">
                  <c:v>20.000000173846864</c:v>
                </c:pt>
                <c:pt idx="25937">
                  <c:v>20.000000173846864</c:v>
                </c:pt>
                <c:pt idx="25938">
                  <c:v>13.333333966632667</c:v>
                </c:pt>
                <c:pt idx="25939">
                  <c:v>20.000000173846864</c:v>
                </c:pt>
                <c:pt idx="25940">
                  <c:v>20.000000173846864</c:v>
                </c:pt>
                <c:pt idx="25941">
                  <c:v>13.333333966632667</c:v>
                </c:pt>
                <c:pt idx="25942">
                  <c:v>20.000000173846864</c:v>
                </c:pt>
                <c:pt idx="25943">
                  <c:v>20.000000173846864</c:v>
                </c:pt>
                <c:pt idx="25944">
                  <c:v>13.333333966632667</c:v>
                </c:pt>
                <c:pt idx="25945">
                  <c:v>20.000000173846864</c:v>
                </c:pt>
                <c:pt idx="25946">
                  <c:v>20.000000173846864</c:v>
                </c:pt>
                <c:pt idx="25947">
                  <c:v>13.333333966632667</c:v>
                </c:pt>
                <c:pt idx="25948">
                  <c:v>20.000000173846864</c:v>
                </c:pt>
                <c:pt idx="25949">
                  <c:v>20.000000173846864</c:v>
                </c:pt>
                <c:pt idx="25950">
                  <c:v>20.000000173846864</c:v>
                </c:pt>
                <c:pt idx="25951">
                  <c:v>20.000000173846864</c:v>
                </c:pt>
                <c:pt idx="25952">
                  <c:v>13.333333966632667</c:v>
                </c:pt>
                <c:pt idx="25953">
                  <c:v>20.000000173846864</c:v>
                </c:pt>
                <c:pt idx="25954">
                  <c:v>20.000000173846864</c:v>
                </c:pt>
                <c:pt idx="25955">
                  <c:v>20.000000173846864</c:v>
                </c:pt>
                <c:pt idx="25956">
                  <c:v>20.000000173846864</c:v>
                </c:pt>
                <c:pt idx="25957">
                  <c:v>26.666667933265401</c:v>
                </c:pt>
                <c:pt idx="25958">
                  <c:v>20.000000173846864</c:v>
                </c:pt>
                <c:pt idx="25959">
                  <c:v>20.000000173846864</c:v>
                </c:pt>
                <c:pt idx="25960">
                  <c:v>20.000000173846864</c:v>
                </c:pt>
                <c:pt idx="25961">
                  <c:v>26.666667933265401</c:v>
                </c:pt>
                <c:pt idx="25962">
                  <c:v>20.000000173846864</c:v>
                </c:pt>
                <c:pt idx="25963">
                  <c:v>26.666667933265401</c:v>
                </c:pt>
                <c:pt idx="25964">
                  <c:v>26.666667933265401</c:v>
                </c:pt>
                <c:pt idx="25965">
                  <c:v>26.666667933265401</c:v>
                </c:pt>
                <c:pt idx="25966">
                  <c:v>20.000000173846864</c:v>
                </c:pt>
                <c:pt idx="25967">
                  <c:v>26.666667933265401</c:v>
                </c:pt>
                <c:pt idx="25968">
                  <c:v>33.333335692683868</c:v>
                </c:pt>
                <c:pt idx="25969">
                  <c:v>26.666667933265401</c:v>
                </c:pt>
                <c:pt idx="25970">
                  <c:v>33.333335692683868</c:v>
                </c:pt>
                <c:pt idx="25971">
                  <c:v>33.333335692683868</c:v>
                </c:pt>
                <c:pt idx="25972">
                  <c:v>33.333335692683868</c:v>
                </c:pt>
                <c:pt idx="25973">
                  <c:v>33.333335692683868</c:v>
                </c:pt>
                <c:pt idx="25974">
                  <c:v>33.333335692683868</c:v>
                </c:pt>
                <c:pt idx="25975">
                  <c:v>40.000003452102327</c:v>
                </c:pt>
                <c:pt idx="25976">
                  <c:v>40.000003452102327</c:v>
                </c:pt>
                <c:pt idx="25977">
                  <c:v>33.333335692683868</c:v>
                </c:pt>
                <c:pt idx="25978">
                  <c:v>40.000003452102327</c:v>
                </c:pt>
                <c:pt idx="25979">
                  <c:v>33.333335692683868</c:v>
                </c:pt>
                <c:pt idx="25980">
                  <c:v>40.000003452102327</c:v>
                </c:pt>
                <c:pt idx="25981">
                  <c:v>33.333335692683868</c:v>
                </c:pt>
                <c:pt idx="25982">
                  <c:v>40.000003452102327</c:v>
                </c:pt>
                <c:pt idx="25983">
                  <c:v>33.333335692683868</c:v>
                </c:pt>
                <c:pt idx="25984">
                  <c:v>33.333335692683868</c:v>
                </c:pt>
                <c:pt idx="25985">
                  <c:v>40.000003452102327</c:v>
                </c:pt>
                <c:pt idx="25986">
                  <c:v>33.333335692683868</c:v>
                </c:pt>
                <c:pt idx="25987">
                  <c:v>40.000003452102327</c:v>
                </c:pt>
                <c:pt idx="25988">
                  <c:v>33.333335692683868</c:v>
                </c:pt>
                <c:pt idx="25989">
                  <c:v>33.333335692683868</c:v>
                </c:pt>
                <c:pt idx="25990">
                  <c:v>40.000003452102327</c:v>
                </c:pt>
                <c:pt idx="25991">
                  <c:v>33.333335692683868</c:v>
                </c:pt>
                <c:pt idx="25992">
                  <c:v>33.333335692683868</c:v>
                </c:pt>
                <c:pt idx="25993">
                  <c:v>33.333335692683868</c:v>
                </c:pt>
                <c:pt idx="25994">
                  <c:v>33.333335692683868</c:v>
                </c:pt>
                <c:pt idx="25995">
                  <c:v>33.333335692683868</c:v>
                </c:pt>
                <c:pt idx="25996">
                  <c:v>40.000003452102327</c:v>
                </c:pt>
                <c:pt idx="25997">
                  <c:v>33.333335692683868</c:v>
                </c:pt>
                <c:pt idx="25998">
                  <c:v>33.333335692683868</c:v>
                </c:pt>
                <c:pt idx="25999">
                  <c:v>33.333335692683868</c:v>
                </c:pt>
                <c:pt idx="26000">
                  <c:v>33.333335692683868</c:v>
                </c:pt>
                <c:pt idx="26001">
                  <c:v>33.333335692683868</c:v>
                </c:pt>
                <c:pt idx="26002">
                  <c:v>33.333335692683868</c:v>
                </c:pt>
                <c:pt idx="26003">
                  <c:v>33.333335692683868</c:v>
                </c:pt>
                <c:pt idx="26004">
                  <c:v>26.666667933265401</c:v>
                </c:pt>
                <c:pt idx="26005">
                  <c:v>33.333335692683868</c:v>
                </c:pt>
                <c:pt idx="26006">
                  <c:v>33.333335692683868</c:v>
                </c:pt>
                <c:pt idx="26007">
                  <c:v>33.333335692683868</c:v>
                </c:pt>
                <c:pt idx="26008">
                  <c:v>33.333335692683868</c:v>
                </c:pt>
                <c:pt idx="26009">
                  <c:v>33.333335692683868</c:v>
                </c:pt>
                <c:pt idx="26010">
                  <c:v>26.666667933265401</c:v>
                </c:pt>
                <c:pt idx="26011">
                  <c:v>33.333335692683868</c:v>
                </c:pt>
                <c:pt idx="26012">
                  <c:v>33.333335692683868</c:v>
                </c:pt>
                <c:pt idx="26013">
                  <c:v>33.333335692683868</c:v>
                </c:pt>
                <c:pt idx="26014">
                  <c:v>26.666667933265401</c:v>
                </c:pt>
                <c:pt idx="26015">
                  <c:v>33.333335692683868</c:v>
                </c:pt>
                <c:pt idx="26016">
                  <c:v>26.666667933265401</c:v>
                </c:pt>
                <c:pt idx="26017">
                  <c:v>33.333335692683868</c:v>
                </c:pt>
                <c:pt idx="26018">
                  <c:v>33.333335692683868</c:v>
                </c:pt>
                <c:pt idx="26019">
                  <c:v>26.666667933265401</c:v>
                </c:pt>
                <c:pt idx="26020">
                  <c:v>33.333335692683868</c:v>
                </c:pt>
                <c:pt idx="26021">
                  <c:v>26.666667933265401</c:v>
                </c:pt>
                <c:pt idx="26022">
                  <c:v>33.333335692683868</c:v>
                </c:pt>
                <c:pt idx="26023">
                  <c:v>26.666667933265401</c:v>
                </c:pt>
                <c:pt idx="26024">
                  <c:v>26.666667933265401</c:v>
                </c:pt>
                <c:pt idx="26025">
                  <c:v>33.333335692683868</c:v>
                </c:pt>
                <c:pt idx="26026">
                  <c:v>26.666667933265401</c:v>
                </c:pt>
                <c:pt idx="26027">
                  <c:v>26.666667933265401</c:v>
                </c:pt>
                <c:pt idx="26028">
                  <c:v>26.666667933265401</c:v>
                </c:pt>
                <c:pt idx="26029">
                  <c:v>33.333335692683868</c:v>
                </c:pt>
                <c:pt idx="26030">
                  <c:v>26.666667933265401</c:v>
                </c:pt>
                <c:pt idx="26031">
                  <c:v>26.666667933265401</c:v>
                </c:pt>
                <c:pt idx="26032">
                  <c:v>26.666667933265401</c:v>
                </c:pt>
                <c:pt idx="26033">
                  <c:v>26.666667933265401</c:v>
                </c:pt>
                <c:pt idx="26034">
                  <c:v>26.666667933265401</c:v>
                </c:pt>
                <c:pt idx="26035">
                  <c:v>26.666667933265401</c:v>
                </c:pt>
                <c:pt idx="26036">
                  <c:v>26.666667933265401</c:v>
                </c:pt>
                <c:pt idx="26037">
                  <c:v>26.666667933265401</c:v>
                </c:pt>
                <c:pt idx="26038">
                  <c:v>26.666667933265401</c:v>
                </c:pt>
                <c:pt idx="26039">
                  <c:v>20.000000173846864</c:v>
                </c:pt>
                <c:pt idx="26040">
                  <c:v>26.666667933265401</c:v>
                </c:pt>
                <c:pt idx="26041">
                  <c:v>26.666667933265401</c:v>
                </c:pt>
                <c:pt idx="26042">
                  <c:v>26.666667933265401</c:v>
                </c:pt>
                <c:pt idx="26043">
                  <c:v>26.666667933265401</c:v>
                </c:pt>
                <c:pt idx="26044">
                  <c:v>20.000000173846864</c:v>
                </c:pt>
                <c:pt idx="26045">
                  <c:v>26.666667933265401</c:v>
                </c:pt>
                <c:pt idx="26046">
                  <c:v>26.666667933265401</c:v>
                </c:pt>
                <c:pt idx="26047">
                  <c:v>20.000000173846864</c:v>
                </c:pt>
                <c:pt idx="26048">
                  <c:v>26.666667933265401</c:v>
                </c:pt>
                <c:pt idx="26049">
                  <c:v>26.666667933265401</c:v>
                </c:pt>
                <c:pt idx="26050">
                  <c:v>20.000000173846864</c:v>
                </c:pt>
                <c:pt idx="26051">
                  <c:v>26.666667933265401</c:v>
                </c:pt>
                <c:pt idx="26052">
                  <c:v>26.666667933265401</c:v>
                </c:pt>
                <c:pt idx="26053">
                  <c:v>20.000000173846864</c:v>
                </c:pt>
                <c:pt idx="26054">
                  <c:v>26.666667933265401</c:v>
                </c:pt>
                <c:pt idx="26055">
                  <c:v>20.000000173846864</c:v>
                </c:pt>
                <c:pt idx="26056">
                  <c:v>26.666667933265401</c:v>
                </c:pt>
                <c:pt idx="26057">
                  <c:v>20.000000173846864</c:v>
                </c:pt>
                <c:pt idx="26058">
                  <c:v>26.666667933265401</c:v>
                </c:pt>
                <c:pt idx="26059">
                  <c:v>20.000000173846864</c:v>
                </c:pt>
                <c:pt idx="26060">
                  <c:v>26.666667933265401</c:v>
                </c:pt>
                <c:pt idx="26061">
                  <c:v>20.000000173846864</c:v>
                </c:pt>
                <c:pt idx="26062">
                  <c:v>20.000000173846864</c:v>
                </c:pt>
                <c:pt idx="26063">
                  <c:v>26.666667933265401</c:v>
                </c:pt>
                <c:pt idx="26064">
                  <c:v>20.000000173846864</c:v>
                </c:pt>
                <c:pt idx="26065">
                  <c:v>20.000000173846864</c:v>
                </c:pt>
                <c:pt idx="26066">
                  <c:v>26.666667933265401</c:v>
                </c:pt>
                <c:pt idx="26067">
                  <c:v>20.000000173846864</c:v>
                </c:pt>
                <c:pt idx="26068">
                  <c:v>20.000000173846864</c:v>
                </c:pt>
                <c:pt idx="26069">
                  <c:v>20.000000173846864</c:v>
                </c:pt>
                <c:pt idx="26070">
                  <c:v>26.666667933265401</c:v>
                </c:pt>
                <c:pt idx="26071">
                  <c:v>20.000000173846864</c:v>
                </c:pt>
                <c:pt idx="26072">
                  <c:v>20.000000173846864</c:v>
                </c:pt>
                <c:pt idx="26073">
                  <c:v>20.000000173846864</c:v>
                </c:pt>
                <c:pt idx="26074">
                  <c:v>20.000000173846864</c:v>
                </c:pt>
                <c:pt idx="26075">
                  <c:v>20.000000173846864</c:v>
                </c:pt>
                <c:pt idx="26076">
                  <c:v>20.000000173846864</c:v>
                </c:pt>
                <c:pt idx="26077">
                  <c:v>20.000000173846864</c:v>
                </c:pt>
                <c:pt idx="26078">
                  <c:v>20.000000173846864</c:v>
                </c:pt>
                <c:pt idx="26079">
                  <c:v>20.000000173846864</c:v>
                </c:pt>
                <c:pt idx="26080">
                  <c:v>20.000000173846864</c:v>
                </c:pt>
                <c:pt idx="26081">
                  <c:v>20.000000173846864</c:v>
                </c:pt>
                <c:pt idx="26082">
                  <c:v>20.000000173846864</c:v>
                </c:pt>
                <c:pt idx="26083">
                  <c:v>20.000000173846864</c:v>
                </c:pt>
                <c:pt idx="26084">
                  <c:v>20.000000173846864</c:v>
                </c:pt>
                <c:pt idx="26085">
                  <c:v>20.000000173846864</c:v>
                </c:pt>
                <c:pt idx="26086">
                  <c:v>20.000000173846864</c:v>
                </c:pt>
                <c:pt idx="26087">
                  <c:v>20.000000173846864</c:v>
                </c:pt>
                <c:pt idx="26088">
                  <c:v>20.000000173846864</c:v>
                </c:pt>
                <c:pt idx="26089">
                  <c:v>20.000000173846864</c:v>
                </c:pt>
                <c:pt idx="26090">
                  <c:v>20.000000173846864</c:v>
                </c:pt>
                <c:pt idx="26091">
                  <c:v>13.333333966632667</c:v>
                </c:pt>
                <c:pt idx="26092">
                  <c:v>20.000000173846864</c:v>
                </c:pt>
                <c:pt idx="26093">
                  <c:v>20.000000173846864</c:v>
                </c:pt>
                <c:pt idx="26094">
                  <c:v>20.000000173846864</c:v>
                </c:pt>
                <c:pt idx="26095">
                  <c:v>20.000000173846864</c:v>
                </c:pt>
                <c:pt idx="26096">
                  <c:v>20.000000173846864</c:v>
                </c:pt>
                <c:pt idx="26097">
                  <c:v>20.000000173846864</c:v>
                </c:pt>
                <c:pt idx="26098">
                  <c:v>13.333333966632667</c:v>
                </c:pt>
                <c:pt idx="26099">
                  <c:v>20.000000173846864</c:v>
                </c:pt>
                <c:pt idx="26100">
                  <c:v>20.000000173846864</c:v>
                </c:pt>
                <c:pt idx="26101">
                  <c:v>20.000000173846864</c:v>
                </c:pt>
                <c:pt idx="26102">
                  <c:v>20.000000173846864</c:v>
                </c:pt>
                <c:pt idx="26103">
                  <c:v>13.333333966632667</c:v>
                </c:pt>
                <c:pt idx="26104">
                  <c:v>20.000000173846864</c:v>
                </c:pt>
                <c:pt idx="26105">
                  <c:v>20.000000173846864</c:v>
                </c:pt>
                <c:pt idx="26106">
                  <c:v>20.000000173846864</c:v>
                </c:pt>
                <c:pt idx="26107">
                  <c:v>13.333333966632667</c:v>
                </c:pt>
                <c:pt idx="26108">
                  <c:v>20.000000173846864</c:v>
                </c:pt>
                <c:pt idx="26109">
                  <c:v>20.000000173846864</c:v>
                </c:pt>
                <c:pt idx="26110">
                  <c:v>13.333333966632667</c:v>
                </c:pt>
                <c:pt idx="26111">
                  <c:v>20.000000173846864</c:v>
                </c:pt>
                <c:pt idx="26112">
                  <c:v>20.000000173846864</c:v>
                </c:pt>
                <c:pt idx="26113">
                  <c:v>13.333333966632667</c:v>
                </c:pt>
                <c:pt idx="26114">
                  <c:v>20.000000173846864</c:v>
                </c:pt>
                <c:pt idx="26115">
                  <c:v>20.000000173846864</c:v>
                </c:pt>
                <c:pt idx="26116">
                  <c:v>13.333333966632667</c:v>
                </c:pt>
                <c:pt idx="26117">
                  <c:v>20.000000173846864</c:v>
                </c:pt>
                <c:pt idx="26118">
                  <c:v>13.333333966632667</c:v>
                </c:pt>
                <c:pt idx="26119">
                  <c:v>20.000000173846864</c:v>
                </c:pt>
                <c:pt idx="26120">
                  <c:v>20.000000173846864</c:v>
                </c:pt>
                <c:pt idx="26121">
                  <c:v>13.333333966632667</c:v>
                </c:pt>
                <c:pt idx="26122">
                  <c:v>20.000000173846864</c:v>
                </c:pt>
                <c:pt idx="26123">
                  <c:v>13.333333966632667</c:v>
                </c:pt>
                <c:pt idx="26124">
                  <c:v>20.000000173846864</c:v>
                </c:pt>
                <c:pt idx="26125">
                  <c:v>13.333333966632667</c:v>
                </c:pt>
                <c:pt idx="26126">
                  <c:v>20.000000173846864</c:v>
                </c:pt>
                <c:pt idx="26127">
                  <c:v>13.333333966632667</c:v>
                </c:pt>
                <c:pt idx="26128">
                  <c:v>20.000000173846864</c:v>
                </c:pt>
                <c:pt idx="26129">
                  <c:v>20.000000173846864</c:v>
                </c:pt>
                <c:pt idx="26130">
                  <c:v>13.333333966632667</c:v>
                </c:pt>
                <c:pt idx="26131">
                  <c:v>20.000000173846864</c:v>
                </c:pt>
                <c:pt idx="26132">
                  <c:v>13.333333966632667</c:v>
                </c:pt>
                <c:pt idx="26133">
                  <c:v>20.000000173846864</c:v>
                </c:pt>
                <c:pt idx="26134">
                  <c:v>13.333333966632667</c:v>
                </c:pt>
                <c:pt idx="26135">
                  <c:v>20.000000173846864</c:v>
                </c:pt>
                <c:pt idx="26136">
                  <c:v>13.333333966632667</c:v>
                </c:pt>
                <c:pt idx="26137">
                  <c:v>20.000000173846864</c:v>
                </c:pt>
                <c:pt idx="26138">
                  <c:v>13.333333966632667</c:v>
                </c:pt>
                <c:pt idx="26139">
                  <c:v>20.000000173846864</c:v>
                </c:pt>
                <c:pt idx="26140">
                  <c:v>13.333333966632667</c:v>
                </c:pt>
                <c:pt idx="26141">
                  <c:v>20.000000173846864</c:v>
                </c:pt>
                <c:pt idx="26142">
                  <c:v>13.333333966632667</c:v>
                </c:pt>
                <c:pt idx="26143">
                  <c:v>20.000000173846864</c:v>
                </c:pt>
                <c:pt idx="26144">
                  <c:v>13.333333966632667</c:v>
                </c:pt>
                <c:pt idx="26145">
                  <c:v>20.000000173846864</c:v>
                </c:pt>
                <c:pt idx="26146">
                  <c:v>13.333333966632667</c:v>
                </c:pt>
                <c:pt idx="26147">
                  <c:v>20.000000173846864</c:v>
                </c:pt>
                <c:pt idx="26148">
                  <c:v>13.333333966632667</c:v>
                </c:pt>
                <c:pt idx="26149">
                  <c:v>20.000000173846864</c:v>
                </c:pt>
                <c:pt idx="26150">
                  <c:v>13.333333966632667</c:v>
                </c:pt>
                <c:pt idx="26151">
                  <c:v>20.000000173846864</c:v>
                </c:pt>
                <c:pt idx="26152">
                  <c:v>13.333333966632667</c:v>
                </c:pt>
                <c:pt idx="26153">
                  <c:v>20.000000173846864</c:v>
                </c:pt>
                <c:pt idx="26154">
                  <c:v>13.333333966632667</c:v>
                </c:pt>
                <c:pt idx="26155">
                  <c:v>20.000000173846864</c:v>
                </c:pt>
                <c:pt idx="26156">
                  <c:v>13.333333966632667</c:v>
                </c:pt>
                <c:pt idx="26157">
                  <c:v>20.000000173846864</c:v>
                </c:pt>
                <c:pt idx="26158">
                  <c:v>13.333333966632667</c:v>
                </c:pt>
                <c:pt idx="26159">
                  <c:v>20.000000173846864</c:v>
                </c:pt>
                <c:pt idx="26160">
                  <c:v>13.333333966632667</c:v>
                </c:pt>
                <c:pt idx="26161">
                  <c:v>20.000000173846864</c:v>
                </c:pt>
                <c:pt idx="26162">
                  <c:v>13.333333966632667</c:v>
                </c:pt>
                <c:pt idx="26163">
                  <c:v>20.000000173846864</c:v>
                </c:pt>
                <c:pt idx="26164">
                  <c:v>13.333333966632667</c:v>
                </c:pt>
                <c:pt idx="26165">
                  <c:v>20.000000173846864</c:v>
                </c:pt>
                <c:pt idx="26166">
                  <c:v>13.333333966632667</c:v>
                </c:pt>
                <c:pt idx="26167">
                  <c:v>13.333333966632667</c:v>
                </c:pt>
                <c:pt idx="26168">
                  <c:v>20.000000173846864</c:v>
                </c:pt>
                <c:pt idx="26169">
                  <c:v>13.333333966632667</c:v>
                </c:pt>
                <c:pt idx="26170">
                  <c:v>20.000000173846864</c:v>
                </c:pt>
                <c:pt idx="26171">
                  <c:v>13.333333966632667</c:v>
                </c:pt>
                <c:pt idx="26172">
                  <c:v>13.333333966632667</c:v>
                </c:pt>
                <c:pt idx="26173">
                  <c:v>20.000000173846864</c:v>
                </c:pt>
                <c:pt idx="26174">
                  <c:v>13.333333966632667</c:v>
                </c:pt>
                <c:pt idx="26175">
                  <c:v>13.333333966632667</c:v>
                </c:pt>
                <c:pt idx="26176">
                  <c:v>20.000000173846864</c:v>
                </c:pt>
                <c:pt idx="26177">
                  <c:v>13.333333966632667</c:v>
                </c:pt>
                <c:pt idx="26178">
                  <c:v>13.333333966632667</c:v>
                </c:pt>
                <c:pt idx="26179">
                  <c:v>20.000000173846864</c:v>
                </c:pt>
                <c:pt idx="26180">
                  <c:v>13.333333966632667</c:v>
                </c:pt>
                <c:pt idx="26181">
                  <c:v>13.333333966632667</c:v>
                </c:pt>
                <c:pt idx="26182">
                  <c:v>20.000000173846864</c:v>
                </c:pt>
                <c:pt idx="26183">
                  <c:v>13.333333966632667</c:v>
                </c:pt>
                <c:pt idx="26184">
                  <c:v>13.333333966632667</c:v>
                </c:pt>
                <c:pt idx="26185">
                  <c:v>13.333333966632667</c:v>
                </c:pt>
                <c:pt idx="26186">
                  <c:v>20.000000173846864</c:v>
                </c:pt>
                <c:pt idx="26187">
                  <c:v>13.333333966632667</c:v>
                </c:pt>
                <c:pt idx="26188">
                  <c:v>13.333333966632667</c:v>
                </c:pt>
                <c:pt idx="26189">
                  <c:v>20.000000173846864</c:v>
                </c:pt>
                <c:pt idx="26190">
                  <c:v>13.333333966632667</c:v>
                </c:pt>
                <c:pt idx="26191">
                  <c:v>13.333333966632667</c:v>
                </c:pt>
                <c:pt idx="26192">
                  <c:v>20.000000173846864</c:v>
                </c:pt>
                <c:pt idx="26193">
                  <c:v>13.333333966632667</c:v>
                </c:pt>
                <c:pt idx="26194">
                  <c:v>13.333333966632667</c:v>
                </c:pt>
                <c:pt idx="26195">
                  <c:v>20.000000173846864</c:v>
                </c:pt>
                <c:pt idx="26196">
                  <c:v>13.333333966632667</c:v>
                </c:pt>
                <c:pt idx="26197">
                  <c:v>20.000000173846864</c:v>
                </c:pt>
                <c:pt idx="26198">
                  <c:v>13.333333966632667</c:v>
                </c:pt>
                <c:pt idx="26199">
                  <c:v>13.333333966632667</c:v>
                </c:pt>
                <c:pt idx="26200">
                  <c:v>20.000000173846864</c:v>
                </c:pt>
                <c:pt idx="26201">
                  <c:v>13.333333966632667</c:v>
                </c:pt>
                <c:pt idx="26202">
                  <c:v>13.333333966632667</c:v>
                </c:pt>
                <c:pt idx="26203">
                  <c:v>20.000000173846864</c:v>
                </c:pt>
                <c:pt idx="26204">
                  <c:v>13.333333966632667</c:v>
                </c:pt>
                <c:pt idx="26205">
                  <c:v>13.333333966632667</c:v>
                </c:pt>
                <c:pt idx="26206">
                  <c:v>20.000000173846864</c:v>
                </c:pt>
                <c:pt idx="26207">
                  <c:v>13.333333966632667</c:v>
                </c:pt>
                <c:pt idx="26208">
                  <c:v>20.000000173846864</c:v>
                </c:pt>
                <c:pt idx="26209">
                  <c:v>13.333333966632667</c:v>
                </c:pt>
                <c:pt idx="26210">
                  <c:v>13.333333966632667</c:v>
                </c:pt>
                <c:pt idx="26211">
                  <c:v>20.000000173846864</c:v>
                </c:pt>
                <c:pt idx="26212">
                  <c:v>13.333333966632667</c:v>
                </c:pt>
                <c:pt idx="26213">
                  <c:v>13.333333966632667</c:v>
                </c:pt>
                <c:pt idx="26214">
                  <c:v>20.000000173846864</c:v>
                </c:pt>
                <c:pt idx="26215">
                  <c:v>13.333333966632667</c:v>
                </c:pt>
                <c:pt idx="26216">
                  <c:v>13.333333966632667</c:v>
                </c:pt>
                <c:pt idx="26217">
                  <c:v>20.000000173846864</c:v>
                </c:pt>
                <c:pt idx="26218">
                  <c:v>13.333333966632667</c:v>
                </c:pt>
                <c:pt idx="26219">
                  <c:v>13.333333966632667</c:v>
                </c:pt>
                <c:pt idx="26220">
                  <c:v>20.000000173846864</c:v>
                </c:pt>
                <c:pt idx="26221">
                  <c:v>13.333333966632667</c:v>
                </c:pt>
                <c:pt idx="26222">
                  <c:v>13.333333966632667</c:v>
                </c:pt>
                <c:pt idx="26223">
                  <c:v>20.000000173846864</c:v>
                </c:pt>
                <c:pt idx="26224">
                  <c:v>13.333333966632667</c:v>
                </c:pt>
                <c:pt idx="26225">
                  <c:v>13.333333966632667</c:v>
                </c:pt>
                <c:pt idx="26226">
                  <c:v>20.000000173846864</c:v>
                </c:pt>
                <c:pt idx="26227">
                  <c:v>13.333333966632667</c:v>
                </c:pt>
                <c:pt idx="26228">
                  <c:v>13.333333966632667</c:v>
                </c:pt>
                <c:pt idx="26229">
                  <c:v>20.000000173846864</c:v>
                </c:pt>
                <c:pt idx="26230">
                  <c:v>13.333333966632667</c:v>
                </c:pt>
                <c:pt idx="26231">
                  <c:v>20.000000173846864</c:v>
                </c:pt>
                <c:pt idx="26232">
                  <c:v>13.333333966632667</c:v>
                </c:pt>
                <c:pt idx="26233">
                  <c:v>13.333333966632667</c:v>
                </c:pt>
                <c:pt idx="26234">
                  <c:v>20.000000173846864</c:v>
                </c:pt>
                <c:pt idx="26235">
                  <c:v>13.333333966632667</c:v>
                </c:pt>
                <c:pt idx="26236">
                  <c:v>20.000000173846864</c:v>
                </c:pt>
                <c:pt idx="26237">
                  <c:v>13.333333966632667</c:v>
                </c:pt>
                <c:pt idx="26238">
                  <c:v>20.000000173846864</c:v>
                </c:pt>
                <c:pt idx="26239">
                  <c:v>13.333333966632667</c:v>
                </c:pt>
                <c:pt idx="26240">
                  <c:v>20.000000173846864</c:v>
                </c:pt>
                <c:pt idx="26241">
                  <c:v>13.333333966632667</c:v>
                </c:pt>
                <c:pt idx="26242">
                  <c:v>20.000000173846864</c:v>
                </c:pt>
                <c:pt idx="26243">
                  <c:v>20.000000173846864</c:v>
                </c:pt>
                <c:pt idx="26244">
                  <c:v>13.333333966632667</c:v>
                </c:pt>
                <c:pt idx="26245">
                  <c:v>20.000000173846864</c:v>
                </c:pt>
                <c:pt idx="26246">
                  <c:v>20.000000173846864</c:v>
                </c:pt>
                <c:pt idx="26247">
                  <c:v>20.000000173846864</c:v>
                </c:pt>
                <c:pt idx="26248">
                  <c:v>13.333333966632667</c:v>
                </c:pt>
                <c:pt idx="26249">
                  <c:v>20.000000173846864</c:v>
                </c:pt>
                <c:pt idx="26250">
                  <c:v>20.000000173846864</c:v>
                </c:pt>
                <c:pt idx="26251">
                  <c:v>20.000000173846864</c:v>
                </c:pt>
                <c:pt idx="26252">
                  <c:v>20.000000173846864</c:v>
                </c:pt>
                <c:pt idx="26253">
                  <c:v>13.333333966632667</c:v>
                </c:pt>
                <c:pt idx="26254">
                  <c:v>20.000000173846864</c:v>
                </c:pt>
                <c:pt idx="26255">
                  <c:v>20.000000173846864</c:v>
                </c:pt>
                <c:pt idx="26256">
                  <c:v>20.000000173846864</c:v>
                </c:pt>
                <c:pt idx="26257">
                  <c:v>20.000000173846864</c:v>
                </c:pt>
                <c:pt idx="26258">
                  <c:v>13.333333966632667</c:v>
                </c:pt>
                <c:pt idx="26259">
                  <c:v>20.000000173846864</c:v>
                </c:pt>
                <c:pt idx="26260">
                  <c:v>20.000000173846864</c:v>
                </c:pt>
                <c:pt idx="26261">
                  <c:v>20.000000173846864</c:v>
                </c:pt>
                <c:pt idx="26262">
                  <c:v>20.000000173846864</c:v>
                </c:pt>
                <c:pt idx="26263">
                  <c:v>13.333333966632667</c:v>
                </c:pt>
                <c:pt idx="26264">
                  <c:v>20.000000173846864</c:v>
                </c:pt>
                <c:pt idx="26265">
                  <c:v>20.000000173846864</c:v>
                </c:pt>
                <c:pt idx="26266">
                  <c:v>20.000000173846864</c:v>
                </c:pt>
                <c:pt idx="26267">
                  <c:v>20.000000173846864</c:v>
                </c:pt>
                <c:pt idx="26268">
                  <c:v>20.000000173846864</c:v>
                </c:pt>
                <c:pt idx="26269">
                  <c:v>13.333333966632667</c:v>
                </c:pt>
                <c:pt idx="26270">
                  <c:v>20.000000173846864</c:v>
                </c:pt>
                <c:pt idx="26271">
                  <c:v>20.000000173846864</c:v>
                </c:pt>
                <c:pt idx="26272">
                  <c:v>20.000000173846864</c:v>
                </c:pt>
                <c:pt idx="26273">
                  <c:v>20.000000173846864</c:v>
                </c:pt>
                <c:pt idx="26274">
                  <c:v>13.333333966632667</c:v>
                </c:pt>
                <c:pt idx="26275">
                  <c:v>20.000000173846864</c:v>
                </c:pt>
                <c:pt idx="26276">
                  <c:v>20.000000173846864</c:v>
                </c:pt>
                <c:pt idx="26277">
                  <c:v>20.000000173846864</c:v>
                </c:pt>
                <c:pt idx="26278">
                  <c:v>20.000000173846864</c:v>
                </c:pt>
                <c:pt idx="26279">
                  <c:v>20.000000173846864</c:v>
                </c:pt>
                <c:pt idx="26280">
                  <c:v>20.000000173846864</c:v>
                </c:pt>
                <c:pt idx="26281">
                  <c:v>13.333333966632667</c:v>
                </c:pt>
                <c:pt idx="26282">
                  <c:v>20.000000173846864</c:v>
                </c:pt>
                <c:pt idx="26283">
                  <c:v>20.000000173846864</c:v>
                </c:pt>
                <c:pt idx="26284">
                  <c:v>20.000000173846864</c:v>
                </c:pt>
                <c:pt idx="26285">
                  <c:v>20.000000173846864</c:v>
                </c:pt>
                <c:pt idx="26286">
                  <c:v>20.000000173846864</c:v>
                </c:pt>
                <c:pt idx="26287">
                  <c:v>20.000000173846864</c:v>
                </c:pt>
                <c:pt idx="26288">
                  <c:v>20.000000173846864</c:v>
                </c:pt>
                <c:pt idx="26289">
                  <c:v>20.000000173846864</c:v>
                </c:pt>
                <c:pt idx="26290">
                  <c:v>20.000000173846864</c:v>
                </c:pt>
                <c:pt idx="26291">
                  <c:v>20.000000173846864</c:v>
                </c:pt>
                <c:pt idx="26292">
                  <c:v>20.000000173846864</c:v>
                </c:pt>
                <c:pt idx="26293">
                  <c:v>20.000000173846864</c:v>
                </c:pt>
                <c:pt idx="26294">
                  <c:v>20.000000173846864</c:v>
                </c:pt>
                <c:pt idx="26295">
                  <c:v>20.000000173846864</c:v>
                </c:pt>
                <c:pt idx="26296">
                  <c:v>20.000000173846864</c:v>
                </c:pt>
                <c:pt idx="26297">
                  <c:v>20.000000173846864</c:v>
                </c:pt>
                <c:pt idx="26298">
                  <c:v>20.000000173846864</c:v>
                </c:pt>
                <c:pt idx="26299">
                  <c:v>20.000000173846864</c:v>
                </c:pt>
                <c:pt idx="26300">
                  <c:v>20.000000173846864</c:v>
                </c:pt>
                <c:pt idx="26301">
                  <c:v>20.000000173846864</c:v>
                </c:pt>
                <c:pt idx="26302">
                  <c:v>20.000000173846864</c:v>
                </c:pt>
                <c:pt idx="26303">
                  <c:v>20.000000173846864</c:v>
                </c:pt>
                <c:pt idx="26304">
                  <c:v>20.000000173846864</c:v>
                </c:pt>
                <c:pt idx="26305">
                  <c:v>20.000000173846864</c:v>
                </c:pt>
                <c:pt idx="26306">
                  <c:v>20.000000173846864</c:v>
                </c:pt>
                <c:pt idx="26307">
                  <c:v>20.000000173846864</c:v>
                </c:pt>
                <c:pt idx="26308">
                  <c:v>20.000000173846864</c:v>
                </c:pt>
                <c:pt idx="26309">
                  <c:v>20.000000173846864</c:v>
                </c:pt>
                <c:pt idx="26310">
                  <c:v>20.000000173846864</c:v>
                </c:pt>
                <c:pt idx="26311">
                  <c:v>26.666667933265401</c:v>
                </c:pt>
                <c:pt idx="26312">
                  <c:v>20.000000173846864</c:v>
                </c:pt>
                <c:pt idx="26313">
                  <c:v>20.000000173846864</c:v>
                </c:pt>
                <c:pt idx="26314">
                  <c:v>20.000000173846864</c:v>
                </c:pt>
                <c:pt idx="26315">
                  <c:v>20.000000173846864</c:v>
                </c:pt>
                <c:pt idx="26316">
                  <c:v>20.000000173846864</c:v>
                </c:pt>
                <c:pt idx="26317">
                  <c:v>26.666667933265401</c:v>
                </c:pt>
                <c:pt idx="26318">
                  <c:v>20.000000173846864</c:v>
                </c:pt>
                <c:pt idx="26319">
                  <c:v>20.000000173846864</c:v>
                </c:pt>
                <c:pt idx="26320">
                  <c:v>20.000000173846864</c:v>
                </c:pt>
                <c:pt idx="26321">
                  <c:v>26.666667933265401</c:v>
                </c:pt>
                <c:pt idx="26322">
                  <c:v>20.000000173846864</c:v>
                </c:pt>
                <c:pt idx="26323">
                  <c:v>20.000000173846864</c:v>
                </c:pt>
                <c:pt idx="26324">
                  <c:v>26.666667933265401</c:v>
                </c:pt>
                <c:pt idx="26325">
                  <c:v>20.000000173846864</c:v>
                </c:pt>
                <c:pt idx="26326">
                  <c:v>20.000000173846864</c:v>
                </c:pt>
                <c:pt idx="26327">
                  <c:v>26.666667933265401</c:v>
                </c:pt>
                <c:pt idx="26328">
                  <c:v>20.000000173846864</c:v>
                </c:pt>
                <c:pt idx="26329">
                  <c:v>26.666667933265401</c:v>
                </c:pt>
                <c:pt idx="26330">
                  <c:v>20.000000173846864</c:v>
                </c:pt>
                <c:pt idx="26331">
                  <c:v>26.666667933265401</c:v>
                </c:pt>
                <c:pt idx="26332">
                  <c:v>20.000000173846864</c:v>
                </c:pt>
                <c:pt idx="26333">
                  <c:v>26.666667933265401</c:v>
                </c:pt>
                <c:pt idx="26334">
                  <c:v>20.000000173846864</c:v>
                </c:pt>
                <c:pt idx="26335">
                  <c:v>26.666667933265401</c:v>
                </c:pt>
                <c:pt idx="26336">
                  <c:v>20.000000173846864</c:v>
                </c:pt>
                <c:pt idx="26337">
                  <c:v>26.666667933265401</c:v>
                </c:pt>
                <c:pt idx="26338">
                  <c:v>26.666667933265401</c:v>
                </c:pt>
                <c:pt idx="26339">
                  <c:v>20.000000173846864</c:v>
                </c:pt>
                <c:pt idx="26340">
                  <c:v>26.666667933265401</c:v>
                </c:pt>
                <c:pt idx="26341">
                  <c:v>26.666667933265401</c:v>
                </c:pt>
                <c:pt idx="26342">
                  <c:v>26.666667933265401</c:v>
                </c:pt>
                <c:pt idx="26343">
                  <c:v>26.666667933265401</c:v>
                </c:pt>
                <c:pt idx="26344">
                  <c:v>26.666667933265401</c:v>
                </c:pt>
                <c:pt idx="26345">
                  <c:v>26.666667933265401</c:v>
                </c:pt>
                <c:pt idx="26346">
                  <c:v>26.666667933265401</c:v>
                </c:pt>
                <c:pt idx="26347">
                  <c:v>33.333335692683868</c:v>
                </c:pt>
                <c:pt idx="26348">
                  <c:v>26.666667933265401</c:v>
                </c:pt>
                <c:pt idx="26349">
                  <c:v>33.333335692683868</c:v>
                </c:pt>
                <c:pt idx="26350">
                  <c:v>33.333335692683868</c:v>
                </c:pt>
                <c:pt idx="26351">
                  <c:v>33.333335692683868</c:v>
                </c:pt>
                <c:pt idx="26352">
                  <c:v>33.333335692683868</c:v>
                </c:pt>
                <c:pt idx="26353">
                  <c:v>40.000003452102327</c:v>
                </c:pt>
                <c:pt idx="26354">
                  <c:v>33.333335692683868</c:v>
                </c:pt>
                <c:pt idx="26355">
                  <c:v>33.333335692683868</c:v>
                </c:pt>
                <c:pt idx="26356">
                  <c:v>33.333335692683868</c:v>
                </c:pt>
                <c:pt idx="26357">
                  <c:v>33.333335692683868</c:v>
                </c:pt>
                <c:pt idx="26358">
                  <c:v>33.333335692683868</c:v>
                </c:pt>
                <c:pt idx="26359">
                  <c:v>33.333335692683868</c:v>
                </c:pt>
                <c:pt idx="26360">
                  <c:v>33.333335692683868</c:v>
                </c:pt>
                <c:pt idx="26361">
                  <c:v>33.333335692683868</c:v>
                </c:pt>
                <c:pt idx="26362">
                  <c:v>26.666667933265401</c:v>
                </c:pt>
                <c:pt idx="26363">
                  <c:v>33.333335692683868</c:v>
                </c:pt>
                <c:pt idx="26364">
                  <c:v>33.333335692683868</c:v>
                </c:pt>
                <c:pt idx="26365">
                  <c:v>26.666667933265401</c:v>
                </c:pt>
                <c:pt idx="26366">
                  <c:v>33.333335692683868</c:v>
                </c:pt>
                <c:pt idx="26367">
                  <c:v>26.666667933265401</c:v>
                </c:pt>
                <c:pt idx="26368">
                  <c:v>33.333335692683868</c:v>
                </c:pt>
                <c:pt idx="26369">
                  <c:v>26.666667933265401</c:v>
                </c:pt>
                <c:pt idx="26370">
                  <c:v>33.333335692683868</c:v>
                </c:pt>
                <c:pt idx="26371">
                  <c:v>26.666667933265401</c:v>
                </c:pt>
                <c:pt idx="26372">
                  <c:v>26.666667933265401</c:v>
                </c:pt>
                <c:pt idx="26373">
                  <c:v>33.333335692683868</c:v>
                </c:pt>
                <c:pt idx="26374">
                  <c:v>26.666667933265401</c:v>
                </c:pt>
                <c:pt idx="26375">
                  <c:v>26.666667933265401</c:v>
                </c:pt>
                <c:pt idx="26376">
                  <c:v>26.666667933265401</c:v>
                </c:pt>
                <c:pt idx="26377">
                  <c:v>26.666667933265401</c:v>
                </c:pt>
                <c:pt idx="26378">
                  <c:v>26.666667933265401</c:v>
                </c:pt>
                <c:pt idx="26379">
                  <c:v>26.666667933265401</c:v>
                </c:pt>
                <c:pt idx="26380">
                  <c:v>26.666667933265401</c:v>
                </c:pt>
                <c:pt idx="26381">
                  <c:v>20.000000173846864</c:v>
                </c:pt>
                <c:pt idx="26382">
                  <c:v>26.666667933265401</c:v>
                </c:pt>
                <c:pt idx="26383">
                  <c:v>26.666667933265401</c:v>
                </c:pt>
                <c:pt idx="26384">
                  <c:v>26.666667933265401</c:v>
                </c:pt>
                <c:pt idx="26385">
                  <c:v>20.000000173846864</c:v>
                </c:pt>
                <c:pt idx="26386">
                  <c:v>26.666667933265401</c:v>
                </c:pt>
                <c:pt idx="26387">
                  <c:v>26.666667933265401</c:v>
                </c:pt>
                <c:pt idx="26388">
                  <c:v>20.000000173846864</c:v>
                </c:pt>
                <c:pt idx="26389">
                  <c:v>26.666667933265401</c:v>
                </c:pt>
                <c:pt idx="26390">
                  <c:v>26.666667933265401</c:v>
                </c:pt>
                <c:pt idx="26391">
                  <c:v>20.000000173846864</c:v>
                </c:pt>
                <c:pt idx="26392">
                  <c:v>26.666667933265401</c:v>
                </c:pt>
                <c:pt idx="26393">
                  <c:v>20.000000173846864</c:v>
                </c:pt>
                <c:pt idx="26394">
                  <c:v>26.666667933265401</c:v>
                </c:pt>
                <c:pt idx="26395">
                  <c:v>20.000000173846864</c:v>
                </c:pt>
                <c:pt idx="26396">
                  <c:v>20.000000173846864</c:v>
                </c:pt>
                <c:pt idx="26397">
                  <c:v>26.666667933265401</c:v>
                </c:pt>
                <c:pt idx="26398">
                  <c:v>20.000000173846864</c:v>
                </c:pt>
                <c:pt idx="26399">
                  <c:v>20.000000173846864</c:v>
                </c:pt>
                <c:pt idx="26400">
                  <c:v>26.666667933265401</c:v>
                </c:pt>
                <c:pt idx="26401">
                  <c:v>20.000000173846864</c:v>
                </c:pt>
                <c:pt idx="26402">
                  <c:v>20.000000173846864</c:v>
                </c:pt>
                <c:pt idx="26403">
                  <c:v>26.666667933265401</c:v>
                </c:pt>
                <c:pt idx="26404">
                  <c:v>20.000000173846864</c:v>
                </c:pt>
                <c:pt idx="26405">
                  <c:v>20.000000173846864</c:v>
                </c:pt>
                <c:pt idx="26406">
                  <c:v>20.000000173846864</c:v>
                </c:pt>
                <c:pt idx="26407">
                  <c:v>20.000000173846864</c:v>
                </c:pt>
                <c:pt idx="26408">
                  <c:v>20.000000173846864</c:v>
                </c:pt>
                <c:pt idx="26409">
                  <c:v>26.666667933265401</c:v>
                </c:pt>
                <c:pt idx="26410">
                  <c:v>20.000000173846864</c:v>
                </c:pt>
                <c:pt idx="26411">
                  <c:v>20.000000173846864</c:v>
                </c:pt>
                <c:pt idx="26412">
                  <c:v>20.000000173846864</c:v>
                </c:pt>
                <c:pt idx="26413">
                  <c:v>20.000000173846864</c:v>
                </c:pt>
                <c:pt idx="26414">
                  <c:v>20.000000173846864</c:v>
                </c:pt>
                <c:pt idx="26415">
                  <c:v>20.000000173846864</c:v>
                </c:pt>
                <c:pt idx="26416">
                  <c:v>20.000000173846864</c:v>
                </c:pt>
                <c:pt idx="26417">
                  <c:v>20.000000173846864</c:v>
                </c:pt>
                <c:pt idx="26418">
                  <c:v>13.333333966632667</c:v>
                </c:pt>
                <c:pt idx="26419">
                  <c:v>20.000000173846864</c:v>
                </c:pt>
                <c:pt idx="26420">
                  <c:v>20.000000173846864</c:v>
                </c:pt>
                <c:pt idx="26421">
                  <c:v>20.000000173846864</c:v>
                </c:pt>
                <c:pt idx="26422">
                  <c:v>20.000000173846864</c:v>
                </c:pt>
                <c:pt idx="26423">
                  <c:v>20.000000173846864</c:v>
                </c:pt>
                <c:pt idx="26424">
                  <c:v>20.000000173846864</c:v>
                </c:pt>
                <c:pt idx="26425">
                  <c:v>20.000000173846864</c:v>
                </c:pt>
                <c:pt idx="26426">
                  <c:v>13.333333966632667</c:v>
                </c:pt>
                <c:pt idx="26427">
                  <c:v>20.000000173846864</c:v>
                </c:pt>
                <c:pt idx="26428">
                  <c:v>20.000000173846864</c:v>
                </c:pt>
                <c:pt idx="26429">
                  <c:v>20.000000173846864</c:v>
                </c:pt>
                <c:pt idx="26430">
                  <c:v>20.000000173846864</c:v>
                </c:pt>
                <c:pt idx="26431">
                  <c:v>20.000000173846864</c:v>
                </c:pt>
                <c:pt idx="26432">
                  <c:v>13.333333966632667</c:v>
                </c:pt>
                <c:pt idx="26433">
                  <c:v>20.000000173846864</c:v>
                </c:pt>
                <c:pt idx="26434">
                  <c:v>20.000000173846864</c:v>
                </c:pt>
                <c:pt idx="26435">
                  <c:v>20.000000173846864</c:v>
                </c:pt>
                <c:pt idx="26436">
                  <c:v>20.000000173846864</c:v>
                </c:pt>
                <c:pt idx="26437">
                  <c:v>20.000000173846864</c:v>
                </c:pt>
                <c:pt idx="26438">
                  <c:v>20.000000173846864</c:v>
                </c:pt>
                <c:pt idx="26439">
                  <c:v>20.000000173846864</c:v>
                </c:pt>
                <c:pt idx="26440">
                  <c:v>20.000000173846864</c:v>
                </c:pt>
                <c:pt idx="26441">
                  <c:v>20.000000173846864</c:v>
                </c:pt>
                <c:pt idx="26442">
                  <c:v>20.000000173846864</c:v>
                </c:pt>
                <c:pt idx="26443">
                  <c:v>20.000000173846864</c:v>
                </c:pt>
                <c:pt idx="26444">
                  <c:v>20.000000173846864</c:v>
                </c:pt>
                <c:pt idx="26445">
                  <c:v>20.000000173846864</c:v>
                </c:pt>
                <c:pt idx="26446">
                  <c:v>20.000000173846864</c:v>
                </c:pt>
                <c:pt idx="26447">
                  <c:v>20.000000173846864</c:v>
                </c:pt>
                <c:pt idx="26448">
                  <c:v>26.666667933265401</c:v>
                </c:pt>
                <c:pt idx="26449">
                  <c:v>20.000000173846864</c:v>
                </c:pt>
                <c:pt idx="26450">
                  <c:v>20.000000173846864</c:v>
                </c:pt>
                <c:pt idx="26451">
                  <c:v>20.000000173846864</c:v>
                </c:pt>
                <c:pt idx="26452">
                  <c:v>20.000000173846864</c:v>
                </c:pt>
                <c:pt idx="26453">
                  <c:v>20.000000173846864</c:v>
                </c:pt>
                <c:pt idx="26454">
                  <c:v>20.000000173846864</c:v>
                </c:pt>
                <c:pt idx="26455">
                  <c:v>20.000000173846864</c:v>
                </c:pt>
                <c:pt idx="26456">
                  <c:v>26.666667933265401</c:v>
                </c:pt>
                <c:pt idx="26457">
                  <c:v>20.000000173846864</c:v>
                </c:pt>
                <c:pt idx="26458">
                  <c:v>20.000000173846864</c:v>
                </c:pt>
                <c:pt idx="26459">
                  <c:v>20.000000173846864</c:v>
                </c:pt>
                <c:pt idx="26460">
                  <c:v>20.000000173846864</c:v>
                </c:pt>
                <c:pt idx="26461">
                  <c:v>26.666667933265401</c:v>
                </c:pt>
                <c:pt idx="26462">
                  <c:v>20.000000173846864</c:v>
                </c:pt>
                <c:pt idx="26463">
                  <c:v>20.000000173846864</c:v>
                </c:pt>
                <c:pt idx="26464">
                  <c:v>20.000000173846864</c:v>
                </c:pt>
                <c:pt idx="26465">
                  <c:v>26.666667933265401</c:v>
                </c:pt>
                <c:pt idx="26466">
                  <c:v>20.000000173846864</c:v>
                </c:pt>
                <c:pt idx="26467">
                  <c:v>20.000000173846864</c:v>
                </c:pt>
                <c:pt idx="26468">
                  <c:v>26.666667933265401</c:v>
                </c:pt>
                <c:pt idx="26469">
                  <c:v>20.000000173846864</c:v>
                </c:pt>
                <c:pt idx="26470">
                  <c:v>26.666667933265401</c:v>
                </c:pt>
                <c:pt idx="26471">
                  <c:v>20.000000173846864</c:v>
                </c:pt>
                <c:pt idx="26472">
                  <c:v>26.666667933265401</c:v>
                </c:pt>
                <c:pt idx="26473">
                  <c:v>20.000000173846864</c:v>
                </c:pt>
                <c:pt idx="26474">
                  <c:v>26.666667933265401</c:v>
                </c:pt>
                <c:pt idx="26475">
                  <c:v>26.666667933265401</c:v>
                </c:pt>
                <c:pt idx="26476">
                  <c:v>20.000000173846864</c:v>
                </c:pt>
                <c:pt idx="26477">
                  <c:v>26.666667933265401</c:v>
                </c:pt>
                <c:pt idx="26478">
                  <c:v>26.666667933265401</c:v>
                </c:pt>
                <c:pt idx="26479">
                  <c:v>26.666667933265401</c:v>
                </c:pt>
                <c:pt idx="26480">
                  <c:v>26.666667933265401</c:v>
                </c:pt>
                <c:pt idx="26481">
                  <c:v>26.666667933265401</c:v>
                </c:pt>
                <c:pt idx="26482">
                  <c:v>26.666667933265401</c:v>
                </c:pt>
                <c:pt idx="26483">
                  <c:v>26.666667933265401</c:v>
                </c:pt>
                <c:pt idx="26484">
                  <c:v>26.666667933265401</c:v>
                </c:pt>
                <c:pt idx="26485">
                  <c:v>26.666667933265401</c:v>
                </c:pt>
                <c:pt idx="26486">
                  <c:v>26.666667933265401</c:v>
                </c:pt>
                <c:pt idx="26487">
                  <c:v>26.666667933265401</c:v>
                </c:pt>
                <c:pt idx="26488">
                  <c:v>26.666667933265401</c:v>
                </c:pt>
                <c:pt idx="26489">
                  <c:v>33.333335692683868</c:v>
                </c:pt>
                <c:pt idx="26490">
                  <c:v>26.666667933265401</c:v>
                </c:pt>
                <c:pt idx="26491">
                  <c:v>26.666667933265401</c:v>
                </c:pt>
                <c:pt idx="26492">
                  <c:v>33.333335692683868</c:v>
                </c:pt>
                <c:pt idx="26493">
                  <c:v>26.666667933265401</c:v>
                </c:pt>
                <c:pt idx="26494">
                  <c:v>33.333335692683868</c:v>
                </c:pt>
                <c:pt idx="26495">
                  <c:v>26.666667933265401</c:v>
                </c:pt>
                <c:pt idx="26496">
                  <c:v>33.333335692683868</c:v>
                </c:pt>
                <c:pt idx="26497">
                  <c:v>26.666667933265401</c:v>
                </c:pt>
                <c:pt idx="26498">
                  <c:v>33.333335692683868</c:v>
                </c:pt>
                <c:pt idx="26499">
                  <c:v>33.333335692683868</c:v>
                </c:pt>
                <c:pt idx="26500">
                  <c:v>26.666667933265401</c:v>
                </c:pt>
                <c:pt idx="26501">
                  <c:v>33.333335692683868</c:v>
                </c:pt>
                <c:pt idx="26502">
                  <c:v>33.333335692683868</c:v>
                </c:pt>
                <c:pt idx="26503">
                  <c:v>26.666667933265401</c:v>
                </c:pt>
                <c:pt idx="26504">
                  <c:v>33.333335692683868</c:v>
                </c:pt>
                <c:pt idx="26505">
                  <c:v>26.666667933265401</c:v>
                </c:pt>
                <c:pt idx="26506">
                  <c:v>33.333335692683868</c:v>
                </c:pt>
                <c:pt idx="26507">
                  <c:v>33.333335692683868</c:v>
                </c:pt>
                <c:pt idx="26508">
                  <c:v>26.666667933265401</c:v>
                </c:pt>
                <c:pt idx="26509">
                  <c:v>33.333335692683868</c:v>
                </c:pt>
                <c:pt idx="26510">
                  <c:v>33.333335692683868</c:v>
                </c:pt>
                <c:pt idx="26511">
                  <c:v>26.666667933265401</c:v>
                </c:pt>
                <c:pt idx="26512">
                  <c:v>33.333335692683868</c:v>
                </c:pt>
                <c:pt idx="26513">
                  <c:v>33.333335692683868</c:v>
                </c:pt>
                <c:pt idx="26514">
                  <c:v>33.333335692683868</c:v>
                </c:pt>
                <c:pt idx="26515">
                  <c:v>26.666667933265401</c:v>
                </c:pt>
                <c:pt idx="26516">
                  <c:v>33.333335692683868</c:v>
                </c:pt>
                <c:pt idx="26517">
                  <c:v>33.333335692683868</c:v>
                </c:pt>
                <c:pt idx="26518">
                  <c:v>33.333335692683868</c:v>
                </c:pt>
                <c:pt idx="26519">
                  <c:v>33.333335692683868</c:v>
                </c:pt>
                <c:pt idx="26520">
                  <c:v>33.333335692683868</c:v>
                </c:pt>
                <c:pt idx="26521">
                  <c:v>26.666667933265401</c:v>
                </c:pt>
                <c:pt idx="26522">
                  <c:v>33.333335692683868</c:v>
                </c:pt>
                <c:pt idx="26523">
                  <c:v>33.333335692683868</c:v>
                </c:pt>
                <c:pt idx="26524">
                  <c:v>33.333335692683868</c:v>
                </c:pt>
                <c:pt idx="26525">
                  <c:v>33.333335692683868</c:v>
                </c:pt>
                <c:pt idx="26526">
                  <c:v>33.333335692683868</c:v>
                </c:pt>
                <c:pt idx="26527">
                  <c:v>33.333335692683868</c:v>
                </c:pt>
                <c:pt idx="26528">
                  <c:v>33.333335692683868</c:v>
                </c:pt>
                <c:pt idx="26529">
                  <c:v>33.333335692683868</c:v>
                </c:pt>
                <c:pt idx="26530">
                  <c:v>26.666667933265401</c:v>
                </c:pt>
                <c:pt idx="26531">
                  <c:v>33.333335692683868</c:v>
                </c:pt>
                <c:pt idx="26532">
                  <c:v>33.333335692683868</c:v>
                </c:pt>
                <c:pt idx="26533">
                  <c:v>26.666667933265401</c:v>
                </c:pt>
                <c:pt idx="26534">
                  <c:v>33.333335692683868</c:v>
                </c:pt>
                <c:pt idx="26535">
                  <c:v>26.666667933265401</c:v>
                </c:pt>
                <c:pt idx="26536">
                  <c:v>26.666667933265401</c:v>
                </c:pt>
                <c:pt idx="26537">
                  <c:v>26.666667933265401</c:v>
                </c:pt>
                <c:pt idx="26538">
                  <c:v>26.666667933265401</c:v>
                </c:pt>
                <c:pt idx="26539">
                  <c:v>26.666667933265401</c:v>
                </c:pt>
                <c:pt idx="26540">
                  <c:v>26.666667933265401</c:v>
                </c:pt>
                <c:pt idx="26541">
                  <c:v>26.666667933265401</c:v>
                </c:pt>
                <c:pt idx="26542">
                  <c:v>26.666667933265401</c:v>
                </c:pt>
                <c:pt idx="26543">
                  <c:v>20.000000173846864</c:v>
                </c:pt>
                <c:pt idx="26544">
                  <c:v>26.666667933265401</c:v>
                </c:pt>
                <c:pt idx="26545">
                  <c:v>26.666667933265401</c:v>
                </c:pt>
                <c:pt idx="26546">
                  <c:v>20.000000173846864</c:v>
                </c:pt>
                <c:pt idx="26547">
                  <c:v>26.666667933265401</c:v>
                </c:pt>
                <c:pt idx="26548">
                  <c:v>20.000000173846864</c:v>
                </c:pt>
                <c:pt idx="26549">
                  <c:v>26.666667933265401</c:v>
                </c:pt>
                <c:pt idx="26550">
                  <c:v>20.000000173846864</c:v>
                </c:pt>
                <c:pt idx="26551">
                  <c:v>20.000000173846864</c:v>
                </c:pt>
                <c:pt idx="26552">
                  <c:v>26.666667933265401</c:v>
                </c:pt>
                <c:pt idx="26553">
                  <c:v>20.000000173846864</c:v>
                </c:pt>
                <c:pt idx="26554">
                  <c:v>20.000000173846864</c:v>
                </c:pt>
                <c:pt idx="26555">
                  <c:v>26.666667933265401</c:v>
                </c:pt>
                <c:pt idx="26556">
                  <c:v>20.000000173846864</c:v>
                </c:pt>
                <c:pt idx="26557">
                  <c:v>20.000000173846864</c:v>
                </c:pt>
                <c:pt idx="26558">
                  <c:v>20.000000173846864</c:v>
                </c:pt>
                <c:pt idx="26559">
                  <c:v>26.666667933265401</c:v>
                </c:pt>
                <c:pt idx="26560">
                  <c:v>20.000000173846864</c:v>
                </c:pt>
                <c:pt idx="26561">
                  <c:v>20.000000173846864</c:v>
                </c:pt>
                <c:pt idx="26562">
                  <c:v>20.000000173846864</c:v>
                </c:pt>
                <c:pt idx="26563">
                  <c:v>20.000000173846864</c:v>
                </c:pt>
                <c:pt idx="26564">
                  <c:v>20.000000173846864</c:v>
                </c:pt>
                <c:pt idx="26565">
                  <c:v>20.000000173846864</c:v>
                </c:pt>
                <c:pt idx="26566">
                  <c:v>20.000000173846864</c:v>
                </c:pt>
                <c:pt idx="26567">
                  <c:v>20.000000173846864</c:v>
                </c:pt>
                <c:pt idx="26568">
                  <c:v>20.000000173846864</c:v>
                </c:pt>
                <c:pt idx="26569">
                  <c:v>20.000000173846864</c:v>
                </c:pt>
                <c:pt idx="26570">
                  <c:v>20.000000173846864</c:v>
                </c:pt>
                <c:pt idx="26571">
                  <c:v>20.000000173846864</c:v>
                </c:pt>
                <c:pt idx="26572">
                  <c:v>20.000000173846864</c:v>
                </c:pt>
                <c:pt idx="26573">
                  <c:v>20.000000173846864</c:v>
                </c:pt>
                <c:pt idx="26574">
                  <c:v>20.000000173846864</c:v>
                </c:pt>
                <c:pt idx="26575">
                  <c:v>20.000000173846864</c:v>
                </c:pt>
                <c:pt idx="26576">
                  <c:v>20.000000173846864</c:v>
                </c:pt>
                <c:pt idx="26577">
                  <c:v>20.000000173846864</c:v>
                </c:pt>
                <c:pt idx="26578">
                  <c:v>20.000000173846864</c:v>
                </c:pt>
                <c:pt idx="26579">
                  <c:v>20.000000173846864</c:v>
                </c:pt>
                <c:pt idx="26580">
                  <c:v>20.000000173846864</c:v>
                </c:pt>
                <c:pt idx="26581">
                  <c:v>20.000000173846864</c:v>
                </c:pt>
                <c:pt idx="26582">
                  <c:v>20.000000173846864</c:v>
                </c:pt>
                <c:pt idx="26583">
                  <c:v>13.333333966632667</c:v>
                </c:pt>
                <c:pt idx="26584">
                  <c:v>20.000000173846864</c:v>
                </c:pt>
                <c:pt idx="26585">
                  <c:v>20.000000173846864</c:v>
                </c:pt>
                <c:pt idx="26586">
                  <c:v>20.000000173846864</c:v>
                </c:pt>
                <c:pt idx="26587">
                  <c:v>13.333333966632667</c:v>
                </c:pt>
                <c:pt idx="26588">
                  <c:v>20.000000173846864</c:v>
                </c:pt>
                <c:pt idx="26589">
                  <c:v>20.000000173846864</c:v>
                </c:pt>
                <c:pt idx="26590">
                  <c:v>13.333333966632667</c:v>
                </c:pt>
                <c:pt idx="26591">
                  <c:v>20.000000173846864</c:v>
                </c:pt>
                <c:pt idx="26592">
                  <c:v>13.333333966632667</c:v>
                </c:pt>
                <c:pt idx="26593">
                  <c:v>20.000000173846864</c:v>
                </c:pt>
                <c:pt idx="26594">
                  <c:v>20.000000173846864</c:v>
                </c:pt>
                <c:pt idx="26595">
                  <c:v>13.333333966632667</c:v>
                </c:pt>
                <c:pt idx="26596">
                  <c:v>20.000000173846864</c:v>
                </c:pt>
                <c:pt idx="26597">
                  <c:v>13.333333966632667</c:v>
                </c:pt>
                <c:pt idx="26598">
                  <c:v>20.000000173846864</c:v>
                </c:pt>
                <c:pt idx="26599">
                  <c:v>13.333333966632667</c:v>
                </c:pt>
                <c:pt idx="26600">
                  <c:v>20.000000173846864</c:v>
                </c:pt>
                <c:pt idx="26601">
                  <c:v>13.333333966632667</c:v>
                </c:pt>
                <c:pt idx="26602">
                  <c:v>20.000000173846864</c:v>
                </c:pt>
                <c:pt idx="26603">
                  <c:v>13.333333966632667</c:v>
                </c:pt>
                <c:pt idx="26604">
                  <c:v>13.333333966632667</c:v>
                </c:pt>
                <c:pt idx="26605">
                  <c:v>20.000000173846864</c:v>
                </c:pt>
                <c:pt idx="26606">
                  <c:v>13.333333966632667</c:v>
                </c:pt>
                <c:pt idx="26607">
                  <c:v>13.333333966632667</c:v>
                </c:pt>
                <c:pt idx="26608">
                  <c:v>20.000000173846864</c:v>
                </c:pt>
                <c:pt idx="26609">
                  <c:v>13.333333966632667</c:v>
                </c:pt>
                <c:pt idx="26610">
                  <c:v>13.333333966632667</c:v>
                </c:pt>
                <c:pt idx="26611">
                  <c:v>20.000000173846864</c:v>
                </c:pt>
                <c:pt idx="26612">
                  <c:v>13.333333966632667</c:v>
                </c:pt>
                <c:pt idx="26613">
                  <c:v>13.333333966632667</c:v>
                </c:pt>
                <c:pt idx="26614">
                  <c:v>13.333333966632667</c:v>
                </c:pt>
                <c:pt idx="26615">
                  <c:v>20.000000173846864</c:v>
                </c:pt>
                <c:pt idx="26616">
                  <c:v>13.333333966632667</c:v>
                </c:pt>
                <c:pt idx="26617">
                  <c:v>13.333333966632667</c:v>
                </c:pt>
                <c:pt idx="26618">
                  <c:v>13.333333966632667</c:v>
                </c:pt>
                <c:pt idx="26619">
                  <c:v>13.333333966632667</c:v>
                </c:pt>
                <c:pt idx="26620">
                  <c:v>20.000000173846864</c:v>
                </c:pt>
                <c:pt idx="26621">
                  <c:v>13.333333966632667</c:v>
                </c:pt>
                <c:pt idx="26622">
                  <c:v>13.333333966632667</c:v>
                </c:pt>
                <c:pt idx="26623">
                  <c:v>13.333333966632667</c:v>
                </c:pt>
                <c:pt idx="26624">
                  <c:v>13.333333966632667</c:v>
                </c:pt>
                <c:pt idx="26625">
                  <c:v>20.000000173846864</c:v>
                </c:pt>
                <c:pt idx="26626">
                  <c:v>13.333333966632667</c:v>
                </c:pt>
                <c:pt idx="26627">
                  <c:v>13.333333966632667</c:v>
                </c:pt>
                <c:pt idx="26628">
                  <c:v>13.333333966632667</c:v>
                </c:pt>
                <c:pt idx="26629">
                  <c:v>20.000000173846864</c:v>
                </c:pt>
                <c:pt idx="26630">
                  <c:v>13.333333966632667</c:v>
                </c:pt>
                <c:pt idx="26631">
                  <c:v>13.333333966632667</c:v>
                </c:pt>
                <c:pt idx="26632">
                  <c:v>13.333333966632667</c:v>
                </c:pt>
                <c:pt idx="26633">
                  <c:v>20.000000173846864</c:v>
                </c:pt>
                <c:pt idx="26634">
                  <c:v>13.333333966632667</c:v>
                </c:pt>
                <c:pt idx="26635">
                  <c:v>13.333333966632667</c:v>
                </c:pt>
                <c:pt idx="26636">
                  <c:v>13.333333966632667</c:v>
                </c:pt>
                <c:pt idx="26637">
                  <c:v>13.333333966632667</c:v>
                </c:pt>
                <c:pt idx="26638">
                  <c:v>20.000000173846864</c:v>
                </c:pt>
                <c:pt idx="26639">
                  <c:v>13.333333966632667</c:v>
                </c:pt>
                <c:pt idx="26640">
                  <c:v>13.333333966632667</c:v>
                </c:pt>
                <c:pt idx="26641">
                  <c:v>13.333333966632667</c:v>
                </c:pt>
                <c:pt idx="26642">
                  <c:v>13.333333966632667</c:v>
                </c:pt>
                <c:pt idx="26643">
                  <c:v>13.333333966632667</c:v>
                </c:pt>
                <c:pt idx="26644">
                  <c:v>20.000000173846864</c:v>
                </c:pt>
                <c:pt idx="26645">
                  <c:v>13.333333966632667</c:v>
                </c:pt>
                <c:pt idx="26646">
                  <c:v>13.333333966632667</c:v>
                </c:pt>
                <c:pt idx="26647">
                  <c:v>13.333333966632667</c:v>
                </c:pt>
                <c:pt idx="26648">
                  <c:v>13.333333966632667</c:v>
                </c:pt>
                <c:pt idx="26649">
                  <c:v>13.333333966632667</c:v>
                </c:pt>
                <c:pt idx="26650">
                  <c:v>13.333333966632667</c:v>
                </c:pt>
                <c:pt idx="26651">
                  <c:v>13.333333966632667</c:v>
                </c:pt>
                <c:pt idx="26652">
                  <c:v>13.333333966632667</c:v>
                </c:pt>
                <c:pt idx="26653">
                  <c:v>13.333333966632667</c:v>
                </c:pt>
                <c:pt idx="26654">
                  <c:v>13.333333966632667</c:v>
                </c:pt>
                <c:pt idx="26655">
                  <c:v>13.333333966632667</c:v>
                </c:pt>
                <c:pt idx="26656">
                  <c:v>13.333333966632667</c:v>
                </c:pt>
                <c:pt idx="26657">
                  <c:v>13.333333966632667</c:v>
                </c:pt>
                <c:pt idx="26658">
                  <c:v>13.333333966632667</c:v>
                </c:pt>
                <c:pt idx="26659">
                  <c:v>13.333333966632667</c:v>
                </c:pt>
                <c:pt idx="26660">
                  <c:v>20.000000173846864</c:v>
                </c:pt>
                <c:pt idx="26661">
                  <c:v>13.333333966632667</c:v>
                </c:pt>
                <c:pt idx="26662">
                  <c:v>13.333333966632667</c:v>
                </c:pt>
                <c:pt idx="26663">
                  <c:v>13.333333966632667</c:v>
                </c:pt>
                <c:pt idx="26664">
                  <c:v>13.333333966632667</c:v>
                </c:pt>
                <c:pt idx="26665">
                  <c:v>13.333333966632667</c:v>
                </c:pt>
                <c:pt idx="26666">
                  <c:v>13.333333966632667</c:v>
                </c:pt>
                <c:pt idx="26667">
                  <c:v>13.333333966632667</c:v>
                </c:pt>
                <c:pt idx="26668">
                  <c:v>13.333333966632667</c:v>
                </c:pt>
                <c:pt idx="26669">
                  <c:v>13.333333966632667</c:v>
                </c:pt>
                <c:pt idx="26670">
                  <c:v>13.333333966632667</c:v>
                </c:pt>
                <c:pt idx="26671">
                  <c:v>13.333333966632667</c:v>
                </c:pt>
                <c:pt idx="26672">
                  <c:v>13.333333966632667</c:v>
                </c:pt>
                <c:pt idx="26673">
                  <c:v>13.333333966632667</c:v>
                </c:pt>
                <c:pt idx="26674">
                  <c:v>13.333333966632667</c:v>
                </c:pt>
                <c:pt idx="26675">
                  <c:v>13.333333966632667</c:v>
                </c:pt>
                <c:pt idx="26676">
                  <c:v>13.333333966632667</c:v>
                </c:pt>
                <c:pt idx="26677">
                  <c:v>13.333333966632667</c:v>
                </c:pt>
                <c:pt idx="26678">
                  <c:v>13.333333966632667</c:v>
                </c:pt>
                <c:pt idx="26679">
                  <c:v>13.333333966632667</c:v>
                </c:pt>
                <c:pt idx="26680">
                  <c:v>13.333333966632667</c:v>
                </c:pt>
                <c:pt idx="26681">
                  <c:v>13.333333966632667</c:v>
                </c:pt>
                <c:pt idx="26682">
                  <c:v>13.333333966632667</c:v>
                </c:pt>
                <c:pt idx="26683">
                  <c:v>13.333333966632667</c:v>
                </c:pt>
                <c:pt idx="26684">
                  <c:v>13.333333966632667</c:v>
                </c:pt>
                <c:pt idx="26685">
                  <c:v>13.333333966632667</c:v>
                </c:pt>
                <c:pt idx="26686">
                  <c:v>13.333333966632667</c:v>
                </c:pt>
                <c:pt idx="26687">
                  <c:v>13.333333966632667</c:v>
                </c:pt>
                <c:pt idx="26688">
                  <c:v>13.333333966632667</c:v>
                </c:pt>
                <c:pt idx="26689">
                  <c:v>13.333333966632667</c:v>
                </c:pt>
                <c:pt idx="26690">
                  <c:v>13.333333966632667</c:v>
                </c:pt>
                <c:pt idx="26691">
                  <c:v>13.333333966632667</c:v>
                </c:pt>
                <c:pt idx="26692">
                  <c:v>13.333333966632667</c:v>
                </c:pt>
                <c:pt idx="26693">
                  <c:v>13.333333966632667</c:v>
                </c:pt>
                <c:pt idx="26694">
                  <c:v>13.333333966632667</c:v>
                </c:pt>
                <c:pt idx="26695">
                  <c:v>13.333333966632667</c:v>
                </c:pt>
                <c:pt idx="26696">
                  <c:v>13.333333966632667</c:v>
                </c:pt>
                <c:pt idx="26697">
                  <c:v>13.333333966632667</c:v>
                </c:pt>
                <c:pt idx="26698">
                  <c:v>13.333333966632667</c:v>
                </c:pt>
                <c:pt idx="26699">
                  <c:v>13.333333966632667</c:v>
                </c:pt>
                <c:pt idx="26700">
                  <c:v>13.333333966632667</c:v>
                </c:pt>
                <c:pt idx="26701">
                  <c:v>13.333333966632667</c:v>
                </c:pt>
                <c:pt idx="26702">
                  <c:v>13.333333966632667</c:v>
                </c:pt>
                <c:pt idx="26703">
                  <c:v>13.333333966632667</c:v>
                </c:pt>
                <c:pt idx="26704">
                  <c:v>13.333333966632667</c:v>
                </c:pt>
                <c:pt idx="26705">
                  <c:v>13.333333966632667</c:v>
                </c:pt>
                <c:pt idx="26706">
                  <c:v>13.333333966632667</c:v>
                </c:pt>
                <c:pt idx="26707">
                  <c:v>13.333333966632667</c:v>
                </c:pt>
                <c:pt idx="26708">
                  <c:v>13.333333966632667</c:v>
                </c:pt>
                <c:pt idx="26709">
                  <c:v>13.333333966632667</c:v>
                </c:pt>
                <c:pt idx="26710">
                  <c:v>13.333333966632667</c:v>
                </c:pt>
                <c:pt idx="26711">
                  <c:v>13.333333966632667</c:v>
                </c:pt>
                <c:pt idx="26712">
                  <c:v>13.333333966632667</c:v>
                </c:pt>
                <c:pt idx="26713">
                  <c:v>13.333333966632667</c:v>
                </c:pt>
                <c:pt idx="26714">
                  <c:v>6.6666669833163335</c:v>
                </c:pt>
                <c:pt idx="26715">
                  <c:v>13.333333966632667</c:v>
                </c:pt>
                <c:pt idx="26716">
                  <c:v>13.333333966632667</c:v>
                </c:pt>
                <c:pt idx="26717">
                  <c:v>13.333333966632667</c:v>
                </c:pt>
                <c:pt idx="26718">
                  <c:v>13.333333966632667</c:v>
                </c:pt>
                <c:pt idx="26719">
                  <c:v>13.333333966632667</c:v>
                </c:pt>
                <c:pt idx="26720">
                  <c:v>13.333333966632667</c:v>
                </c:pt>
                <c:pt idx="26721">
                  <c:v>13.333333966632667</c:v>
                </c:pt>
                <c:pt idx="26722">
                  <c:v>13.333333966632667</c:v>
                </c:pt>
                <c:pt idx="26723">
                  <c:v>20.000000173846864</c:v>
                </c:pt>
                <c:pt idx="26724">
                  <c:v>13.333333966632667</c:v>
                </c:pt>
                <c:pt idx="26725">
                  <c:v>13.333333966632667</c:v>
                </c:pt>
                <c:pt idx="26726">
                  <c:v>13.333333966632667</c:v>
                </c:pt>
                <c:pt idx="26727">
                  <c:v>13.333333966632667</c:v>
                </c:pt>
                <c:pt idx="26728">
                  <c:v>13.333333966632667</c:v>
                </c:pt>
                <c:pt idx="26729">
                  <c:v>13.333333966632667</c:v>
                </c:pt>
                <c:pt idx="26730">
                  <c:v>13.333333966632667</c:v>
                </c:pt>
                <c:pt idx="26731">
                  <c:v>20.000000173846864</c:v>
                </c:pt>
                <c:pt idx="26732">
                  <c:v>13.333333966632667</c:v>
                </c:pt>
                <c:pt idx="26733">
                  <c:v>13.333333966632667</c:v>
                </c:pt>
                <c:pt idx="26734">
                  <c:v>13.333333966632667</c:v>
                </c:pt>
                <c:pt idx="26735">
                  <c:v>13.333333966632667</c:v>
                </c:pt>
                <c:pt idx="26736">
                  <c:v>13.333333966632667</c:v>
                </c:pt>
                <c:pt idx="26737">
                  <c:v>13.333333966632667</c:v>
                </c:pt>
                <c:pt idx="26738">
                  <c:v>20.000000173846864</c:v>
                </c:pt>
                <c:pt idx="26739">
                  <c:v>13.333333966632667</c:v>
                </c:pt>
                <c:pt idx="26740">
                  <c:v>13.333333966632667</c:v>
                </c:pt>
                <c:pt idx="26741">
                  <c:v>13.333333966632667</c:v>
                </c:pt>
                <c:pt idx="26742">
                  <c:v>13.333333966632667</c:v>
                </c:pt>
                <c:pt idx="26743">
                  <c:v>13.333333966632667</c:v>
                </c:pt>
                <c:pt idx="26744">
                  <c:v>13.333333966632667</c:v>
                </c:pt>
                <c:pt idx="26745">
                  <c:v>13.333333966632667</c:v>
                </c:pt>
                <c:pt idx="26746">
                  <c:v>13.333333966632667</c:v>
                </c:pt>
                <c:pt idx="26747">
                  <c:v>13.333333966632667</c:v>
                </c:pt>
                <c:pt idx="26748">
                  <c:v>13.333333966632667</c:v>
                </c:pt>
                <c:pt idx="26749">
                  <c:v>13.333333966632667</c:v>
                </c:pt>
                <c:pt idx="26750">
                  <c:v>13.333333966632667</c:v>
                </c:pt>
                <c:pt idx="26751">
                  <c:v>13.333333966632667</c:v>
                </c:pt>
                <c:pt idx="26752">
                  <c:v>13.333333966632667</c:v>
                </c:pt>
                <c:pt idx="26753">
                  <c:v>13.333333966632667</c:v>
                </c:pt>
                <c:pt idx="26754">
                  <c:v>13.333333966632667</c:v>
                </c:pt>
                <c:pt idx="26755">
                  <c:v>13.333333966632667</c:v>
                </c:pt>
                <c:pt idx="26756">
                  <c:v>13.333333966632667</c:v>
                </c:pt>
                <c:pt idx="26757">
                  <c:v>13.333333966632667</c:v>
                </c:pt>
                <c:pt idx="26758">
                  <c:v>13.333333966632667</c:v>
                </c:pt>
                <c:pt idx="26759">
                  <c:v>13.333333966632667</c:v>
                </c:pt>
                <c:pt idx="26760">
                  <c:v>13.333333966632667</c:v>
                </c:pt>
                <c:pt idx="26761">
                  <c:v>13.333333966632667</c:v>
                </c:pt>
                <c:pt idx="26762">
                  <c:v>13.333333966632667</c:v>
                </c:pt>
                <c:pt idx="26763">
                  <c:v>13.333333966632667</c:v>
                </c:pt>
                <c:pt idx="26764">
                  <c:v>13.333333966632667</c:v>
                </c:pt>
                <c:pt idx="26765">
                  <c:v>13.333333966632667</c:v>
                </c:pt>
                <c:pt idx="26766">
                  <c:v>13.333333966632667</c:v>
                </c:pt>
                <c:pt idx="26767">
                  <c:v>20.000000173846864</c:v>
                </c:pt>
                <c:pt idx="26768">
                  <c:v>13.333333966632667</c:v>
                </c:pt>
                <c:pt idx="26769">
                  <c:v>13.333333966632667</c:v>
                </c:pt>
                <c:pt idx="26770">
                  <c:v>13.333333966632667</c:v>
                </c:pt>
                <c:pt idx="26771">
                  <c:v>13.333333966632667</c:v>
                </c:pt>
                <c:pt idx="26772">
                  <c:v>13.333333966632667</c:v>
                </c:pt>
                <c:pt idx="26773">
                  <c:v>13.333333966632667</c:v>
                </c:pt>
                <c:pt idx="26774">
                  <c:v>13.333333966632667</c:v>
                </c:pt>
                <c:pt idx="26775">
                  <c:v>13.333333966632667</c:v>
                </c:pt>
                <c:pt idx="26776">
                  <c:v>13.333333966632667</c:v>
                </c:pt>
                <c:pt idx="26777">
                  <c:v>13.333333966632667</c:v>
                </c:pt>
                <c:pt idx="26778">
                  <c:v>13.333333966632667</c:v>
                </c:pt>
                <c:pt idx="26779">
                  <c:v>13.333333966632667</c:v>
                </c:pt>
                <c:pt idx="26780">
                  <c:v>13.333333966632667</c:v>
                </c:pt>
                <c:pt idx="26781">
                  <c:v>13.333333966632667</c:v>
                </c:pt>
                <c:pt idx="26782">
                  <c:v>13.333333966632667</c:v>
                </c:pt>
                <c:pt idx="26783">
                  <c:v>13.333333966632667</c:v>
                </c:pt>
                <c:pt idx="26784">
                  <c:v>13.333333966632667</c:v>
                </c:pt>
                <c:pt idx="26785">
                  <c:v>20.000000173846864</c:v>
                </c:pt>
                <c:pt idx="26786">
                  <c:v>13.333333966632667</c:v>
                </c:pt>
                <c:pt idx="26787">
                  <c:v>13.333333966632667</c:v>
                </c:pt>
                <c:pt idx="26788">
                  <c:v>13.333333966632667</c:v>
                </c:pt>
                <c:pt idx="26789">
                  <c:v>13.333333966632667</c:v>
                </c:pt>
                <c:pt idx="26790">
                  <c:v>13.333333966632667</c:v>
                </c:pt>
                <c:pt idx="26791">
                  <c:v>13.333333966632667</c:v>
                </c:pt>
                <c:pt idx="26792">
                  <c:v>13.333333966632667</c:v>
                </c:pt>
                <c:pt idx="26793">
                  <c:v>13.333333966632667</c:v>
                </c:pt>
                <c:pt idx="26794">
                  <c:v>13.333333966632667</c:v>
                </c:pt>
                <c:pt idx="26795">
                  <c:v>13.333333966632667</c:v>
                </c:pt>
                <c:pt idx="26796">
                  <c:v>13.333333966632667</c:v>
                </c:pt>
                <c:pt idx="26797">
                  <c:v>13.333333966632667</c:v>
                </c:pt>
                <c:pt idx="26798">
                  <c:v>13.333333966632667</c:v>
                </c:pt>
                <c:pt idx="26799">
                  <c:v>13.333333966632667</c:v>
                </c:pt>
                <c:pt idx="26800">
                  <c:v>13.333333966632667</c:v>
                </c:pt>
                <c:pt idx="26801">
                  <c:v>13.333333966632667</c:v>
                </c:pt>
                <c:pt idx="26802">
                  <c:v>13.333333966632667</c:v>
                </c:pt>
                <c:pt idx="26803">
                  <c:v>13.333333966632667</c:v>
                </c:pt>
                <c:pt idx="26804">
                  <c:v>13.333333966632667</c:v>
                </c:pt>
                <c:pt idx="26805">
                  <c:v>13.333333966632667</c:v>
                </c:pt>
                <c:pt idx="26806">
                  <c:v>13.333333966632667</c:v>
                </c:pt>
                <c:pt idx="26807">
                  <c:v>13.333333966632667</c:v>
                </c:pt>
                <c:pt idx="26808">
                  <c:v>13.333333966632667</c:v>
                </c:pt>
                <c:pt idx="26809">
                  <c:v>13.333333966632667</c:v>
                </c:pt>
                <c:pt idx="26810">
                  <c:v>13.333333966632667</c:v>
                </c:pt>
                <c:pt idx="26811">
                  <c:v>13.333333966632667</c:v>
                </c:pt>
                <c:pt idx="26812">
                  <c:v>13.333333966632667</c:v>
                </c:pt>
                <c:pt idx="26813">
                  <c:v>13.333333966632667</c:v>
                </c:pt>
                <c:pt idx="26814">
                  <c:v>13.333333966632667</c:v>
                </c:pt>
                <c:pt idx="26815">
                  <c:v>13.333333966632667</c:v>
                </c:pt>
                <c:pt idx="26816">
                  <c:v>13.333333966632667</c:v>
                </c:pt>
                <c:pt idx="26817">
                  <c:v>13.333333966632667</c:v>
                </c:pt>
                <c:pt idx="26818">
                  <c:v>13.333333966632667</c:v>
                </c:pt>
                <c:pt idx="26819">
                  <c:v>13.333333966632667</c:v>
                </c:pt>
                <c:pt idx="26820">
                  <c:v>20.000000173846864</c:v>
                </c:pt>
                <c:pt idx="26821">
                  <c:v>13.333333966632667</c:v>
                </c:pt>
                <c:pt idx="26822">
                  <c:v>13.333333966632667</c:v>
                </c:pt>
                <c:pt idx="26823">
                  <c:v>13.333333966632667</c:v>
                </c:pt>
                <c:pt idx="26824">
                  <c:v>13.333333966632667</c:v>
                </c:pt>
                <c:pt idx="26825">
                  <c:v>13.333333966632667</c:v>
                </c:pt>
                <c:pt idx="26826">
                  <c:v>20.000000173846864</c:v>
                </c:pt>
                <c:pt idx="26827">
                  <c:v>13.333333966632667</c:v>
                </c:pt>
                <c:pt idx="26828">
                  <c:v>13.333333966632667</c:v>
                </c:pt>
                <c:pt idx="26829">
                  <c:v>13.333333966632667</c:v>
                </c:pt>
                <c:pt idx="26830">
                  <c:v>13.333333966632667</c:v>
                </c:pt>
                <c:pt idx="26831">
                  <c:v>13.333333966632667</c:v>
                </c:pt>
                <c:pt idx="26832">
                  <c:v>20.000000173846864</c:v>
                </c:pt>
                <c:pt idx="26833">
                  <c:v>13.333333966632667</c:v>
                </c:pt>
                <c:pt idx="26834">
                  <c:v>13.333333966632667</c:v>
                </c:pt>
                <c:pt idx="26835">
                  <c:v>13.333333966632667</c:v>
                </c:pt>
                <c:pt idx="26836">
                  <c:v>13.333333966632667</c:v>
                </c:pt>
                <c:pt idx="26837">
                  <c:v>13.333333966632667</c:v>
                </c:pt>
                <c:pt idx="26838">
                  <c:v>13.333333966632667</c:v>
                </c:pt>
                <c:pt idx="26839">
                  <c:v>13.333333966632667</c:v>
                </c:pt>
                <c:pt idx="26840">
                  <c:v>13.333333966632667</c:v>
                </c:pt>
                <c:pt idx="26841">
                  <c:v>13.333333966632667</c:v>
                </c:pt>
                <c:pt idx="26842">
                  <c:v>13.333333966632667</c:v>
                </c:pt>
                <c:pt idx="26843">
                  <c:v>13.333333966632667</c:v>
                </c:pt>
                <c:pt idx="26844">
                  <c:v>13.333333966632667</c:v>
                </c:pt>
                <c:pt idx="26845">
                  <c:v>13.333333966632667</c:v>
                </c:pt>
                <c:pt idx="26846">
                  <c:v>13.333333966632667</c:v>
                </c:pt>
                <c:pt idx="26847">
                  <c:v>13.333333966632667</c:v>
                </c:pt>
                <c:pt idx="26848">
                  <c:v>13.333333966632667</c:v>
                </c:pt>
                <c:pt idx="26849">
                  <c:v>13.333333966632667</c:v>
                </c:pt>
                <c:pt idx="26850">
                  <c:v>13.333333966632667</c:v>
                </c:pt>
                <c:pt idx="26851">
                  <c:v>13.333333966632667</c:v>
                </c:pt>
                <c:pt idx="26852">
                  <c:v>13.333333966632667</c:v>
                </c:pt>
                <c:pt idx="26853">
                  <c:v>13.333333966632667</c:v>
                </c:pt>
                <c:pt idx="26854">
                  <c:v>13.333333966632667</c:v>
                </c:pt>
                <c:pt idx="26855">
                  <c:v>20.000000173846864</c:v>
                </c:pt>
                <c:pt idx="26856">
                  <c:v>13.333333966632667</c:v>
                </c:pt>
                <c:pt idx="26857">
                  <c:v>13.333333966632667</c:v>
                </c:pt>
                <c:pt idx="26858">
                  <c:v>13.333333966632667</c:v>
                </c:pt>
                <c:pt idx="26859">
                  <c:v>13.333333966632667</c:v>
                </c:pt>
                <c:pt idx="26860">
                  <c:v>13.333333966632667</c:v>
                </c:pt>
                <c:pt idx="26861">
                  <c:v>20.000000173846864</c:v>
                </c:pt>
                <c:pt idx="26862">
                  <c:v>13.333333966632667</c:v>
                </c:pt>
                <c:pt idx="26863">
                  <c:v>13.333333966632667</c:v>
                </c:pt>
                <c:pt idx="26864">
                  <c:v>13.333333966632667</c:v>
                </c:pt>
                <c:pt idx="26865">
                  <c:v>13.333333966632667</c:v>
                </c:pt>
                <c:pt idx="26866">
                  <c:v>20.000000173846864</c:v>
                </c:pt>
                <c:pt idx="26867">
                  <c:v>13.333333966632667</c:v>
                </c:pt>
                <c:pt idx="26868">
                  <c:v>13.333333966632667</c:v>
                </c:pt>
                <c:pt idx="26869">
                  <c:v>20.000000173846864</c:v>
                </c:pt>
                <c:pt idx="26870">
                  <c:v>13.333333966632667</c:v>
                </c:pt>
                <c:pt idx="26871">
                  <c:v>20.000000173846864</c:v>
                </c:pt>
                <c:pt idx="26872">
                  <c:v>13.333333966632667</c:v>
                </c:pt>
                <c:pt idx="26873">
                  <c:v>13.333333966632667</c:v>
                </c:pt>
                <c:pt idx="26874">
                  <c:v>20.000000173846864</c:v>
                </c:pt>
                <c:pt idx="26875">
                  <c:v>13.333333966632667</c:v>
                </c:pt>
                <c:pt idx="26876">
                  <c:v>20.000000173846864</c:v>
                </c:pt>
                <c:pt idx="26877">
                  <c:v>13.333333966632667</c:v>
                </c:pt>
                <c:pt idx="26878">
                  <c:v>13.333333966632667</c:v>
                </c:pt>
                <c:pt idx="26879">
                  <c:v>20.000000173846864</c:v>
                </c:pt>
                <c:pt idx="26880">
                  <c:v>13.333333966632667</c:v>
                </c:pt>
                <c:pt idx="26881">
                  <c:v>20.000000173846864</c:v>
                </c:pt>
                <c:pt idx="26882">
                  <c:v>13.333333966632667</c:v>
                </c:pt>
                <c:pt idx="26883">
                  <c:v>20.000000173846864</c:v>
                </c:pt>
                <c:pt idx="26884">
                  <c:v>13.333333966632667</c:v>
                </c:pt>
                <c:pt idx="26885">
                  <c:v>20.000000173846864</c:v>
                </c:pt>
                <c:pt idx="26886">
                  <c:v>13.333333966632667</c:v>
                </c:pt>
                <c:pt idx="26887">
                  <c:v>20.000000173846864</c:v>
                </c:pt>
                <c:pt idx="26888">
                  <c:v>13.333333966632667</c:v>
                </c:pt>
                <c:pt idx="26889">
                  <c:v>20.000000173846864</c:v>
                </c:pt>
                <c:pt idx="26890">
                  <c:v>13.333333966632667</c:v>
                </c:pt>
                <c:pt idx="26891">
                  <c:v>20.000000173846864</c:v>
                </c:pt>
                <c:pt idx="26892">
                  <c:v>20.000000173846864</c:v>
                </c:pt>
                <c:pt idx="26893">
                  <c:v>13.333333966632667</c:v>
                </c:pt>
                <c:pt idx="26894">
                  <c:v>20.000000173846864</c:v>
                </c:pt>
                <c:pt idx="26895">
                  <c:v>13.333333966632667</c:v>
                </c:pt>
                <c:pt idx="26896">
                  <c:v>20.000000173846864</c:v>
                </c:pt>
                <c:pt idx="26897">
                  <c:v>13.333333966632667</c:v>
                </c:pt>
                <c:pt idx="26898">
                  <c:v>20.000000173846864</c:v>
                </c:pt>
                <c:pt idx="26899">
                  <c:v>20.000000173846864</c:v>
                </c:pt>
                <c:pt idx="26900">
                  <c:v>13.333333966632667</c:v>
                </c:pt>
                <c:pt idx="26901">
                  <c:v>20.000000173846864</c:v>
                </c:pt>
                <c:pt idx="26902">
                  <c:v>13.333333966632667</c:v>
                </c:pt>
                <c:pt idx="26903">
                  <c:v>20.000000173846864</c:v>
                </c:pt>
                <c:pt idx="26904">
                  <c:v>20.000000173846864</c:v>
                </c:pt>
                <c:pt idx="26905">
                  <c:v>13.333333966632667</c:v>
                </c:pt>
                <c:pt idx="26906">
                  <c:v>20.000000173846864</c:v>
                </c:pt>
                <c:pt idx="26907">
                  <c:v>20.000000173846864</c:v>
                </c:pt>
                <c:pt idx="26908">
                  <c:v>13.333333966632667</c:v>
                </c:pt>
                <c:pt idx="26909">
                  <c:v>20.000000173846864</c:v>
                </c:pt>
                <c:pt idx="26910">
                  <c:v>20.000000173846864</c:v>
                </c:pt>
                <c:pt idx="26911">
                  <c:v>13.333333966632667</c:v>
                </c:pt>
                <c:pt idx="26912">
                  <c:v>20.000000173846864</c:v>
                </c:pt>
                <c:pt idx="26913">
                  <c:v>20.000000173846864</c:v>
                </c:pt>
                <c:pt idx="26914">
                  <c:v>20.000000173846864</c:v>
                </c:pt>
                <c:pt idx="26915">
                  <c:v>13.333333966632667</c:v>
                </c:pt>
                <c:pt idx="26916">
                  <c:v>20.000000173846864</c:v>
                </c:pt>
                <c:pt idx="26917">
                  <c:v>20.000000173846864</c:v>
                </c:pt>
                <c:pt idx="26918">
                  <c:v>20.000000173846864</c:v>
                </c:pt>
                <c:pt idx="26919">
                  <c:v>13.333333966632667</c:v>
                </c:pt>
                <c:pt idx="26920">
                  <c:v>20.000000173846864</c:v>
                </c:pt>
                <c:pt idx="26921">
                  <c:v>20.000000173846864</c:v>
                </c:pt>
                <c:pt idx="26922">
                  <c:v>20.000000173846864</c:v>
                </c:pt>
                <c:pt idx="26923">
                  <c:v>20.000000173846864</c:v>
                </c:pt>
                <c:pt idx="26924">
                  <c:v>13.333333966632667</c:v>
                </c:pt>
                <c:pt idx="26925">
                  <c:v>20.000000173846864</c:v>
                </c:pt>
                <c:pt idx="26926">
                  <c:v>20.000000173846864</c:v>
                </c:pt>
                <c:pt idx="26927">
                  <c:v>20.000000173846864</c:v>
                </c:pt>
                <c:pt idx="26928">
                  <c:v>13.333333966632667</c:v>
                </c:pt>
                <c:pt idx="26929">
                  <c:v>20.000000173846864</c:v>
                </c:pt>
                <c:pt idx="26930">
                  <c:v>20.000000173846864</c:v>
                </c:pt>
                <c:pt idx="26931">
                  <c:v>13.333333966632667</c:v>
                </c:pt>
                <c:pt idx="26932">
                  <c:v>20.000000173846864</c:v>
                </c:pt>
                <c:pt idx="26933">
                  <c:v>13.333333966632667</c:v>
                </c:pt>
                <c:pt idx="26934">
                  <c:v>13.333333966632667</c:v>
                </c:pt>
                <c:pt idx="26935">
                  <c:v>20.000000173846864</c:v>
                </c:pt>
                <c:pt idx="26936">
                  <c:v>20.000000173846864</c:v>
                </c:pt>
                <c:pt idx="26937">
                  <c:v>13.333333966632667</c:v>
                </c:pt>
                <c:pt idx="26938">
                  <c:v>20.000000173846864</c:v>
                </c:pt>
                <c:pt idx="26939">
                  <c:v>20.000000173846864</c:v>
                </c:pt>
                <c:pt idx="26940">
                  <c:v>13.333333966632667</c:v>
                </c:pt>
                <c:pt idx="26941">
                  <c:v>20.000000173846864</c:v>
                </c:pt>
                <c:pt idx="26942">
                  <c:v>13.333333966632667</c:v>
                </c:pt>
                <c:pt idx="26943">
                  <c:v>20.000000173846864</c:v>
                </c:pt>
                <c:pt idx="26944">
                  <c:v>13.333333966632667</c:v>
                </c:pt>
                <c:pt idx="26945">
                  <c:v>20.000000173846864</c:v>
                </c:pt>
                <c:pt idx="26946">
                  <c:v>13.333333966632667</c:v>
                </c:pt>
                <c:pt idx="26947">
                  <c:v>20.000000173846864</c:v>
                </c:pt>
                <c:pt idx="26948">
                  <c:v>13.333333966632667</c:v>
                </c:pt>
                <c:pt idx="26949">
                  <c:v>20.000000173846864</c:v>
                </c:pt>
                <c:pt idx="26950">
                  <c:v>13.333333966632667</c:v>
                </c:pt>
                <c:pt idx="26951">
                  <c:v>20.000000173846864</c:v>
                </c:pt>
                <c:pt idx="26952">
                  <c:v>13.333333966632667</c:v>
                </c:pt>
                <c:pt idx="26953">
                  <c:v>20.000000173846864</c:v>
                </c:pt>
                <c:pt idx="26954">
                  <c:v>13.333333966632667</c:v>
                </c:pt>
                <c:pt idx="26955">
                  <c:v>20.000000173846864</c:v>
                </c:pt>
                <c:pt idx="26956">
                  <c:v>13.333333966632667</c:v>
                </c:pt>
                <c:pt idx="26957">
                  <c:v>20.000000173846864</c:v>
                </c:pt>
                <c:pt idx="26958">
                  <c:v>13.333333966632667</c:v>
                </c:pt>
                <c:pt idx="26959">
                  <c:v>20.000000173846864</c:v>
                </c:pt>
                <c:pt idx="26960">
                  <c:v>20.000000173846864</c:v>
                </c:pt>
                <c:pt idx="26961">
                  <c:v>13.333333966632667</c:v>
                </c:pt>
                <c:pt idx="26962">
                  <c:v>20.000000173846864</c:v>
                </c:pt>
                <c:pt idx="26963">
                  <c:v>13.333333966632667</c:v>
                </c:pt>
                <c:pt idx="26964">
                  <c:v>20.000000173846864</c:v>
                </c:pt>
                <c:pt idx="26965">
                  <c:v>20.000000173846864</c:v>
                </c:pt>
                <c:pt idx="26966">
                  <c:v>13.333333966632667</c:v>
                </c:pt>
                <c:pt idx="26967">
                  <c:v>20.000000173846864</c:v>
                </c:pt>
                <c:pt idx="26968">
                  <c:v>13.333333966632667</c:v>
                </c:pt>
                <c:pt idx="26969">
                  <c:v>20.000000173846864</c:v>
                </c:pt>
                <c:pt idx="26970">
                  <c:v>20.000000173846864</c:v>
                </c:pt>
                <c:pt idx="26971">
                  <c:v>13.333333966632667</c:v>
                </c:pt>
                <c:pt idx="26972">
                  <c:v>20.000000173846864</c:v>
                </c:pt>
                <c:pt idx="26973">
                  <c:v>20.000000173846864</c:v>
                </c:pt>
                <c:pt idx="26974">
                  <c:v>20.000000173846864</c:v>
                </c:pt>
                <c:pt idx="26975">
                  <c:v>13.333333966632667</c:v>
                </c:pt>
                <c:pt idx="26976">
                  <c:v>20.000000173846864</c:v>
                </c:pt>
                <c:pt idx="26977">
                  <c:v>20.000000173846864</c:v>
                </c:pt>
                <c:pt idx="26978">
                  <c:v>13.333333966632667</c:v>
                </c:pt>
                <c:pt idx="26979">
                  <c:v>20.000000173846864</c:v>
                </c:pt>
                <c:pt idx="26980">
                  <c:v>20.000000173846864</c:v>
                </c:pt>
                <c:pt idx="26981">
                  <c:v>13.333333966632667</c:v>
                </c:pt>
                <c:pt idx="26982">
                  <c:v>20.000000173846864</c:v>
                </c:pt>
                <c:pt idx="26983">
                  <c:v>20.000000173846864</c:v>
                </c:pt>
                <c:pt idx="26984">
                  <c:v>20.000000173846864</c:v>
                </c:pt>
                <c:pt idx="26985">
                  <c:v>13.333333966632667</c:v>
                </c:pt>
                <c:pt idx="26986">
                  <c:v>20.000000173846864</c:v>
                </c:pt>
                <c:pt idx="26987">
                  <c:v>20.000000173846864</c:v>
                </c:pt>
                <c:pt idx="26988">
                  <c:v>13.333333966632667</c:v>
                </c:pt>
                <c:pt idx="26989">
                  <c:v>20.000000173846864</c:v>
                </c:pt>
                <c:pt idx="26990">
                  <c:v>20.000000173846864</c:v>
                </c:pt>
                <c:pt idx="26991">
                  <c:v>20.000000173846864</c:v>
                </c:pt>
                <c:pt idx="26992">
                  <c:v>13.333333966632667</c:v>
                </c:pt>
                <c:pt idx="26993">
                  <c:v>20.000000173846864</c:v>
                </c:pt>
                <c:pt idx="26994">
                  <c:v>20.000000173846864</c:v>
                </c:pt>
                <c:pt idx="26995">
                  <c:v>20.000000173846864</c:v>
                </c:pt>
                <c:pt idx="26996">
                  <c:v>13.333333966632667</c:v>
                </c:pt>
                <c:pt idx="26997">
                  <c:v>20.000000173846864</c:v>
                </c:pt>
                <c:pt idx="26998">
                  <c:v>20.000000173846864</c:v>
                </c:pt>
                <c:pt idx="26999">
                  <c:v>20.000000173846864</c:v>
                </c:pt>
                <c:pt idx="27000">
                  <c:v>20.000000173846864</c:v>
                </c:pt>
                <c:pt idx="27001">
                  <c:v>20.000000173846864</c:v>
                </c:pt>
                <c:pt idx="27002">
                  <c:v>13.333333966632667</c:v>
                </c:pt>
                <c:pt idx="27003">
                  <c:v>20.000000173846864</c:v>
                </c:pt>
                <c:pt idx="27004">
                  <c:v>20.000000173846864</c:v>
                </c:pt>
                <c:pt idx="27005">
                  <c:v>20.000000173846864</c:v>
                </c:pt>
                <c:pt idx="27006">
                  <c:v>20.000000173846864</c:v>
                </c:pt>
                <c:pt idx="27007">
                  <c:v>20.000000173846864</c:v>
                </c:pt>
                <c:pt idx="27008">
                  <c:v>20.000000173846864</c:v>
                </c:pt>
                <c:pt idx="27009">
                  <c:v>20.000000173846864</c:v>
                </c:pt>
                <c:pt idx="27010">
                  <c:v>20.000000173846864</c:v>
                </c:pt>
                <c:pt idx="27011">
                  <c:v>20.000000173846864</c:v>
                </c:pt>
                <c:pt idx="27012">
                  <c:v>20.000000173846864</c:v>
                </c:pt>
                <c:pt idx="27013">
                  <c:v>20.000000173846864</c:v>
                </c:pt>
                <c:pt idx="27014">
                  <c:v>20.000000173846864</c:v>
                </c:pt>
                <c:pt idx="27015">
                  <c:v>20.000000173846864</c:v>
                </c:pt>
                <c:pt idx="27016">
                  <c:v>20.000000173846864</c:v>
                </c:pt>
                <c:pt idx="27017">
                  <c:v>20.000000173846864</c:v>
                </c:pt>
                <c:pt idx="27018">
                  <c:v>20.000000173846864</c:v>
                </c:pt>
                <c:pt idx="27019">
                  <c:v>20.000000173846864</c:v>
                </c:pt>
                <c:pt idx="27020">
                  <c:v>26.666667933265401</c:v>
                </c:pt>
                <c:pt idx="27021">
                  <c:v>20.000000173846864</c:v>
                </c:pt>
                <c:pt idx="27022">
                  <c:v>20.000000173846864</c:v>
                </c:pt>
                <c:pt idx="27023">
                  <c:v>20.000000173846864</c:v>
                </c:pt>
                <c:pt idx="27024">
                  <c:v>20.000000173846864</c:v>
                </c:pt>
                <c:pt idx="27025">
                  <c:v>20.000000173846864</c:v>
                </c:pt>
                <c:pt idx="27026">
                  <c:v>20.000000173846864</c:v>
                </c:pt>
                <c:pt idx="27027">
                  <c:v>20.000000173846864</c:v>
                </c:pt>
                <c:pt idx="27028">
                  <c:v>20.000000173846864</c:v>
                </c:pt>
                <c:pt idx="27029">
                  <c:v>20.000000173846864</c:v>
                </c:pt>
                <c:pt idx="27030">
                  <c:v>20.000000173846864</c:v>
                </c:pt>
                <c:pt idx="27031">
                  <c:v>20.000000173846864</c:v>
                </c:pt>
                <c:pt idx="27032">
                  <c:v>20.000000173846864</c:v>
                </c:pt>
                <c:pt idx="27033">
                  <c:v>20.000000173846864</c:v>
                </c:pt>
                <c:pt idx="27034">
                  <c:v>20.000000173846864</c:v>
                </c:pt>
                <c:pt idx="27035">
                  <c:v>13.333333966632667</c:v>
                </c:pt>
                <c:pt idx="27036">
                  <c:v>20.000000173846864</c:v>
                </c:pt>
                <c:pt idx="27037">
                  <c:v>20.000000173846864</c:v>
                </c:pt>
                <c:pt idx="27038">
                  <c:v>20.000000173846864</c:v>
                </c:pt>
                <c:pt idx="27039">
                  <c:v>20.000000173846864</c:v>
                </c:pt>
                <c:pt idx="27040">
                  <c:v>13.333333966632667</c:v>
                </c:pt>
                <c:pt idx="27041">
                  <c:v>20.000000173846864</c:v>
                </c:pt>
                <c:pt idx="27042">
                  <c:v>20.000000173846864</c:v>
                </c:pt>
                <c:pt idx="27043">
                  <c:v>13.333333966632667</c:v>
                </c:pt>
                <c:pt idx="27044">
                  <c:v>20.000000173846864</c:v>
                </c:pt>
                <c:pt idx="27045">
                  <c:v>20.000000173846864</c:v>
                </c:pt>
                <c:pt idx="27046">
                  <c:v>13.333333966632667</c:v>
                </c:pt>
                <c:pt idx="27047">
                  <c:v>20.000000173846864</c:v>
                </c:pt>
                <c:pt idx="27048">
                  <c:v>13.333333966632667</c:v>
                </c:pt>
                <c:pt idx="27049">
                  <c:v>20.000000173846864</c:v>
                </c:pt>
                <c:pt idx="27050">
                  <c:v>13.333333966632667</c:v>
                </c:pt>
                <c:pt idx="27051">
                  <c:v>20.000000173846864</c:v>
                </c:pt>
                <c:pt idx="27052">
                  <c:v>13.333333966632667</c:v>
                </c:pt>
                <c:pt idx="27053">
                  <c:v>13.333333966632667</c:v>
                </c:pt>
                <c:pt idx="27054">
                  <c:v>20.000000173846864</c:v>
                </c:pt>
                <c:pt idx="27055">
                  <c:v>13.333333966632667</c:v>
                </c:pt>
                <c:pt idx="27056">
                  <c:v>20.000000173846864</c:v>
                </c:pt>
                <c:pt idx="27057">
                  <c:v>13.333333966632667</c:v>
                </c:pt>
                <c:pt idx="27058">
                  <c:v>13.333333966632667</c:v>
                </c:pt>
                <c:pt idx="27059">
                  <c:v>20.000000173846864</c:v>
                </c:pt>
                <c:pt idx="27060">
                  <c:v>13.333333966632667</c:v>
                </c:pt>
                <c:pt idx="27061">
                  <c:v>13.333333966632667</c:v>
                </c:pt>
                <c:pt idx="27062">
                  <c:v>20.000000173846864</c:v>
                </c:pt>
                <c:pt idx="27063">
                  <c:v>13.333333966632667</c:v>
                </c:pt>
                <c:pt idx="27064">
                  <c:v>13.333333966632667</c:v>
                </c:pt>
                <c:pt idx="27065">
                  <c:v>13.333333966632667</c:v>
                </c:pt>
                <c:pt idx="27066">
                  <c:v>20.000000173846864</c:v>
                </c:pt>
                <c:pt idx="27067">
                  <c:v>13.333333966632667</c:v>
                </c:pt>
                <c:pt idx="27068">
                  <c:v>13.333333966632667</c:v>
                </c:pt>
                <c:pt idx="27069">
                  <c:v>13.333333966632667</c:v>
                </c:pt>
                <c:pt idx="27070">
                  <c:v>13.333333966632667</c:v>
                </c:pt>
                <c:pt idx="27071">
                  <c:v>13.333333966632667</c:v>
                </c:pt>
                <c:pt idx="27072">
                  <c:v>13.333333966632667</c:v>
                </c:pt>
                <c:pt idx="27073">
                  <c:v>13.333333966632667</c:v>
                </c:pt>
                <c:pt idx="27074">
                  <c:v>20.000000173846864</c:v>
                </c:pt>
                <c:pt idx="27075">
                  <c:v>13.333333966632667</c:v>
                </c:pt>
                <c:pt idx="27076">
                  <c:v>13.333333966632667</c:v>
                </c:pt>
                <c:pt idx="27077">
                  <c:v>13.333333966632667</c:v>
                </c:pt>
                <c:pt idx="27078">
                  <c:v>13.333333966632667</c:v>
                </c:pt>
                <c:pt idx="27079">
                  <c:v>13.333333966632667</c:v>
                </c:pt>
                <c:pt idx="27080">
                  <c:v>13.333333966632667</c:v>
                </c:pt>
                <c:pt idx="27081">
                  <c:v>13.333333966632667</c:v>
                </c:pt>
                <c:pt idx="27082">
                  <c:v>6.6666669833163335</c:v>
                </c:pt>
                <c:pt idx="27083">
                  <c:v>13.333333966632667</c:v>
                </c:pt>
                <c:pt idx="27084">
                  <c:v>13.333333966632667</c:v>
                </c:pt>
                <c:pt idx="27085">
                  <c:v>13.333333966632667</c:v>
                </c:pt>
                <c:pt idx="27086">
                  <c:v>13.333333966632667</c:v>
                </c:pt>
                <c:pt idx="27087">
                  <c:v>13.333333966632667</c:v>
                </c:pt>
                <c:pt idx="27088">
                  <c:v>13.333333966632667</c:v>
                </c:pt>
                <c:pt idx="27089">
                  <c:v>13.333333966632667</c:v>
                </c:pt>
                <c:pt idx="27090">
                  <c:v>6.6666669833163335</c:v>
                </c:pt>
                <c:pt idx="27091">
                  <c:v>13.333333966632667</c:v>
                </c:pt>
                <c:pt idx="27092">
                  <c:v>13.333333966632667</c:v>
                </c:pt>
                <c:pt idx="27093">
                  <c:v>13.333333966632667</c:v>
                </c:pt>
                <c:pt idx="27094">
                  <c:v>13.333333966632667</c:v>
                </c:pt>
                <c:pt idx="27095">
                  <c:v>13.333333966632667</c:v>
                </c:pt>
                <c:pt idx="27096">
                  <c:v>6.6666669833163335</c:v>
                </c:pt>
                <c:pt idx="27097">
                  <c:v>13.333333966632667</c:v>
                </c:pt>
                <c:pt idx="27098">
                  <c:v>13.333333966632667</c:v>
                </c:pt>
                <c:pt idx="27099">
                  <c:v>13.333333966632667</c:v>
                </c:pt>
                <c:pt idx="27100">
                  <c:v>6.6666669833163335</c:v>
                </c:pt>
                <c:pt idx="27101">
                  <c:v>13.333333966632667</c:v>
                </c:pt>
                <c:pt idx="27102">
                  <c:v>13.333333966632667</c:v>
                </c:pt>
                <c:pt idx="27103">
                  <c:v>13.333333966632667</c:v>
                </c:pt>
                <c:pt idx="27104">
                  <c:v>13.333333966632667</c:v>
                </c:pt>
                <c:pt idx="27105">
                  <c:v>6.6666669833163335</c:v>
                </c:pt>
                <c:pt idx="27106">
                  <c:v>13.333333966632667</c:v>
                </c:pt>
                <c:pt idx="27107">
                  <c:v>13.333333966632667</c:v>
                </c:pt>
                <c:pt idx="27108">
                  <c:v>13.333333966632667</c:v>
                </c:pt>
                <c:pt idx="27109">
                  <c:v>13.333333966632667</c:v>
                </c:pt>
                <c:pt idx="27110">
                  <c:v>13.333333966632667</c:v>
                </c:pt>
                <c:pt idx="27111">
                  <c:v>13.333333966632667</c:v>
                </c:pt>
                <c:pt idx="27112">
                  <c:v>6.6666669833163335</c:v>
                </c:pt>
                <c:pt idx="27113">
                  <c:v>13.333333966632667</c:v>
                </c:pt>
                <c:pt idx="27114">
                  <c:v>13.333333966632667</c:v>
                </c:pt>
                <c:pt idx="27115">
                  <c:v>13.333333966632667</c:v>
                </c:pt>
                <c:pt idx="27116">
                  <c:v>13.333333966632667</c:v>
                </c:pt>
                <c:pt idx="27117">
                  <c:v>13.333333966632667</c:v>
                </c:pt>
                <c:pt idx="27118">
                  <c:v>13.333333966632667</c:v>
                </c:pt>
                <c:pt idx="27119">
                  <c:v>6.6666669833163335</c:v>
                </c:pt>
                <c:pt idx="27120">
                  <c:v>13.333333966632667</c:v>
                </c:pt>
                <c:pt idx="27121">
                  <c:v>13.333333966632667</c:v>
                </c:pt>
                <c:pt idx="27122">
                  <c:v>13.333333966632667</c:v>
                </c:pt>
                <c:pt idx="27123">
                  <c:v>13.333333966632667</c:v>
                </c:pt>
                <c:pt idx="27124">
                  <c:v>6.6666669833163335</c:v>
                </c:pt>
                <c:pt idx="27125">
                  <c:v>13.333333966632667</c:v>
                </c:pt>
                <c:pt idx="27126">
                  <c:v>13.333333966632667</c:v>
                </c:pt>
                <c:pt idx="27127">
                  <c:v>13.333333966632667</c:v>
                </c:pt>
                <c:pt idx="27128">
                  <c:v>6.6666669833163335</c:v>
                </c:pt>
                <c:pt idx="27129">
                  <c:v>13.333333966632667</c:v>
                </c:pt>
                <c:pt idx="27130">
                  <c:v>13.333333966632667</c:v>
                </c:pt>
                <c:pt idx="27131">
                  <c:v>13.333333966632667</c:v>
                </c:pt>
                <c:pt idx="27132">
                  <c:v>6.6666669833163335</c:v>
                </c:pt>
                <c:pt idx="27133">
                  <c:v>13.333333966632667</c:v>
                </c:pt>
                <c:pt idx="27134">
                  <c:v>13.333333966632667</c:v>
                </c:pt>
                <c:pt idx="27135">
                  <c:v>6.6666669833163335</c:v>
                </c:pt>
                <c:pt idx="27136">
                  <c:v>13.333333966632667</c:v>
                </c:pt>
                <c:pt idx="27137">
                  <c:v>13.333333966632667</c:v>
                </c:pt>
                <c:pt idx="27138">
                  <c:v>6.6666669833163335</c:v>
                </c:pt>
                <c:pt idx="27139">
                  <c:v>13.333333966632667</c:v>
                </c:pt>
                <c:pt idx="27140">
                  <c:v>13.333333966632667</c:v>
                </c:pt>
                <c:pt idx="27141">
                  <c:v>6.6666669833163335</c:v>
                </c:pt>
                <c:pt idx="27142">
                  <c:v>13.333333966632667</c:v>
                </c:pt>
                <c:pt idx="27143">
                  <c:v>13.333333966632667</c:v>
                </c:pt>
                <c:pt idx="27144">
                  <c:v>6.6666669833163335</c:v>
                </c:pt>
                <c:pt idx="27145">
                  <c:v>13.333333966632667</c:v>
                </c:pt>
                <c:pt idx="27146">
                  <c:v>13.333333966632667</c:v>
                </c:pt>
                <c:pt idx="27147">
                  <c:v>13.333333966632667</c:v>
                </c:pt>
                <c:pt idx="27148">
                  <c:v>6.6666669833163335</c:v>
                </c:pt>
                <c:pt idx="27149">
                  <c:v>13.333333966632667</c:v>
                </c:pt>
                <c:pt idx="27150">
                  <c:v>13.333333966632667</c:v>
                </c:pt>
                <c:pt idx="27151">
                  <c:v>6.6666669833163335</c:v>
                </c:pt>
                <c:pt idx="27152">
                  <c:v>13.333333966632667</c:v>
                </c:pt>
                <c:pt idx="27153">
                  <c:v>13.333333966632667</c:v>
                </c:pt>
                <c:pt idx="27154">
                  <c:v>6.6666669833163335</c:v>
                </c:pt>
                <c:pt idx="27155">
                  <c:v>13.333333966632667</c:v>
                </c:pt>
                <c:pt idx="27156">
                  <c:v>13.333333966632667</c:v>
                </c:pt>
                <c:pt idx="27157">
                  <c:v>6.6666669833163335</c:v>
                </c:pt>
                <c:pt idx="27158">
                  <c:v>13.333333966632667</c:v>
                </c:pt>
                <c:pt idx="27159">
                  <c:v>13.333333966632667</c:v>
                </c:pt>
                <c:pt idx="27160">
                  <c:v>6.6666669833163335</c:v>
                </c:pt>
                <c:pt idx="27161">
                  <c:v>13.333333966632667</c:v>
                </c:pt>
                <c:pt idx="27162">
                  <c:v>13.333333966632667</c:v>
                </c:pt>
                <c:pt idx="27163">
                  <c:v>6.6666669833163335</c:v>
                </c:pt>
                <c:pt idx="27164">
                  <c:v>13.333333966632667</c:v>
                </c:pt>
                <c:pt idx="27165">
                  <c:v>13.333333966632667</c:v>
                </c:pt>
                <c:pt idx="27166">
                  <c:v>6.6666669833163335</c:v>
                </c:pt>
                <c:pt idx="27167">
                  <c:v>13.333333966632667</c:v>
                </c:pt>
                <c:pt idx="27168">
                  <c:v>13.333333966632667</c:v>
                </c:pt>
                <c:pt idx="27169">
                  <c:v>6.6666669833163335</c:v>
                </c:pt>
                <c:pt idx="27170">
                  <c:v>13.333333966632667</c:v>
                </c:pt>
                <c:pt idx="27171">
                  <c:v>13.333333966632667</c:v>
                </c:pt>
                <c:pt idx="27172">
                  <c:v>6.6666669833163335</c:v>
                </c:pt>
                <c:pt idx="27173">
                  <c:v>13.333333966632667</c:v>
                </c:pt>
                <c:pt idx="27174">
                  <c:v>13.333333966632667</c:v>
                </c:pt>
                <c:pt idx="27175">
                  <c:v>6.6666669833163335</c:v>
                </c:pt>
                <c:pt idx="27176">
                  <c:v>13.333333966632667</c:v>
                </c:pt>
                <c:pt idx="27177">
                  <c:v>13.333333966632667</c:v>
                </c:pt>
                <c:pt idx="27178">
                  <c:v>6.6666669833163335</c:v>
                </c:pt>
                <c:pt idx="27179">
                  <c:v>13.333333966632667</c:v>
                </c:pt>
                <c:pt idx="27180">
                  <c:v>13.333333966632667</c:v>
                </c:pt>
                <c:pt idx="27181">
                  <c:v>6.6666669833163335</c:v>
                </c:pt>
                <c:pt idx="27182">
                  <c:v>13.333333966632667</c:v>
                </c:pt>
                <c:pt idx="27183">
                  <c:v>6.6666669833163335</c:v>
                </c:pt>
                <c:pt idx="27184">
                  <c:v>13.333333966632667</c:v>
                </c:pt>
                <c:pt idx="27185">
                  <c:v>13.333333966632667</c:v>
                </c:pt>
                <c:pt idx="27186">
                  <c:v>6.6666669833163335</c:v>
                </c:pt>
                <c:pt idx="27187">
                  <c:v>13.333333966632667</c:v>
                </c:pt>
                <c:pt idx="27188">
                  <c:v>13.333333966632667</c:v>
                </c:pt>
                <c:pt idx="27189">
                  <c:v>6.6666669833163335</c:v>
                </c:pt>
                <c:pt idx="27190">
                  <c:v>13.333333966632667</c:v>
                </c:pt>
                <c:pt idx="27191">
                  <c:v>13.333333966632667</c:v>
                </c:pt>
                <c:pt idx="27192">
                  <c:v>6.6666669833163335</c:v>
                </c:pt>
                <c:pt idx="27193">
                  <c:v>13.333333966632667</c:v>
                </c:pt>
                <c:pt idx="27194">
                  <c:v>6.6666669833163335</c:v>
                </c:pt>
                <c:pt idx="27195">
                  <c:v>13.333333966632667</c:v>
                </c:pt>
                <c:pt idx="27196">
                  <c:v>13.333333966632667</c:v>
                </c:pt>
                <c:pt idx="27197">
                  <c:v>6.6666669833163335</c:v>
                </c:pt>
                <c:pt idx="27198">
                  <c:v>13.333333966632667</c:v>
                </c:pt>
                <c:pt idx="27199">
                  <c:v>13.333333966632667</c:v>
                </c:pt>
                <c:pt idx="27200">
                  <c:v>6.6666669833163335</c:v>
                </c:pt>
                <c:pt idx="27201">
                  <c:v>13.333333966632667</c:v>
                </c:pt>
                <c:pt idx="27202">
                  <c:v>13.333333966632667</c:v>
                </c:pt>
                <c:pt idx="27203">
                  <c:v>13.333333966632667</c:v>
                </c:pt>
                <c:pt idx="27204">
                  <c:v>6.6666669833163335</c:v>
                </c:pt>
                <c:pt idx="27205">
                  <c:v>13.333333966632667</c:v>
                </c:pt>
                <c:pt idx="27206">
                  <c:v>13.333333966632667</c:v>
                </c:pt>
                <c:pt idx="27207">
                  <c:v>6.6666669833163335</c:v>
                </c:pt>
                <c:pt idx="27208">
                  <c:v>13.333333966632667</c:v>
                </c:pt>
                <c:pt idx="27209">
                  <c:v>13.333333966632667</c:v>
                </c:pt>
                <c:pt idx="27210">
                  <c:v>13.333333966632667</c:v>
                </c:pt>
                <c:pt idx="27211">
                  <c:v>6.6666669833163335</c:v>
                </c:pt>
                <c:pt idx="27212">
                  <c:v>13.333333966632667</c:v>
                </c:pt>
                <c:pt idx="27213">
                  <c:v>13.333333966632667</c:v>
                </c:pt>
                <c:pt idx="27214">
                  <c:v>13.333333966632667</c:v>
                </c:pt>
                <c:pt idx="27215">
                  <c:v>13.333333966632667</c:v>
                </c:pt>
                <c:pt idx="27216">
                  <c:v>6.6666669833163335</c:v>
                </c:pt>
                <c:pt idx="27217">
                  <c:v>13.333333966632667</c:v>
                </c:pt>
                <c:pt idx="27218">
                  <c:v>13.333333966632667</c:v>
                </c:pt>
                <c:pt idx="27219">
                  <c:v>13.333333966632667</c:v>
                </c:pt>
                <c:pt idx="27220">
                  <c:v>6.6666669833163335</c:v>
                </c:pt>
                <c:pt idx="27221">
                  <c:v>13.333333966632667</c:v>
                </c:pt>
                <c:pt idx="27222">
                  <c:v>13.333333966632667</c:v>
                </c:pt>
                <c:pt idx="27223">
                  <c:v>13.333333966632667</c:v>
                </c:pt>
                <c:pt idx="27224">
                  <c:v>6.6666669833163335</c:v>
                </c:pt>
                <c:pt idx="27225">
                  <c:v>13.333333966632667</c:v>
                </c:pt>
                <c:pt idx="27226">
                  <c:v>13.333333966632667</c:v>
                </c:pt>
                <c:pt idx="27227">
                  <c:v>13.333333966632667</c:v>
                </c:pt>
                <c:pt idx="27228">
                  <c:v>6.6666669833163335</c:v>
                </c:pt>
                <c:pt idx="27229">
                  <c:v>13.333333966632667</c:v>
                </c:pt>
                <c:pt idx="27230">
                  <c:v>13.333333966632667</c:v>
                </c:pt>
                <c:pt idx="27231">
                  <c:v>13.333333966632667</c:v>
                </c:pt>
                <c:pt idx="27232">
                  <c:v>6.6666669833163335</c:v>
                </c:pt>
                <c:pt idx="27233">
                  <c:v>13.333333966632667</c:v>
                </c:pt>
                <c:pt idx="27234">
                  <c:v>13.333333966632667</c:v>
                </c:pt>
                <c:pt idx="27235">
                  <c:v>13.333333966632667</c:v>
                </c:pt>
                <c:pt idx="27236">
                  <c:v>6.6666669833163335</c:v>
                </c:pt>
                <c:pt idx="27237">
                  <c:v>13.333333966632667</c:v>
                </c:pt>
                <c:pt idx="27238">
                  <c:v>13.333333966632667</c:v>
                </c:pt>
                <c:pt idx="27239">
                  <c:v>13.333333966632667</c:v>
                </c:pt>
                <c:pt idx="27240">
                  <c:v>6.6666669833163335</c:v>
                </c:pt>
                <c:pt idx="27241">
                  <c:v>13.333333966632667</c:v>
                </c:pt>
                <c:pt idx="27242">
                  <c:v>13.333333966632667</c:v>
                </c:pt>
                <c:pt idx="27243">
                  <c:v>13.333333966632667</c:v>
                </c:pt>
                <c:pt idx="27244">
                  <c:v>6.6666669833163335</c:v>
                </c:pt>
                <c:pt idx="27245">
                  <c:v>13.333333966632667</c:v>
                </c:pt>
                <c:pt idx="27246">
                  <c:v>13.333333966632667</c:v>
                </c:pt>
                <c:pt idx="27247">
                  <c:v>13.333333966632667</c:v>
                </c:pt>
                <c:pt idx="27248">
                  <c:v>6.6666669833163335</c:v>
                </c:pt>
                <c:pt idx="27249">
                  <c:v>13.333333966632667</c:v>
                </c:pt>
                <c:pt idx="27250">
                  <c:v>13.333333966632667</c:v>
                </c:pt>
                <c:pt idx="27251">
                  <c:v>13.333333966632667</c:v>
                </c:pt>
                <c:pt idx="27252">
                  <c:v>6.6666669833163335</c:v>
                </c:pt>
                <c:pt idx="27253">
                  <c:v>13.333333966632667</c:v>
                </c:pt>
                <c:pt idx="27254">
                  <c:v>13.333333966632667</c:v>
                </c:pt>
                <c:pt idx="27255">
                  <c:v>13.333333966632667</c:v>
                </c:pt>
                <c:pt idx="27256">
                  <c:v>6.6666669833163335</c:v>
                </c:pt>
                <c:pt idx="27257">
                  <c:v>13.333333966632667</c:v>
                </c:pt>
                <c:pt idx="27258">
                  <c:v>13.333333966632667</c:v>
                </c:pt>
                <c:pt idx="27259">
                  <c:v>6.6666669833163335</c:v>
                </c:pt>
                <c:pt idx="27260">
                  <c:v>13.333333966632667</c:v>
                </c:pt>
                <c:pt idx="27261">
                  <c:v>13.333333966632667</c:v>
                </c:pt>
                <c:pt idx="27262">
                  <c:v>6.6666669833163335</c:v>
                </c:pt>
                <c:pt idx="27263">
                  <c:v>13.333333966632667</c:v>
                </c:pt>
                <c:pt idx="27264">
                  <c:v>6.6666669833163335</c:v>
                </c:pt>
                <c:pt idx="27265">
                  <c:v>13.333333966632667</c:v>
                </c:pt>
                <c:pt idx="27266">
                  <c:v>13.333333966632667</c:v>
                </c:pt>
                <c:pt idx="27267">
                  <c:v>6.6666669833163335</c:v>
                </c:pt>
                <c:pt idx="27268">
                  <c:v>13.333333966632667</c:v>
                </c:pt>
                <c:pt idx="27269">
                  <c:v>6.6666669833163335</c:v>
                </c:pt>
                <c:pt idx="27270">
                  <c:v>13.333333966632667</c:v>
                </c:pt>
                <c:pt idx="27271">
                  <c:v>13.333333966632667</c:v>
                </c:pt>
                <c:pt idx="27272">
                  <c:v>6.6666669833163335</c:v>
                </c:pt>
                <c:pt idx="27273">
                  <c:v>13.333333966632667</c:v>
                </c:pt>
                <c:pt idx="27274">
                  <c:v>6.6666669833163335</c:v>
                </c:pt>
                <c:pt idx="27275">
                  <c:v>13.333333966632667</c:v>
                </c:pt>
                <c:pt idx="27276">
                  <c:v>13.333333966632667</c:v>
                </c:pt>
                <c:pt idx="27277">
                  <c:v>6.6666669833163335</c:v>
                </c:pt>
                <c:pt idx="27278">
                  <c:v>13.333333966632667</c:v>
                </c:pt>
                <c:pt idx="27279">
                  <c:v>6.6666669833163335</c:v>
                </c:pt>
                <c:pt idx="27280">
                  <c:v>13.333333966632667</c:v>
                </c:pt>
                <c:pt idx="27281">
                  <c:v>6.6666669833163335</c:v>
                </c:pt>
                <c:pt idx="27282">
                  <c:v>13.333333966632667</c:v>
                </c:pt>
                <c:pt idx="27283">
                  <c:v>13.333333966632667</c:v>
                </c:pt>
                <c:pt idx="27284">
                  <c:v>6.6666669833163335</c:v>
                </c:pt>
                <c:pt idx="27285">
                  <c:v>13.333333966632667</c:v>
                </c:pt>
                <c:pt idx="27286">
                  <c:v>13.333333966632667</c:v>
                </c:pt>
                <c:pt idx="27287">
                  <c:v>6.6666669833163335</c:v>
                </c:pt>
                <c:pt idx="27288">
                  <c:v>13.333333966632667</c:v>
                </c:pt>
                <c:pt idx="27289">
                  <c:v>13.333333966632667</c:v>
                </c:pt>
                <c:pt idx="27290">
                  <c:v>6.6666669833163335</c:v>
                </c:pt>
                <c:pt idx="27291">
                  <c:v>13.333333966632667</c:v>
                </c:pt>
                <c:pt idx="27292">
                  <c:v>13.333333966632667</c:v>
                </c:pt>
                <c:pt idx="27293">
                  <c:v>13.333333966632667</c:v>
                </c:pt>
                <c:pt idx="27294">
                  <c:v>6.6666669833163335</c:v>
                </c:pt>
                <c:pt idx="27295">
                  <c:v>13.333333966632667</c:v>
                </c:pt>
                <c:pt idx="27296">
                  <c:v>13.333333966632667</c:v>
                </c:pt>
                <c:pt idx="27297">
                  <c:v>13.333333966632667</c:v>
                </c:pt>
                <c:pt idx="27298">
                  <c:v>13.333333966632667</c:v>
                </c:pt>
                <c:pt idx="27299">
                  <c:v>13.333333966632667</c:v>
                </c:pt>
                <c:pt idx="27300">
                  <c:v>13.333333966632667</c:v>
                </c:pt>
                <c:pt idx="27301">
                  <c:v>13.333333966632667</c:v>
                </c:pt>
                <c:pt idx="27302">
                  <c:v>13.333333966632667</c:v>
                </c:pt>
                <c:pt idx="27303">
                  <c:v>13.333333966632667</c:v>
                </c:pt>
                <c:pt idx="27304">
                  <c:v>13.333333966632667</c:v>
                </c:pt>
                <c:pt idx="27305">
                  <c:v>13.333333966632667</c:v>
                </c:pt>
                <c:pt idx="27306">
                  <c:v>20.000000173846864</c:v>
                </c:pt>
                <c:pt idx="27307">
                  <c:v>13.333333966632667</c:v>
                </c:pt>
                <c:pt idx="27308">
                  <c:v>13.333333966632667</c:v>
                </c:pt>
                <c:pt idx="27309">
                  <c:v>13.333333966632667</c:v>
                </c:pt>
                <c:pt idx="27310">
                  <c:v>20.000000173846864</c:v>
                </c:pt>
                <c:pt idx="27311">
                  <c:v>13.333333966632667</c:v>
                </c:pt>
                <c:pt idx="27312">
                  <c:v>13.333333966632667</c:v>
                </c:pt>
                <c:pt idx="27313">
                  <c:v>13.333333966632667</c:v>
                </c:pt>
                <c:pt idx="27314">
                  <c:v>20.000000173846864</c:v>
                </c:pt>
                <c:pt idx="27315">
                  <c:v>13.333333966632667</c:v>
                </c:pt>
                <c:pt idx="27316">
                  <c:v>13.333333966632667</c:v>
                </c:pt>
                <c:pt idx="27317">
                  <c:v>13.333333966632667</c:v>
                </c:pt>
                <c:pt idx="27318">
                  <c:v>20.000000173846864</c:v>
                </c:pt>
                <c:pt idx="27319">
                  <c:v>13.333333966632667</c:v>
                </c:pt>
                <c:pt idx="27320">
                  <c:v>13.333333966632667</c:v>
                </c:pt>
                <c:pt idx="27321">
                  <c:v>13.333333966632667</c:v>
                </c:pt>
                <c:pt idx="27322">
                  <c:v>20.000000173846864</c:v>
                </c:pt>
                <c:pt idx="27323">
                  <c:v>13.333333966632667</c:v>
                </c:pt>
                <c:pt idx="27324">
                  <c:v>13.333333966632667</c:v>
                </c:pt>
                <c:pt idx="27325">
                  <c:v>13.333333966632667</c:v>
                </c:pt>
                <c:pt idx="27326">
                  <c:v>20.000000173846864</c:v>
                </c:pt>
                <c:pt idx="27327">
                  <c:v>13.333333966632667</c:v>
                </c:pt>
                <c:pt idx="27328">
                  <c:v>13.333333966632667</c:v>
                </c:pt>
                <c:pt idx="27329">
                  <c:v>13.333333966632667</c:v>
                </c:pt>
                <c:pt idx="27330">
                  <c:v>13.333333966632667</c:v>
                </c:pt>
                <c:pt idx="27331">
                  <c:v>20.000000173846864</c:v>
                </c:pt>
                <c:pt idx="27332">
                  <c:v>13.333333966632667</c:v>
                </c:pt>
                <c:pt idx="27333">
                  <c:v>13.333333966632667</c:v>
                </c:pt>
                <c:pt idx="27334">
                  <c:v>13.333333966632667</c:v>
                </c:pt>
                <c:pt idx="27335">
                  <c:v>13.333333966632667</c:v>
                </c:pt>
                <c:pt idx="27336">
                  <c:v>13.333333966632667</c:v>
                </c:pt>
                <c:pt idx="27337">
                  <c:v>13.333333966632667</c:v>
                </c:pt>
                <c:pt idx="27338">
                  <c:v>20.000000173846864</c:v>
                </c:pt>
                <c:pt idx="27339">
                  <c:v>13.333333966632667</c:v>
                </c:pt>
                <c:pt idx="27340">
                  <c:v>13.333333966632667</c:v>
                </c:pt>
                <c:pt idx="27341">
                  <c:v>13.333333966632667</c:v>
                </c:pt>
                <c:pt idx="27342">
                  <c:v>13.333333966632667</c:v>
                </c:pt>
                <c:pt idx="27343">
                  <c:v>13.333333966632667</c:v>
                </c:pt>
                <c:pt idx="27344">
                  <c:v>13.333333966632667</c:v>
                </c:pt>
                <c:pt idx="27345">
                  <c:v>13.333333966632667</c:v>
                </c:pt>
                <c:pt idx="27346">
                  <c:v>13.333333966632667</c:v>
                </c:pt>
                <c:pt idx="27347">
                  <c:v>13.333333966632667</c:v>
                </c:pt>
                <c:pt idx="27348">
                  <c:v>13.333333966632667</c:v>
                </c:pt>
                <c:pt idx="27349">
                  <c:v>13.333333966632667</c:v>
                </c:pt>
                <c:pt idx="27350">
                  <c:v>13.333333966632667</c:v>
                </c:pt>
                <c:pt idx="27351">
                  <c:v>13.333333966632667</c:v>
                </c:pt>
                <c:pt idx="27352">
                  <c:v>13.333333966632667</c:v>
                </c:pt>
                <c:pt idx="27353">
                  <c:v>13.333333966632667</c:v>
                </c:pt>
                <c:pt idx="27354">
                  <c:v>13.333333966632667</c:v>
                </c:pt>
                <c:pt idx="27355">
                  <c:v>13.333333966632667</c:v>
                </c:pt>
                <c:pt idx="27356">
                  <c:v>6.6666669833163335</c:v>
                </c:pt>
                <c:pt idx="27357">
                  <c:v>13.333333966632667</c:v>
                </c:pt>
                <c:pt idx="27358">
                  <c:v>13.333333966632667</c:v>
                </c:pt>
                <c:pt idx="27359">
                  <c:v>13.333333966632667</c:v>
                </c:pt>
                <c:pt idx="27360">
                  <c:v>13.333333966632667</c:v>
                </c:pt>
                <c:pt idx="27361">
                  <c:v>13.333333966632667</c:v>
                </c:pt>
                <c:pt idx="27362">
                  <c:v>6.6666669833163335</c:v>
                </c:pt>
                <c:pt idx="27363">
                  <c:v>13.333333966632667</c:v>
                </c:pt>
                <c:pt idx="27364">
                  <c:v>13.333333966632667</c:v>
                </c:pt>
                <c:pt idx="27365">
                  <c:v>13.333333966632667</c:v>
                </c:pt>
                <c:pt idx="27366">
                  <c:v>13.333333966632667</c:v>
                </c:pt>
                <c:pt idx="27367">
                  <c:v>6.6666669833163335</c:v>
                </c:pt>
                <c:pt idx="27368">
                  <c:v>13.333333966632667</c:v>
                </c:pt>
                <c:pt idx="27369">
                  <c:v>13.333333966632667</c:v>
                </c:pt>
                <c:pt idx="27370">
                  <c:v>13.333333966632667</c:v>
                </c:pt>
                <c:pt idx="27371">
                  <c:v>6.6666669833163335</c:v>
                </c:pt>
                <c:pt idx="27372">
                  <c:v>13.333333966632667</c:v>
                </c:pt>
                <c:pt idx="27373">
                  <c:v>13.333333966632667</c:v>
                </c:pt>
                <c:pt idx="27374">
                  <c:v>13.333333966632667</c:v>
                </c:pt>
                <c:pt idx="27375">
                  <c:v>6.6666669833163335</c:v>
                </c:pt>
                <c:pt idx="27376">
                  <c:v>13.333333966632667</c:v>
                </c:pt>
                <c:pt idx="27377">
                  <c:v>13.333333966632667</c:v>
                </c:pt>
                <c:pt idx="27378">
                  <c:v>6.6666669833163335</c:v>
                </c:pt>
                <c:pt idx="27379">
                  <c:v>13.333333966632667</c:v>
                </c:pt>
                <c:pt idx="27380">
                  <c:v>13.333333966632667</c:v>
                </c:pt>
                <c:pt idx="27381">
                  <c:v>6.6666669833163335</c:v>
                </c:pt>
                <c:pt idx="27382">
                  <c:v>13.333333966632667</c:v>
                </c:pt>
                <c:pt idx="27383">
                  <c:v>13.333333966632667</c:v>
                </c:pt>
                <c:pt idx="27384">
                  <c:v>6.6666669833163335</c:v>
                </c:pt>
                <c:pt idx="27385">
                  <c:v>13.333333966632667</c:v>
                </c:pt>
                <c:pt idx="27386">
                  <c:v>6.6666669833163335</c:v>
                </c:pt>
                <c:pt idx="27387">
                  <c:v>13.333333966632667</c:v>
                </c:pt>
                <c:pt idx="27388">
                  <c:v>13.333333966632667</c:v>
                </c:pt>
                <c:pt idx="27389">
                  <c:v>6.6666669833163335</c:v>
                </c:pt>
                <c:pt idx="27390">
                  <c:v>13.333333966632667</c:v>
                </c:pt>
                <c:pt idx="27391">
                  <c:v>13.333333966632667</c:v>
                </c:pt>
                <c:pt idx="27392">
                  <c:v>6.6666669833163335</c:v>
                </c:pt>
                <c:pt idx="27393">
                  <c:v>13.333333966632667</c:v>
                </c:pt>
                <c:pt idx="27394">
                  <c:v>13.333333966632667</c:v>
                </c:pt>
                <c:pt idx="27395">
                  <c:v>13.333333966632667</c:v>
                </c:pt>
                <c:pt idx="27396">
                  <c:v>13.333333966632667</c:v>
                </c:pt>
                <c:pt idx="27397">
                  <c:v>6.6666669833163335</c:v>
                </c:pt>
                <c:pt idx="27398">
                  <c:v>13.333333966632667</c:v>
                </c:pt>
                <c:pt idx="27399">
                  <c:v>13.333333966632667</c:v>
                </c:pt>
                <c:pt idx="27400">
                  <c:v>13.333333966632667</c:v>
                </c:pt>
                <c:pt idx="27401">
                  <c:v>13.333333966632667</c:v>
                </c:pt>
                <c:pt idx="27402">
                  <c:v>13.333333966632667</c:v>
                </c:pt>
                <c:pt idx="27403">
                  <c:v>13.333333966632667</c:v>
                </c:pt>
                <c:pt idx="27404">
                  <c:v>6.6666669833163335</c:v>
                </c:pt>
                <c:pt idx="27405">
                  <c:v>13.333333966632667</c:v>
                </c:pt>
                <c:pt idx="27406">
                  <c:v>13.333333966632667</c:v>
                </c:pt>
                <c:pt idx="27407">
                  <c:v>13.333333966632667</c:v>
                </c:pt>
                <c:pt idx="27408">
                  <c:v>13.333333966632667</c:v>
                </c:pt>
                <c:pt idx="27409">
                  <c:v>13.333333966632667</c:v>
                </c:pt>
                <c:pt idx="27410">
                  <c:v>13.333333966632667</c:v>
                </c:pt>
                <c:pt idx="27411">
                  <c:v>13.333333966632667</c:v>
                </c:pt>
                <c:pt idx="27412">
                  <c:v>13.333333966632667</c:v>
                </c:pt>
                <c:pt idx="27413">
                  <c:v>13.333333966632667</c:v>
                </c:pt>
                <c:pt idx="27414">
                  <c:v>13.333333966632667</c:v>
                </c:pt>
                <c:pt idx="27415">
                  <c:v>13.333333966632667</c:v>
                </c:pt>
                <c:pt idx="27416">
                  <c:v>13.333333966632667</c:v>
                </c:pt>
                <c:pt idx="27417">
                  <c:v>13.333333966632667</c:v>
                </c:pt>
                <c:pt idx="27418">
                  <c:v>6.6666669833163335</c:v>
                </c:pt>
                <c:pt idx="27419">
                  <c:v>13.333333966632667</c:v>
                </c:pt>
                <c:pt idx="27420">
                  <c:v>13.333333966632667</c:v>
                </c:pt>
                <c:pt idx="27421">
                  <c:v>13.333333966632667</c:v>
                </c:pt>
                <c:pt idx="27422">
                  <c:v>13.333333966632667</c:v>
                </c:pt>
                <c:pt idx="27423">
                  <c:v>13.333333966632667</c:v>
                </c:pt>
                <c:pt idx="27424">
                  <c:v>13.333333966632667</c:v>
                </c:pt>
                <c:pt idx="27425">
                  <c:v>6.6666669833163335</c:v>
                </c:pt>
                <c:pt idx="27426">
                  <c:v>13.333333966632667</c:v>
                </c:pt>
                <c:pt idx="27427">
                  <c:v>13.333333966632667</c:v>
                </c:pt>
                <c:pt idx="27428">
                  <c:v>13.333333966632667</c:v>
                </c:pt>
                <c:pt idx="27429">
                  <c:v>13.333333966632667</c:v>
                </c:pt>
                <c:pt idx="27430">
                  <c:v>13.333333966632667</c:v>
                </c:pt>
                <c:pt idx="27431">
                  <c:v>6.6666669833163335</c:v>
                </c:pt>
                <c:pt idx="27432">
                  <c:v>13.333333966632667</c:v>
                </c:pt>
                <c:pt idx="27433">
                  <c:v>13.333333966632667</c:v>
                </c:pt>
                <c:pt idx="27434">
                  <c:v>13.333333966632667</c:v>
                </c:pt>
                <c:pt idx="27435">
                  <c:v>6.6666669833163335</c:v>
                </c:pt>
                <c:pt idx="27436">
                  <c:v>13.333333966632667</c:v>
                </c:pt>
                <c:pt idx="27437">
                  <c:v>13.333333966632667</c:v>
                </c:pt>
                <c:pt idx="27438">
                  <c:v>13.333333966632667</c:v>
                </c:pt>
                <c:pt idx="27439">
                  <c:v>13.333333966632667</c:v>
                </c:pt>
                <c:pt idx="27440">
                  <c:v>13.333333966632667</c:v>
                </c:pt>
                <c:pt idx="27441">
                  <c:v>6.6666669833163335</c:v>
                </c:pt>
                <c:pt idx="27442">
                  <c:v>13.333333966632667</c:v>
                </c:pt>
                <c:pt idx="27443">
                  <c:v>13.333333966632667</c:v>
                </c:pt>
                <c:pt idx="27444">
                  <c:v>13.333333966632667</c:v>
                </c:pt>
                <c:pt idx="27445">
                  <c:v>13.333333966632667</c:v>
                </c:pt>
                <c:pt idx="27446">
                  <c:v>13.333333966632667</c:v>
                </c:pt>
                <c:pt idx="27447">
                  <c:v>13.333333966632667</c:v>
                </c:pt>
                <c:pt idx="27448">
                  <c:v>13.333333966632667</c:v>
                </c:pt>
                <c:pt idx="27449">
                  <c:v>13.333333966632667</c:v>
                </c:pt>
                <c:pt idx="27450">
                  <c:v>13.333333966632667</c:v>
                </c:pt>
                <c:pt idx="27451">
                  <c:v>6.6666669833163335</c:v>
                </c:pt>
                <c:pt idx="27452">
                  <c:v>13.333333966632667</c:v>
                </c:pt>
                <c:pt idx="27453">
                  <c:v>13.333333966632667</c:v>
                </c:pt>
                <c:pt idx="27454">
                  <c:v>13.333333966632667</c:v>
                </c:pt>
                <c:pt idx="27455">
                  <c:v>13.333333966632667</c:v>
                </c:pt>
                <c:pt idx="27456">
                  <c:v>13.333333966632667</c:v>
                </c:pt>
                <c:pt idx="27457">
                  <c:v>13.333333966632667</c:v>
                </c:pt>
                <c:pt idx="27458">
                  <c:v>13.333333966632667</c:v>
                </c:pt>
                <c:pt idx="27459">
                  <c:v>13.333333966632667</c:v>
                </c:pt>
                <c:pt idx="27460">
                  <c:v>13.333333966632667</c:v>
                </c:pt>
                <c:pt idx="27461">
                  <c:v>13.333333966632667</c:v>
                </c:pt>
                <c:pt idx="27462">
                  <c:v>20.000000173846864</c:v>
                </c:pt>
                <c:pt idx="27463">
                  <c:v>13.333333966632667</c:v>
                </c:pt>
                <c:pt idx="27464">
                  <c:v>13.333333966632667</c:v>
                </c:pt>
                <c:pt idx="27465">
                  <c:v>13.333333966632667</c:v>
                </c:pt>
                <c:pt idx="27466">
                  <c:v>13.333333966632667</c:v>
                </c:pt>
                <c:pt idx="27467">
                  <c:v>13.333333966632667</c:v>
                </c:pt>
                <c:pt idx="27468">
                  <c:v>13.333333966632667</c:v>
                </c:pt>
                <c:pt idx="27469">
                  <c:v>20.000000173846864</c:v>
                </c:pt>
                <c:pt idx="27470">
                  <c:v>13.333333966632667</c:v>
                </c:pt>
                <c:pt idx="27471">
                  <c:v>13.333333966632667</c:v>
                </c:pt>
                <c:pt idx="27472">
                  <c:v>13.333333966632667</c:v>
                </c:pt>
                <c:pt idx="27473">
                  <c:v>20.000000173846864</c:v>
                </c:pt>
                <c:pt idx="27474">
                  <c:v>13.333333966632667</c:v>
                </c:pt>
                <c:pt idx="27475">
                  <c:v>13.333333966632667</c:v>
                </c:pt>
                <c:pt idx="27476">
                  <c:v>20.000000173846864</c:v>
                </c:pt>
                <c:pt idx="27477">
                  <c:v>13.333333966632667</c:v>
                </c:pt>
                <c:pt idx="27478">
                  <c:v>13.333333966632667</c:v>
                </c:pt>
                <c:pt idx="27479">
                  <c:v>20.000000173846864</c:v>
                </c:pt>
                <c:pt idx="27480">
                  <c:v>13.333333966632667</c:v>
                </c:pt>
                <c:pt idx="27481">
                  <c:v>13.333333966632667</c:v>
                </c:pt>
                <c:pt idx="27482">
                  <c:v>20.000000173846864</c:v>
                </c:pt>
                <c:pt idx="27483">
                  <c:v>13.333333966632667</c:v>
                </c:pt>
                <c:pt idx="27484">
                  <c:v>13.333333966632667</c:v>
                </c:pt>
                <c:pt idx="27485">
                  <c:v>20.000000173846864</c:v>
                </c:pt>
                <c:pt idx="27486">
                  <c:v>13.333333966632667</c:v>
                </c:pt>
                <c:pt idx="27487">
                  <c:v>20.000000173846864</c:v>
                </c:pt>
                <c:pt idx="27488">
                  <c:v>13.333333966632667</c:v>
                </c:pt>
                <c:pt idx="27489">
                  <c:v>20.000000173846864</c:v>
                </c:pt>
                <c:pt idx="27490">
                  <c:v>13.333333966632667</c:v>
                </c:pt>
                <c:pt idx="27491">
                  <c:v>20.000000173846864</c:v>
                </c:pt>
                <c:pt idx="27492">
                  <c:v>20.000000173846864</c:v>
                </c:pt>
                <c:pt idx="27493">
                  <c:v>13.333333966632667</c:v>
                </c:pt>
                <c:pt idx="27494">
                  <c:v>20.000000173846864</c:v>
                </c:pt>
                <c:pt idx="27495">
                  <c:v>20.000000173846864</c:v>
                </c:pt>
                <c:pt idx="27496">
                  <c:v>20.000000173846864</c:v>
                </c:pt>
                <c:pt idx="27497">
                  <c:v>13.333333966632667</c:v>
                </c:pt>
                <c:pt idx="27498">
                  <c:v>20.000000173846864</c:v>
                </c:pt>
                <c:pt idx="27499">
                  <c:v>20.000000173846864</c:v>
                </c:pt>
                <c:pt idx="27500">
                  <c:v>20.000000173846864</c:v>
                </c:pt>
                <c:pt idx="27501">
                  <c:v>20.000000173846864</c:v>
                </c:pt>
                <c:pt idx="27502">
                  <c:v>20.000000173846864</c:v>
                </c:pt>
                <c:pt idx="27503">
                  <c:v>20.000000173846864</c:v>
                </c:pt>
                <c:pt idx="27504">
                  <c:v>20.000000173846864</c:v>
                </c:pt>
                <c:pt idx="27505">
                  <c:v>20.000000173846864</c:v>
                </c:pt>
                <c:pt idx="27506">
                  <c:v>20.000000173846864</c:v>
                </c:pt>
                <c:pt idx="27507">
                  <c:v>20.000000173846864</c:v>
                </c:pt>
                <c:pt idx="27508">
                  <c:v>20.000000173846864</c:v>
                </c:pt>
                <c:pt idx="27509">
                  <c:v>20.000000173846864</c:v>
                </c:pt>
                <c:pt idx="27510">
                  <c:v>20.000000173846864</c:v>
                </c:pt>
                <c:pt idx="27511">
                  <c:v>20.000000173846864</c:v>
                </c:pt>
                <c:pt idx="27512">
                  <c:v>20.000000173846864</c:v>
                </c:pt>
                <c:pt idx="27513">
                  <c:v>20.000000173846864</c:v>
                </c:pt>
                <c:pt idx="27514">
                  <c:v>20.000000173846864</c:v>
                </c:pt>
                <c:pt idx="27515">
                  <c:v>20.000000173846864</c:v>
                </c:pt>
                <c:pt idx="27516">
                  <c:v>20.000000173846864</c:v>
                </c:pt>
                <c:pt idx="27517">
                  <c:v>20.000000173846864</c:v>
                </c:pt>
                <c:pt idx="27518">
                  <c:v>20.000000173846864</c:v>
                </c:pt>
                <c:pt idx="27519">
                  <c:v>20.000000173846864</c:v>
                </c:pt>
                <c:pt idx="27520">
                  <c:v>26.666667933265401</c:v>
                </c:pt>
                <c:pt idx="27521">
                  <c:v>20.000000173846864</c:v>
                </c:pt>
                <c:pt idx="27522">
                  <c:v>20.000000173846864</c:v>
                </c:pt>
                <c:pt idx="27523">
                  <c:v>20.000000173846864</c:v>
                </c:pt>
                <c:pt idx="27524">
                  <c:v>20.000000173846864</c:v>
                </c:pt>
                <c:pt idx="27525">
                  <c:v>20.000000173846864</c:v>
                </c:pt>
                <c:pt idx="27526">
                  <c:v>20.000000173846864</c:v>
                </c:pt>
                <c:pt idx="27527">
                  <c:v>20.000000173846864</c:v>
                </c:pt>
                <c:pt idx="27528">
                  <c:v>20.000000173846864</c:v>
                </c:pt>
                <c:pt idx="27529">
                  <c:v>20.000000173846864</c:v>
                </c:pt>
                <c:pt idx="27530">
                  <c:v>20.000000173846864</c:v>
                </c:pt>
                <c:pt idx="27531">
                  <c:v>20.000000173846864</c:v>
                </c:pt>
                <c:pt idx="27532">
                  <c:v>20.000000173846864</c:v>
                </c:pt>
                <c:pt idx="27533">
                  <c:v>20.000000173846864</c:v>
                </c:pt>
                <c:pt idx="27534">
                  <c:v>20.000000173846864</c:v>
                </c:pt>
                <c:pt idx="27535">
                  <c:v>20.000000173846864</c:v>
                </c:pt>
                <c:pt idx="27536">
                  <c:v>20.000000173846864</c:v>
                </c:pt>
                <c:pt idx="27537">
                  <c:v>20.000000173846864</c:v>
                </c:pt>
                <c:pt idx="27538">
                  <c:v>13.333333966632667</c:v>
                </c:pt>
                <c:pt idx="27539">
                  <c:v>20.000000173846864</c:v>
                </c:pt>
                <c:pt idx="27540">
                  <c:v>20.000000173846864</c:v>
                </c:pt>
                <c:pt idx="27541">
                  <c:v>20.000000173846864</c:v>
                </c:pt>
                <c:pt idx="27542">
                  <c:v>20.000000173846864</c:v>
                </c:pt>
                <c:pt idx="27543">
                  <c:v>20.000000173846864</c:v>
                </c:pt>
                <c:pt idx="27544">
                  <c:v>13.333333966632667</c:v>
                </c:pt>
                <c:pt idx="27545">
                  <c:v>20.000000173846864</c:v>
                </c:pt>
                <c:pt idx="27546">
                  <c:v>20.000000173846864</c:v>
                </c:pt>
                <c:pt idx="27547">
                  <c:v>13.333333966632667</c:v>
                </c:pt>
                <c:pt idx="27548">
                  <c:v>20.000000173846864</c:v>
                </c:pt>
                <c:pt idx="27549">
                  <c:v>20.000000173846864</c:v>
                </c:pt>
                <c:pt idx="27550">
                  <c:v>13.333333966632667</c:v>
                </c:pt>
                <c:pt idx="27551">
                  <c:v>20.000000173846864</c:v>
                </c:pt>
                <c:pt idx="27552">
                  <c:v>13.333333966632667</c:v>
                </c:pt>
                <c:pt idx="27553">
                  <c:v>20.000000173846864</c:v>
                </c:pt>
                <c:pt idx="27554">
                  <c:v>13.333333966632667</c:v>
                </c:pt>
                <c:pt idx="27555">
                  <c:v>20.000000173846864</c:v>
                </c:pt>
                <c:pt idx="27556">
                  <c:v>13.333333966632667</c:v>
                </c:pt>
                <c:pt idx="27557">
                  <c:v>13.333333966632667</c:v>
                </c:pt>
                <c:pt idx="27558">
                  <c:v>20.000000173846864</c:v>
                </c:pt>
                <c:pt idx="27559">
                  <c:v>13.333333966632667</c:v>
                </c:pt>
                <c:pt idx="27560">
                  <c:v>20.000000173846864</c:v>
                </c:pt>
                <c:pt idx="27561">
                  <c:v>13.333333966632667</c:v>
                </c:pt>
                <c:pt idx="27562">
                  <c:v>13.333333966632667</c:v>
                </c:pt>
                <c:pt idx="27563">
                  <c:v>13.333333966632667</c:v>
                </c:pt>
                <c:pt idx="27564">
                  <c:v>20.000000173846864</c:v>
                </c:pt>
                <c:pt idx="27565">
                  <c:v>13.333333966632667</c:v>
                </c:pt>
                <c:pt idx="27566">
                  <c:v>13.333333966632667</c:v>
                </c:pt>
                <c:pt idx="27567">
                  <c:v>13.333333966632667</c:v>
                </c:pt>
                <c:pt idx="27568">
                  <c:v>13.333333966632667</c:v>
                </c:pt>
                <c:pt idx="27569">
                  <c:v>20.000000173846864</c:v>
                </c:pt>
                <c:pt idx="27570">
                  <c:v>13.333333966632667</c:v>
                </c:pt>
                <c:pt idx="27571">
                  <c:v>13.333333966632667</c:v>
                </c:pt>
                <c:pt idx="27572">
                  <c:v>13.333333966632667</c:v>
                </c:pt>
                <c:pt idx="27573">
                  <c:v>13.333333966632667</c:v>
                </c:pt>
                <c:pt idx="27574">
                  <c:v>13.333333966632667</c:v>
                </c:pt>
                <c:pt idx="27575">
                  <c:v>13.333333966632667</c:v>
                </c:pt>
                <c:pt idx="27576">
                  <c:v>13.333333966632667</c:v>
                </c:pt>
                <c:pt idx="27577">
                  <c:v>13.333333966632667</c:v>
                </c:pt>
                <c:pt idx="27578">
                  <c:v>13.333333966632667</c:v>
                </c:pt>
                <c:pt idx="27579">
                  <c:v>13.333333966632667</c:v>
                </c:pt>
                <c:pt idx="27580">
                  <c:v>13.333333966632667</c:v>
                </c:pt>
                <c:pt idx="27581">
                  <c:v>13.333333966632667</c:v>
                </c:pt>
                <c:pt idx="27582">
                  <c:v>13.333333966632667</c:v>
                </c:pt>
                <c:pt idx="27583">
                  <c:v>13.333333966632667</c:v>
                </c:pt>
                <c:pt idx="27584">
                  <c:v>13.333333966632667</c:v>
                </c:pt>
                <c:pt idx="27585">
                  <c:v>6.6666669833163335</c:v>
                </c:pt>
                <c:pt idx="27586">
                  <c:v>13.333333966632667</c:v>
                </c:pt>
                <c:pt idx="27587">
                  <c:v>13.333333966632667</c:v>
                </c:pt>
                <c:pt idx="27588">
                  <c:v>13.333333966632667</c:v>
                </c:pt>
                <c:pt idx="27589">
                  <c:v>13.333333966632667</c:v>
                </c:pt>
                <c:pt idx="27590">
                  <c:v>13.333333966632667</c:v>
                </c:pt>
                <c:pt idx="27591">
                  <c:v>13.333333966632667</c:v>
                </c:pt>
                <c:pt idx="27592">
                  <c:v>13.333333966632667</c:v>
                </c:pt>
                <c:pt idx="27593">
                  <c:v>13.333333966632667</c:v>
                </c:pt>
                <c:pt idx="27594">
                  <c:v>6.6666669833163335</c:v>
                </c:pt>
                <c:pt idx="27595">
                  <c:v>13.333333966632667</c:v>
                </c:pt>
                <c:pt idx="27596">
                  <c:v>13.333333966632667</c:v>
                </c:pt>
                <c:pt idx="27597">
                  <c:v>13.333333966632667</c:v>
                </c:pt>
                <c:pt idx="27598">
                  <c:v>13.333333966632667</c:v>
                </c:pt>
                <c:pt idx="27599">
                  <c:v>6.6666669833163335</c:v>
                </c:pt>
                <c:pt idx="27600">
                  <c:v>13.333333966632667</c:v>
                </c:pt>
                <c:pt idx="27601">
                  <c:v>13.333333966632667</c:v>
                </c:pt>
                <c:pt idx="27602">
                  <c:v>6.6666669833163335</c:v>
                </c:pt>
                <c:pt idx="27603">
                  <c:v>13.333333966632667</c:v>
                </c:pt>
                <c:pt idx="27604">
                  <c:v>13.333333966632667</c:v>
                </c:pt>
                <c:pt idx="27605">
                  <c:v>6.6666669833163335</c:v>
                </c:pt>
                <c:pt idx="27606">
                  <c:v>13.333333966632667</c:v>
                </c:pt>
                <c:pt idx="27607">
                  <c:v>13.333333966632667</c:v>
                </c:pt>
                <c:pt idx="27608">
                  <c:v>6.6666669833163335</c:v>
                </c:pt>
                <c:pt idx="27609">
                  <c:v>13.333333966632667</c:v>
                </c:pt>
                <c:pt idx="27610">
                  <c:v>6.6666669833163335</c:v>
                </c:pt>
                <c:pt idx="27611">
                  <c:v>13.333333966632667</c:v>
                </c:pt>
                <c:pt idx="27612">
                  <c:v>6.6666669833163335</c:v>
                </c:pt>
                <c:pt idx="27613">
                  <c:v>13.333333966632667</c:v>
                </c:pt>
                <c:pt idx="27614">
                  <c:v>6.6666669833163335</c:v>
                </c:pt>
                <c:pt idx="27615">
                  <c:v>13.333333966632667</c:v>
                </c:pt>
                <c:pt idx="27616">
                  <c:v>6.6666669833163335</c:v>
                </c:pt>
                <c:pt idx="27617">
                  <c:v>13.333333966632667</c:v>
                </c:pt>
                <c:pt idx="27618">
                  <c:v>6.6666669833163335</c:v>
                </c:pt>
                <c:pt idx="27619">
                  <c:v>13.333333966632667</c:v>
                </c:pt>
                <c:pt idx="27620">
                  <c:v>6.6666669833163335</c:v>
                </c:pt>
                <c:pt idx="27621">
                  <c:v>13.333333966632667</c:v>
                </c:pt>
                <c:pt idx="27622">
                  <c:v>6.6666669833163335</c:v>
                </c:pt>
                <c:pt idx="27623">
                  <c:v>13.333333966632667</c:v>
                </c:pt>
                <c:pt idx="27624">
                  <c:v>6.6666669833163335</c:v>
                </c:pt>
                <c:pt idx="27625">
                  <c:v>13.333333966632667</c:v>
                </c:pt>
                <c:pt idx="27626">
                  <c:v>6.6666669833163335</c:v>
                </c:pt>
                <c:pt idx="27627">
                  <c:v>6.6666669833163335</c:v>
                </c:pt>
                <c:pt idx="27628">
                  <c:v>13.333333966632667</c:v>
                </c:pt>
                <c:pt idx="27629">
                  <c:v>6.6666669833163335</c:v>
                </c:pt>
                <c:pt idx="27630">
                  <c:v>13.333333966632667</c:v>
                </c:pt>
                <c:pt idx="27631">
                  <c:v>6.6666669833163335</c:v>
                </c:pt>
                <c:pt idx="27632">
                  <c:v>13.333333966632667</c:v>
                </c:pt>
                <c:pt idx="27633">
                  <c:v>6.6666669833163335</c:v>
                </c:pt>
                <c:pt idx="27634">
                  <c:v>6.6666669833163335</c:v>
                </c:pt>
                <c:pt idx="27635">
                  <c:v>13.333333966632667</c:v>
                </c:pt>
                <c:pt idx="27636">
                  <c:v>6.6666669833163335</c:v>
                </c:pt>
                <c:pt idx="27637">
                  <c:v>13.333333966632667</c:v>
                </c:pt>
                <c:pt idx="27638">
                  <c:v>6.6666669833163335</c:v>
                </c:pt>
                <c:pt idx="27639">
                  <c:v>6.6666669833163335</c:v>
                </c:pt>
                <c:pt idx="27640">
                  <c:v>13.333333966632667</c:v>
                </c:pt>
                <c:pt idx="27641">
                  <c:v>6.6666669833163335</c:v>
                </c:pt>
                <c:pt idx="27642">
                  <c:v>6.6666669833163335</c:v>
                </c:pt>
                <c:pt idx="27643">
                  <c:v>13.333333966632667</c:v>
                </c:pt>
                <c:pt idx="27644">
                  <c:v>6.6666669833163335</c:v>
                </c:pt>
                <c:pt idx="27645">
                  <c:v>6.6666669833163335</c:v>
                </c:pt>
                <c:pt idx="27646">
                  <c:v>13.333333966632667</c:v>
                </c:pt>
                <c:pt idx="27647">
                  <c:v>6.6666669833163335</c:v>
                </c:pt>
                <c:pt idx="27648">
                  <c:v>6.6666669833163335</c:v>
                </c:pt>
                <c:pt idx="27649">
                  <c:v>6.6666669833163335</c:v>
                </c:pt>
                <c:pt idx="27650">
                  <c:v>13.333333966632667</c:v>
                </c:pt>
                <c:pt idx="27651">
                  <c:v>6.6666669833163335</c:v>
                </c:pt>
                <c:pt idx="27652">
                  <c:v>6.6666669833163335</c:v>
                </c:pt>
                <c:pt idx="27653">
                  <c:v>13.333333966632667</c:v>
                </c:pt>
                <c:pt idx="27654">
                  <c:v>6.6666669833163335</c:v>
                </c:pt>
                <c:pt idx="27655">
                  <c:v>6.6666669833163335</c:v>
                </c:pt>
                <c:pt idx="27656">
                  <c:v>6.6666669833163335</c:v>
                </c:pt>
                <c:pt idx="27657">
                  <c:v>6.6666669833163335</c:v>
                </c:pt>
                <c:pt idx="27658">
                  <c:v>13.333333966632667</c:v>
                </c:pt>
                <c:pt idx="27659">
                  <c:v>6.6666669833163335</c:v>
                </c:pt>
                <c:pt idx="27660">
                  <c:v>6.6666669833163335</c:v>
                </c:pt>
                <c:pt idx="27661">
                  <c:v>6.6666669833163335</c:v>
                </c:pt>
                <c:pt idx="27662">
                  <c:v>6.6666669833163335</c:v>
                </c:pt>
                <c:pt idx="27663">
                  <c:v>13.333333966632667</c:v>
                </c:pt>
                <c:pt idx="27664">
                  <c:v>6.6666669833163335</c:v>
                </c:pt>
                <c:pt idx="27665">
                  <c:v>6.6666669833163335</c:v>
                </c:pt>
                <c:pt idx="27666">
                  <c:v>6.6666669833163335</c:v>
                </c:pt>
                <c:pt idx="27667">
                  <c:v>6.6666669833163335</c:v>
                </c:pt>
                <c:pt idx="27668">
                  <c:v>6.6666669833163335</c:v>
                </c:pt>
                <c:pt idx="27669">
                  <c:v>6.6666669833163335</c:v>
                </c:pt>
                <c:pt idx="27670">
                  <c:v>6.6666669833163335</c:v>
                </c:pt>
                <c:pt idx="27671">
                  <c:v>13.333333966632667</c:v>
                </c:pt>
                <c:pt idx="27672">
                  <c:v>6.6666669833163335</c:v>
                </c:pt>
                <c:pt idx="27673">
                  <c:v>6.6666669833163335</c:v>
                </c:pt>
                <c:pt idx="27674">
                  <c:v>6.6666669833163335</c:v>
                </c:pt>
                <c:pt idx="27675">
                  <c:v>6.6666669833163335</c:v>
                </c:pt>
                <c:pt idx="27676">
                  <c:v>6.6666669833163335</c:v>
                </c:pt>
                <c:pt idx="27677">
                  <c:v>6.6666669833163335</c:v>
                </c:pt>
                <c:pt idx="27678">
                  <c:v>6.6666669833163335</c:v>
                </c:pt>
                <c:pt idx="27679">
                  <c:v>6.6666669833163335</c:v>
                </c:pt>
                <c:pt idx="27680">
                  <c:v>6.6666669833163335</c:v>
                </c:pt>
                <c:pt idx="27681">
                  <c:v>6.6666669833163335</c:v>
                </c:pt>
                <c:pt idx="27682">
                  <c:v>6.6666669833163335</c:v>
                </c:pt>
                <c:pt idx="27683">
                  <c:v>6.6666669833163335</c:v>
                </c:pt>
                <c:pt idx="27684">
                  <c:v>6.6666669833163335</c:v>
                </c:pt>
                <c:pt idx="27685">
                  <c:v>6.6666669833163335</c:v>
                </c:pt>
                <c:pt idx="27686">
                  <c:v>6.6666669833163335</c:v>
                </c:pt>
                <c:pt idx="27687">
                  <c:v>6.6666669833163335</c:v>
                </c:pt>
                <c:pt idx="27688">
                  <c:v>6.6666669833163335</c:v>
                </c:pt>
                <c:pt idx="27689">
                  <c:v>6.6666669833163335</c:v>
                </c:pt>
                <c:pt idx="27690">
                  <c:v>6.6666669833163335</c:v>
                </c:pt>
                <c:pt idx="27691">
                  <c:v>6.6666669833163335</c:v>
                </c:pt>
                <c:pt idx="27692">
                  <c:v>6.6666669833163335</c:v>
                </c:pt>
                <c:pt idx="27693">
                  <c:v>6.6666669833163335</c:v>
                </c:pt>
                <c:pt idx="27694">
                  <c:v>6.6666669833163335</c:v>
                </c:pt>
                <c:pt idx="27695">
                  <c:v>6.6666669833163335</c:v>
                </c:pt>
                <c:pt idx="27696">
                  <c:v>6.6666669833163335</c:v>
                </c:pt>
                <c:pt idx="27697">
                  <c:v>6.6666669833163335</c:v>
                </c:pt>
                <c:pt idx="27698">
                  <c:v>6.6666669833163335</c:v>
                </c:pt>
                <c:pt idx="27699">
                  <c:v>6.6666669833163335</c:v>
                </c:pt>
                <c:pt idx="27700">
                  <c:v>0</c:v>
                </c:pt>
                <c:pt idx="27701">
                  <c:v>6.6666669833163335</c:v>
                </c:pt>
                <c:pt idx="27702">
                  <c:v>6.6666669833163335</c:v>
                </c:pt>
                <c:pt idx="27703">
                  <c:v>6.6666669833163335</c:v>
                </c:pt>
                <c:pt idx="27704">
                  <c:v>6.6666669833163335</c:v>
                </c:pt>
                <c:pt idx="27705">
                  <c:v>6.6666669833163335</c:v>
                </c:pt>
                <c:pt idx="27706">
                  <c:v>6.6666669833163335</c:v>
                </c:pt>
                <c:pt idx="27707">
                  <c:v>0</c:v>
                </c:pt>
                <c:pt idx="27708">
                  <c:v>6.6666669833163335</c:v>
                </c:pt>
                <c:pt idx="27709">
                  <c:v>6.6666669833163335</c:v>
                </c:pt>
                <c:pt idx="27710">
                  <c:v>6.6666669833163335</c:v>
                </c:pt>
                <c:pt idx="27711">
                  <c:v>6.6666669833163335</c:v>
                </c:pt>
                <c:pt idx="27712">
                  <c:v>6.6666669833163335</c:v>
                </c:pt>
                <c:pt idx="27713">
                  <c:v>0</c:v>
                </c:pt>
                <c:pt idx="27714">
                  <c:v>6.6666669833163335</c:v>
                </c:pt>
                <c:pt idx="27715">
                  <c:v>6.6666669833163335</c:v>
                </c:pt>
                <c:pt idx="27716">
                  <c:v>6.6666669833163335</c:v>
                </c:pt>
                <c:pt idx="27717">
                  <c:v>6.6666669833163335</c:v>
                </c:pt>
                <c:pt idx="27718">
                  <c:v>0</c:v>
                </c:pt>
                <c:pt idx="27719">
                  <c:v>6.6666669833163335</c:v>
                </c:pt>
                <c:pt idx="27720">
                  <c:v>6.6666669833163335</c:v>
                </c:pt>
                <c:pt idx="27721">
                  <c:v>6.6666669833163335</c:v>
                </c:pt>
                <c:pt idx="27722">
                  <c:v>6.6666669833163335</c:v>
                </c:pt>
                <c:pt idx="27723">
                  <c:v>0</c:v>
                </c:pt>
                <c:pt idx="27724">
                  <c:v>6.6666669833163335</c:v>
                </c:pt>
                <c:pt idx="27725">
                  <c:v>6.6666669833163335</c:v>
                </c:pt>
                <c:pt idx="27726">
                  <c:v>6.6666669833163335</c:v>
                </c:pt>
                <c:pt idx="27727">
                  <c:v>0</c:v>
                </c:pt>
                <c:pt idx="27728">
                  <c:v>6.6666669833163335</c:v>
                </c:pt>
                <c:pt idx="27729">
                  <c:v>6.6666669833163335</c:v>
                </c:pt>
                <c:pt idx="27730">
                  <c:v>6.6666669833163335</c:v>
                </c:pt>
                <c:pt idx="27731">
                  <c:v>6.6666669833163335</c:v>
                </c:pt>
                <c:pt idx="27732">
                  <c:v>6.6666669833163335</c:v>
                </c:pt>
                <c:pt idx="27733">
                  <c:v>0</c:v>
                </c:pt>
                <c:pt idx="27734">
                  <c:v>6.6666669833163335</c:v>
                </c:pt>
                <c:pt idx="27735">
                  <c:v>6.6666669833163335</c:v>
                </c:pt>
                <c:pt idx="27736">
                  <c:v>6.6666669833163335</c:v>
                </c:pt>
                <c:pt idx="27737">
                  <c:v>0</c:v>
                </c:pt>
                <c:pt idx="27738">
                  <c:v>6.6666669833163335</c:v>
                </c:pt>
                <c:pt idx="27739">
                  <c:v>6.6666669833163335</c:v>
                </c:pt>
                <c:pt idx="27740">
                  <c:v>6.6666669833163335</c:v>
                </c:pt>
                <c:pt idx="27741">
                  <c:v>6.6666669833163335</c:v>
                </c:pt>
                <c:pt idx="27742">
                  <c:v>0</c:v>
                </c:pt>
                <c:pt idx="27743">
                  <c:v>6.6666669833163335</c:v>
                </c:pt>
                <c:pt idx="27744">
                  <c:v>6.6666669833163335</c:v>
                </c:pt>
                <c:pt idx="27745">
                  <c:v>6.6666669833163335</c:v>
                </c:pt>
                <c:pt idx="27746">
                  <c:v>0</c:v>
                </c:pt>
                <c:pt idx="27747">
                  <c:v>6.6666669833163335</c:v>
                </c:pt>
                <c:pt idx="27748">
                  <c:v>6.6666669833163335</c:v>
                </c:pt>
                <c:pt idx="27749">
                  <c:v>6.6666669833163335</c:v>
                </c:pt>
                <c:pt idx="27750">
                  <c:v>0</c:v>
                </c:pt>
                <c:pt idx="27751">
                  <c:v>6.6666669833163335</c:v>
                </c:pt>
                <c:pt idx="27752">
                  <c:v>6.6666669833163335</c:v>
                </c:pt>
                <c:pt idx="27753">
                  <c:v>6.6666669833163335</c:v>
                </c:pt>
                <c:pt idx="27754">
                  <c:v>0</c:v>
                </c:pt>
                <c:pt idx="27755">
                  <c:v>6.6666669833163335</c:v>
                </c:pt>
                <c:pt idx="27756">
                  <c:v>6.6666669833163335</c:v>
                </c:pt>
                <c:pt idx="27757">
                  <c:v>6.6666669833163335</c:v>
                </c:pt>
                <c:pt idx="27758">
                  <c:v>0</c:v>
                </c:pt>
                <c:pt idx="27759">
                  <c:v>6.6666669833163335</c:v>
                </c:pt>
                <c:pt idx="27760">
                  <c:v>6.6666669833163335</c:v>
                </c:pt>
                <c:pt idx="27761">
                  <c:v>6.6666669833163335</c:v>
                </c:pt>
                <c:pt idx="27762">
                  <c:v>6.6666669833163335</c:v>
                </c:pt>
                <c:pt idx="27763">
                  <c:v>0</c:v>
                </c:pt>
                <c:pt idx="27764">
                  <c:v>6.6666669833163335</c:v>
                </c:pt>
                <c:pt idx="27765">
                  <c:v>6.6666669833163335</c:v>
                </c:pt>
                <c:pt idx="27766">
                  <c:v>6.6666669833163335</c:v>
                </c:pt>
                <c:pt idx="27767">
                  <c:v>0</c:v>
                </c:pt>
                <c:pt idx="27768">
                  <c:v>6.6666669833163335</c:v>
                </c:pt>
                <c:pt idx="27769">
                  <c:v>6.6666669833163335</c:v>
                </c:pt>
                <c:pt idx="27770">
                  <c:v>6.6666669833163335</c:v>
                </c:pt>
                <c:pt idx="27771">
                  <c:v>6.6666669833163335</c:v>
                </c:pt>
                <c:pt idx="27772">
                  <c:v>0</c:v>
                </c:pt>
                <c:pt idx="27773">
                  <c:v>6.6666669833163335</c:v>
                </c:pt>
                <c:pt idx="27774">
                  <c:v>6.6666669833163335</c:v>
                </c:pt>
                <c:pt idx="27775">
                  <c:v>6.6666669833163335</c:v>
                </c:pt>
                <c:pt idx="27776">
                  <c:v>6.6666669833163335</c:v>
                </c:pt>
                <c:pt idx="27777">
                  <c:v>0</c:v>
                </c:pt>
                <c:pt idx="27778">
                  <c:v>6.6666669833163335</c:v>
                </c:pt>
                <c:pt idx="27779">
                  <c:v>6.6666669833163335</c:v>
                </c:pt>
                <c:pt idx="27780">
                  <c:v>6.6666669833163335</c:v>
                </c:pt>
                <c:pt idx="27781">
                  <c:v>6.6666669833163335</c:v>
                </c:pt>
                <c:pt idx="27782">
                  <c:v>6.6666669833163335</c:v>
                </c:pt>
                <c:pt idx="27783">
                  <c:v>6.6666669833163335</c:v>
                </c:pt>
                <c:pt idx="27784">
                  <c:v>6.6666669833163335</c:v>
                </c:pt>
                <c:pt idx="27785">
                  <c:v>6.6666669833163335</c:v>
                </c:pt>
                <c:pt idx="27786">
                  <c:v>6.6666669833163335</c:v>
                </c:pt>
                <c:pt idx="27787">
                  <c:v>6.6666669833163335</c:v>
                </c:pt>
                <c:pt idx="27788">
                  <c:v>6.6666669833163335</c:v>
                </c:pt>
                <c:pt idx="27789">
                  <c:v>6.6666669833163335</c:v>
                </c:pt>
                <c:pt idx="27790">
                  <c:v>13.333333966632667</c:v>
                </c:pt>
                <c:pt idx="27791">
                  <c:v>6.6666669833163335</c:v>
                </c:pt>
                <c:pt idx="27792">
                  <c:v>6.6666669833163335</c:v>
                </c:pt>
                <c:pt idx="27793">
                  <c:v>6.6666669833163335</c:v>
                </c:pt>
                <c:pt idx="27794">
                  <c:v>6.6666669833163335</c:v>
                </c:pt>
                <c:pt idx="27795">
                  <c:v>6.6666669833163335</c:v>
                </c:pt>
                <c:pt idx="27796">
                  <c:v>13.333333966632667</c:v>
                </c:pt>
                <c:pt idx="27797">
                  <c:v>6.6666669833163335</c:v>
                </c:pt>
                <c:pt idx="27798">
                  <c:v>6.6666669833163335</c:v>
                </c:pt>
                <c:pt idx="27799">
                  <c:v>6.6666669833163335</c:v>
                </c:pt>
                <c:pt idx="27800">
                  <c:v>13.333333966632667</c:v>
                </c:pt>
                <c:pt idx="27801">
                  <c:v>6.6666669833163335</c:v>
                </c:pt>
                <c:pt idx="27802">
                  <c:v>6.6666669833163335</c:v>
                </c:pt>
                <c:pt idx="27803">
                  <c:v>13.333333966632667</c:v>
                </c:pt>
                <c:pt idx="27804">
                  <c:v>6.6666669833163335</c:v>
                </c:pt>
                <c:pt idx="27805">
                  <c:v>13.333333966632667</c:v>
                </c:pt>
                <c:pt idx="27806">
                  <c:v>6.6666669833163335</c:v>
                </c:pt>
                <c:pt idx="27807">
                  <c:v>6.6666669833163335</c:v>
                </c:pt>
                <c:pt idx="27808">
                  <c:v>13.333333966632667</c:v>
                </c:pt>
                <c:pt idx="27809">
                  <c:v>6.6666669833163335</c:v>
                </c:pt>
                <c:pt idx="27810">
                  <c:v>13.333333966632667</c:v>
                </c:pt>
                <c:pt idx="27811">
                  <c:v>6.6666669833163335</c:v>
                </c:pt>
                <c:pt idx="27812">
                  <c:v>13.333333966632667</c:v>
                </c:pt>
                <c:pt idx="27813">
                  <c:v>6.6666669833163335</c:v>
                </c:pt>
                <c:pt idx="27814">
                  <c:v>13.333333966632667</c:v>
                </c:pt>
                <c:pt idx="27815">
                  <c:v>6.6666669833163335</c:v>
                </c:pt>
                <c:pt idx="27816">
                  <c:v>6.6666669833163335</c:v>
                </c:pt>
                <c:pt idx="27817">
                  <c:v>13.333333966632667</c:v>
                </c:pt>
                <c:pt idx="27818">
                  <c:v>6.6666669833163335</c:v>
                </c:pt>
                <c:pt idx="27819">
                  <c:v>13.333333966632667</c:v>
                </c:pt>
                <c:pt idx="27820">
                  <c:v>6.6666669833163335</c:v>
                </c:pt>
                <c:pt idx="27821">
                  <c:v>13.333333966632667</c:v>
                </c:pt>
                <c:pt idx="27822">
                  <c:v>6.6666669833163335</c:v>
                </c:pt>
                <c:pt idx="27823">
                  <c:v>13.333333966632667</c:v>
                </c:pt>
                <c:pt idx="27824">
                  <c:v>13.333333966632667</c:v>
                </c:pt>
                <c:pt idx="27825">
                  <c:v>6.6666669833163335</c:v>
                </c:pt>
                <c:pt idx="27826">
                  <c:v>13.333333966632667</c:v>
                </c:pt>
                <c:pt idx="27827">
                  <c:v>6.6666669833163335</c:v>
                </c:pt>
                <c:pt idx="27828">
                  <c:v>13.333333966632667</c:v>
                </c:pt>
                <c:pt idx="27829">
                  <c:v>6.6666669833163335</c:v>
                </c:pt>
                <c:pt idx="27830">
                  <c:v>13.333333966632667</c:v>
                </c:pt>
                <c:pt idx="27831">
                  <c:v>6.6666669833163335</c:v>
                </c:pt>
                <c:pt idx="27832">
                  <c:v>13.333333966632667</c:v>
                </c:pt>
                <c:pt idx="27833">
                  <c:v>6.6666669833163335</c:v>
                </c:pt>
                <c:pt idx="27834">
                  <c:v>13.333333966632667</c:v>
                </c:pt>
                <c:pt idx="27835">
                  <c:v>13.333333966632667</c:v>
                </c:pt>
                <c:pt idx="27836">
                  <c:v>6.6666669833163335</c:v>
                </c:pt>
                <c:pt idx="27837">
                  <c:v>13.333333966632667</c:v>
                </c:pt>
                <c:pt idx="27838">
                  <c:v>6.6666669833163335</c:v>
                </c:pt>
                <c:pt idx="27839">
                  <c:v>13.333333966632667</c:v>
                </c:pt>
                <c:pt idx="27840">
                  <c:v>6.6666669833163335</c:v>
                </c:pt>
                <c:pt idx="27841">
                  <c:v>13.333333966632667</c:v>
                </c:pt>
                <c:pt idx="27842">
                  <c:v>6.6666669833163335</c:v>
                </c:pt>
                <c:pt idx="27843">
                  <c:v>13.333333966632667</c:v>
                </c:pt>
                <c:pt idx="27844">
                  <c:v>13.333333966632667</c:v>
                </c:pt>
                <c:pt idx="27845">
                  <c:v>6.6666669833163335</c:v>
                </c:pt>
                <c:pt idx="27846">
                  <c:v>13.333333966632667</c:v>
                </c:pt>
                <c:pt idx="27847">
                  <c:v>6.6666669833163335</c:v>
                </c:pt>
                <c:pt idx="27848">
                  <c:v>13.333333966632667</c:v>
                </c:pt>
                <c:pt idx="27849">
                  <c:v>13.333333966632667</c:v>
                </c:pt>
                <c:pt idx="27850">
                  <c:v>6.6666669833163335</c:v>
                </c:pt>
                <c:pt idx="27851">
                  <c:v>13.333333966632667</c:v>
                </c:pt>
                <c:pt idx="27852">
                  <c:v>13.333333966632667</c:v>
                </c:pt>
                <c:pt idx="27853">
                  <c:v>6.6666669833163335</c:v>
                </c:pt>
                <c:pt idx="27854">
                  <c:v>13.333333966632667</c:v>
                </c:pt>
                <c:pt idx="27855">
                  <c:v>6.6666669833163335</c:v>
                </c:pt>
                <c:pt idx="27856">
                  <c:v>13.333333966632667</c:v>
                </c:pt>
                <c:pt idx="27857">
                  <c:v>13.333333966632667</c:v>
                </c:pt>
                <c:pt idx="27858">
                  <c:v>6.6666669833163335</c:v>
                </c:pt>
                <c:pt idx="27859">
                  <c:v>13.333333966632667</c:v>
                </c:pt>
                <c:pt idx="27860">
                  <c:v>13.333333966632667</c:v>
                </c:pt>
                <c:pt idx="27861">
                  <c:v>6.6666669833163335</c:v>
                </c:pt>
                <c:pt idx="27862">
                  <c:v>13.333333966632667</c:v>
                </c:pt>
                <c:pt idx="27863">
                  <c:v>13.333333966632667</c:v>
                </c:pt>
                <c:pt idx="27864">
                  <c:v>13.333333966632667</c:v>
                </c:pt>
                <c:pt idx="27865">
                  <c:v>6.6666669833163335</c:v>
                </c:pt>
                <c:pt idx="27866">
                  <c:v>13.333333966632667</c:v>
                </c:pt>
                <c:pt idx="27867">
                  <c:v>13.333333966632667</c:v>
                </c:pt>
                <c:pt idx="27868">
                  <c:v>13.333333966632667</c:v>
                </c:pt>
                <c:pt idx="27869">
                  <c:v>6.6666669833163335</c:v>
                </c:pt>
                <c:pt idx="27870">
                  <c:v>13.333333966632667</c:v>
                </c:pt>
                <c:pt idx="27871">
                  <c:v>13.333333966632667</c:v>
                </c:pt>
                <c:pt idx="27872">
                  <c:v>13.333333966632667</c:v>
                </c:pt>
                <c:pt idx="27873">
                  <c:v>13.333333966632667</c:v>
                </c:pt>
                <c:pt idx="27874">
                  <c:v>13.333333966632667</c:v>
                </c:pt>
                <c:pt idx="27875">
                  <c:v>13.333333966632667</c:v>
                </c:pt>
                <c:pt idx="27876">
                  <c:v>13.333333966632667</c:v>
                </c:pt>
                <c:pt idx="27877">
                  <c:v>13.333333966632667</c:v>
                </c:pt>
                <c:pt idx="27878">
                  <c:v>13.333333966632667</c:v>
                </c:pt>
                <c:pt idx="27879">
                  <c:v>20.000000173846864</c:v>
                </c:pt>
                <c:pt idx="27880">
                  <c:v>13.333333966632667</c:v>
                </c:pt>
                <c:pt idx="27881">
                  <c:v>13.333333966632667</c:v>
                </c:pt>
                <c:pt idx="27882">
                  <c:v>13.333333966632667</c:v>
                </c:pt>
                <c:pt idx="27883">
                  <c:v>13.333333966632667</c:v>
                </c:pt>
                <c:pt idx="27884">
                  <c:v>13.333333966632667</c:v>
                </c:pt>
                <c:pt idx="27885">
                  <c:v>13.333333966632667</c:v>
                </c:pt>
                <c:pt idx="27886">
                  <c:v>13.333333966632667</c:v>
                </c:pt>
                <c:pt idx="27887">
                  <c:v>13.333333966632667</c:v>
                </c:pt>
                <c:pt idx="27888">
                  <c:v>13.333333966632667</c:v>
                </c:pt>
                <c:pt idx="27889">
                  <c:v>13.333333966632667</c:v>
                </c:pt>
                <c:pt idx="27890">
                  <c:v>13.333333966632667</c:v>
                </c:pt>
                <c:pt idx="27891">
                  <c:v>13.333333966632667</c:v>
                </c:pt>
                <c:pt idx="27892">
                  <c:v>13.333333966632667</c:v>
                </c:pt>
                <c:pt idx="27893">
                  <c:v>13.333333966632667</c:v>
                </c:pt>
                <c:pt idx="27894">
                  <c:v>6.6666669833163335</c:v>
                </c:pt>
                <c:pt idx="27895">
                  <c:v>13.333333966632667</c:v>
                </c:pt>
                <c:pt idx="27896">
                  <c:v>13.333333966632667</c:v>
                </c:pt>
                <c:pt idx="27897">
                  <c:v>13.333333966632667</c:v>
                </c:pt>
                <c:pt idx="27898">
                  <c:v>13.333333966632667</c:v>
                </c:pt>
                <c:pt idx="27899">
                  <c:v>13.333333966632667</c:v>
                </c:pt>
                <c:pt idx="27900">
                  <c:v>13.333333966632667</c:v>
                </c:pt>
                <c:pt idx="27901">
                  <c:v>13.333333966632667</c:v>
                </c:pt>
                <c:pt idx="27902">
                  <c:v>6.6666669833163335</c:v>
                </c:pt>
                <c:pt idx="27903">
                  <c:v>13.333333966632667</c:v>
                </c:pt>
                <c:pt idx="27904">
                  <c:v>13.333333966632667</c:v>
                </c:pt>
                <c:pt idx="27905">
                  <c:v>13.333333966632667</c:v>
                </c:pt>
                <c:pt idx="27906">
                  <c:v>13.333333966632667</c:v>
                </c:pt>
                <c:pt idx="27907">
                  <c:v>6.6666669833163335</c:v>
                </c:pt>
                <c:pt idx="27908">
                  <c:v>13.333333966632667</c:v>
                </c:pt>
                <c:pt idx="27909">
                  <c:v>13.333333966632667</c:v>
                </c:pt>
                <c:pt idx="27910">
                  <c:v>13.333333966632667</c:v>
                </c:pt>
                <c:pt idx="27911">
                  <c:v>6.6666669833163335</c:v>
                </c:pt>
                <c:pt idx="27912">
                  <c:v>13.333333966632667</c:v>
                </c:pt>
                <c:pt idx="27913">
                  <c:v>13.333333966632667</c:v>
                </c:pt>
                <c:pt idx="27914">
                  <c:v>13.333333966632667</c:v>
                </c:pt>
                <c:pt idx="27915">
                  <c:v>6.6666669833163335</c:v>
                </c:pt>
                <c:pt idx="27916">
                  <c:v>13.333333966632667</c:v>
                </c:pt>
                <c:pt idx="27917">
                  <c:v>13.333333966632667</c:v>
                </c:pt>
                <c:pt idx="27918">
                  <c:v>13.333333966632667</c:v>
                </c:pt>
                <c:pt idx="27919">
                  <c:v>6.6666669833163335</c:v>
                </c:pt>
                <c:pt idx="27920">
                  <c:v>13.333333966632667</c:v>
                </c:pt>
                <c:pt idx="27921">
                  <c:v>13.333333966632667</c:v>
                </c:pt>
                <c:pt idx="27922">
                  <c:v>6.6666669833163335</c:v>
                </c:pt>
                <c:pt idx="27923">
                  <c:v>13.333333966632667</c:v>
                </c:pt>
                <c:pt idx="27924">
                  <c:v>13.333333966632667</c:v>
                </c:pt>
                <c:pt idx="27925">
                  <c:v>13.333333966632667</c:v>
                </c:pt>
                <c:pt idx="27926">
                  <c:v>6.6666669833163335</c:v>
                </c:pt>
                <c:pt idx="27927">
                  <c:v>13.333333966632667</c:v>
                </c:pt>
                <c:pt idx="27928">
                  <c:v>13.333333966632667</c:v>
                </c:pt>
                <c:pt idx="27929">
                  <c:v>6.6666669833163335</c:v>
                </c:pt>
                <c:pt idx="27930">
                  <c:v>13.333333966632667</c:v>
                </c:pt>
                <c:pt idx="27931">
                  <c:v>13.333333966632667</c:v>
                </c:pt>
                <c:pt idx="27932">
                  <c:v>6.6666669833163335</c:v>
                </c:pt>
                <c:pt idx="27933">
                  <c:v>13.333333966632667</c:v>
                </c:pt>
                <c:pt idx="27934">
                  <c:v>13.333333966632667</c:v>
                </c:pt>
                <c:pt idx="27935">
                  <c:v>6.6666669833163335</c:v>
                </c:pt>
                <c:pt idx="27936">
                  <c:v>13.333333966632667</c:v>
                </c:pt>
                <c:pt idx="27937">
                  <c:v>13.333333966632667</c:v>
                </c:pt>
                <c:pt idx="27938">
                  <c:v>6.6666669833163335</c:v>
                </c:pt>
                <c:pt idx="27939">
                  <c:v>13.333333966632667</c:v>
                </c:pt>
                <c:pt idx="27940">
                  <c:v>6.6666669833163335</c:v>
                </c:pt>
                <c:pt idx="27941">
                  <c:v>13.333333966632667</c:v>
                </c:pt>
                <c:pt idx="27942">
                  <c:v>6.6666669833163335</c:v>
                </c:pt>
                <c:pt idx="27943">
                  <c:v>13.333333966632667</c:v>
                </c:pt>
                <c:pt idx="27944">
                  <c:v>6.6666669833163335</c:v>
                </c:pt>
                <c:pt idx="27945">
                  <c:v>13.333333966632667</c:v>
                </c:pt>
                <c:pt idx="27946">
                  <c:v>6.6666669833163335</c:v>
                </c:pt>
                <c:pt idx="27947">
                  <c:v>13.333333966632667</c:v>
                </c:pt>
                <c:pt idx="27948">
                  <c:v>6.6666669833163335</c:v>
                </c:pt>
                <c:pt idx="27949">
                  <c:v>13.333333966632667</c:v>
                </c:pt>
                <c:pt idx="27950">
                  <c:v>6.6666669833163335</c:v>
                </c:pt>
                <c:pt idx="27951">
                  <c:v>13.333333966632667</c:v>
                </c:pt>
                <c:pt idx="27952">
                  <c:v>6.6666669833163335</c:v>
                </c:pt>
                <c:pt idx="27953">
                  <c:v>6.6666669833163335</c:v>
                </c:pt>
                <c:pt idx="27954">
                  <c:v>13.333333966632667</c:v>
                </c:pt>
                <c:pt idx="27955">
                  <c:v>6.6666669833163335</c:v>
                </c:pt>
                <c:pt idx="27956">
                  <c:v>6.6666669833163335</c:v>
                </c:pt>
                <c:pt idx="27957">
                  <c:v>13.333333966632667</c:v>
                </c:pt>
                <c:pt idx="27958">
                  <c:v>6.6666669833163335</c:v>
                </c:pt>
                <c:pt idx="27959">
                  <c:v>6.6666669833163335</c:v>
                </c:pt>
                <c:pt idx="27960">
                  <c:v>6.6666669833163335</c:v>
                </c:pt>
                <c:pt idx="27961">
                  <c:v>6.6666669833163335</c:v>
                </c:pt>
                <c:pt idx="27962">
                  <c:v>13.333333966632667</c:v>
                </c:pt>
                <c:pt idx="27963">
                  <c:v>6.6666669833163335</c:v>
                </c:pt>
                <c:pt idx="27964">
                  <c:v>6.6666669833163335</c:v>
                </c:pt>
                <c:pt idx="27965">
                  <c:v>6.6666669833163335</c:v>
                </c:pt>
                <c:pt idx="27966">
                  <c:v>6.6666669833163335</c:v>
                </c:pt>
                <c:pt idx="27967">
                  <c:v>6.6666669833163335</c:v>
                </c:pt>
                <c:pt idx="27968">
                  <c:v>13.333333966632667</c:v>
                </c:pt>
                <c:pt idx="27969">
                  <c:v>6.6666669833163335</c:v>
                </c:pt>
                <c:pt idx="27970">
                  <c:v>6.6666669833163335</c:v>
                </c:pt>
                <c:pt idx="27971">
                  <c:v>6.6666669833163335</c:v>
                </c:pt>
                <c:pt idx="27972">
                  <c:v>6.6666669833163335</c:v>
                </c:pt>
                <c:pt idx="27973">
                  <c:v>6.6666669833163335</c:v>
                </c:pt>
                <c:pt idx="27974">
                  <c:v>6.6666669833163335</c:v>
                </c:pt>
                <c:pt idx="27975">
                  <c:v>6.6666669833163335</c:v>
                </c:pt>
                <c:pt idx="27976">
                  <c:v>6.6666669833163335</c:v>
                </c:pt>
                <c:pt idx="27977">
                  <c:v>6.6666669833163335</c:v>
                </c:pt>
                <c:pt idx="27978">
                  <c:v>6.6666669833163335</c:v>
                </c:pt>
                <c:pt idx="27979">
                  <c:v>6.6666669833163335</c:v>
                </c:pt>
                <c:pt idx="27980">
                  <c:v>6.6666669833163335</c:v>
                </c:pt>
                <c:pt idx="27981">
                  <c:v>6.6666669833163335</c:v>
                </c:pt>
                <c:pt idx="27982">
                  <c:v>6.6666669833163335</c:v>
                </c:pt>
                <c:pt idx="27983">
                  <c:v>6.6666669833163335</c:v>
                </c:pt>
                <c:pt idx="27984">
                  <c:v>6.6666669833163335</c:v>
                </c:pt>
                <c:pt idx="27985">
                  <c:v>6.6666669833163335</c:v>
                </c:pt>
                <c:pt idx="27986">
                  <c:v>6.6666669833163335</c:v>
                </c:pt>
                <c:pt idx="27987">
                  <c:v>6.6666669833163335</c:v>
                </c:pt>
                <c:pt idx="27988">
                  <c:v>6.6666669833163335</c:v>
                </c:pt>
                <c:pt idx="27989">
                  <c:v>6.6666669833163335</c:v>
                </c:pt>
                <c:pt idx="27990">
                  <c:v>6.6666669833163335</c:v>
                </c:pt>
                <c:pt idx="27991">
                  <c:v>6.6666669833163335</c:v>
                </c:pt>
                <c:pt idx="27992">
                  <c:v>0</c:v>
                </c:pt>
                <c:pt idx="27993">
                  <c:v>6.6666669833163335</c:v>
                </c:pt>
                <c:pt idx="27994">
                  <c:v>6.6666669833163335</c:v>
                </c:pt>
                <c:pt idx="27995">
                  <c:v>6.6666669833163335</c:v>
                </c:pt>
                <c:pt idx="27996">
                  <c:v>6.6666669833163335</c:v>
                </c:pt>
                <c:pt idx="27997">
                  <c:v>0</c:v>
                </c:pt>
                <c:pt idx="27998">
                  <c:v>6.6666669833163335</c:v>
                </c:pt>
                <c:pt idx="27999">
                  <c:v>6.6666669833163335</c:v>
                </c:pt>
                <c:pt idx="28000">
                  <c:v>6.6666669833163335</c:v>
                </c:pt>
                <c:pt idx="28001">
                  <c:v>6.6666669833163335</c:v>
                </c:pt>
                <c:pt idx="28002">
                  <c:v>0</c:v>
                </c:pt>
                <c:pt idx="28003">
                  <c:v>6.6666669833163335</c:v>
                </c:pt>
                <c:pt idx="28004">
                  <c:v>6.6666669833163335</c:v>
                </c:pt>
                <c:pt idx="28005">
                  <c:v>6.6666669833163335</c:v>
                </c:pt>
                <c:pt idx="28006">
                  <c:v>0</c:v>
                </c:pt>
                <c:pt idx="28007">
                  <c:v>6.6666669833163335</c:v>
                </c:pt>
                <c:pt idx="28008">
                  <c:v>6.6666669833163335</c:v>
                </c:pt>
                <c:pt idx="28009">
                  <c:v>6.6666669833163335</c:v>
                </c:pt>
                <c:pt idx="28010">
                  <c:v>0</c:v>
                </c:pt>
                <c:pt idx="28011">
                  <c:v>6.6666669833163335</c:v>
                </c:pt>
                <c:pt idx="28012">
                  <c:v>6.6666669833163335</c:v>
                </c:pt>
                <c:pt idx="28013">
                  <c:v>0</c:v>
                </c:pt>
                <c:pt idx="28014">
                  <c:v>6.6666669833163335</c:v>
                </c:pt>
                <c:pt idx="28015">
                  <c:v>6.6666669833163335</c:v>
                </c:pt>
                <c:pt idx="28016">
                  <c:v>6.6666669833163335</c:v>
                </c:pt>
                <c:pt idx="28017">
                  <c:v>0</c:v>
                </c:pt>
                <c:pt idx="28018">
                  <c:v>6.6666669833163335</c:v>
                </c:pt>
                <c:pt idx="28019">
                  <c:v>6.6666669833163335</c:v>
                </c:pt>
                <c:pt idx="28020">
                  <c:v>0</c:v>
                </c:pt>
                <c:pt idx="28021">
                  <c:v>6.6666669833163335</c:v>
                </c:pt>
                <c:pt idx="28022">
                  <c:v>6.6666669833163335</c:v>
                </c:pt>
                <c:pt idx="28023">
                  <c:v>6.6666669833163335</c:v>
                </c:pt>
                <c:pt idx="28024">
                  <c:v>0</c:v>
                </c:pt>
                <c:pt idx="28025">
                  <c:v>6.6666669833163335</c:v>
                </c:pt>
                <c:pt idx="28026">
                  <c:v>6.6666669833163335</c:v>
                </c:pt>
                <c:pt idx="28027">
                  <c:v>0</c:v>
                </c:pt>
                <c:pt idx="28028">
                  <c:v>6.6666669833163335</c:v>
                </c:pt>
                <c:pt idx="28029">
                  <c:v>6.6666669833163335</c:v>
                </c:pt>
                <c:pt idx="28030">
                  <c:v>0</c:v>
                </c:pt>
                <c:pt idx="28031">
                  <c:v>6.6666669833163335</c:v>
                </c:pt>
                <c:pt idx="28032">
                  <c:v>6.6666669833163335</c:v>
                </c:pt>
                <c:pt idx="28033">
                  <c:v>6.6666669833163335</c:v>
                </c:pt>
                <c:pt idx="28034">
                  <c:v>0</c:v>
                </c:pt>
                <c:pt idx="28035">
                  <c:v>6.6666669833163335</c:v>
                </c:pt>
                <c:pt idx="28036">
                  <c:v>6.6666669833163335</c:v>
                </c:pt>
                <c:pt idx="28037">
                  <c:v>6.6666669833163335</c:v>
                </c:pt>
                <c:pt idx="28038">
                  <c:v>0</c:v>
                </c:pt>
                <c:pt idx="28039">
                  <c:v>6.6666669833163335</c:v>
                </c:pt>
                <c:pt idx="28040">
                  <c:v>6.6666669833163335</c:v>
                </c:pt>
                <c:pt idx="28041">
                  <c:v>6.6666669833163335</c:v>
                </c:pt>
                <c:pt idx="28042">
                  <c:v>0</c:v>
                </c:pt>
                <c:pt idx="28043">
                  <c:v>6.6666669833163335</c:v>
                </c:pt>
                <c:pt idx="28044">
                  <c:v>6.6666669833163335</c:v>
                </c:pt>
                <c:pt idx="28045">
                  <c:v>6.6666669833163335</c:v>
                </c:pt>
                <c:pt idx="28046">
                  <c:v>0</c:v>
                </c:pt>
                <c:pt idx="28047">
                  <c:v>6.6666669833163335</c:v>
                </c:pt>
                <c:pt idx="28048">
                  <c:v>6.6666669833163335</c:v>
                </c:pt>
                <c:pt idx="28049">
                  <c:v>6.6666669833163335</c:v>
                </c:pt>
                <c:pt idx="28050">
                  <c:v>0</c:v>
                </c:pt>
                <c:pt idx="28051">
                  <c:v>6.6666669833163335</c:v>
                </c:pt>
                <c:pt idx="28052">
                  <c:v>6.6666669833163335</c:v>
                </c:pt>
                <c:pt idx="28053">
                  <c:v>6.6666669833163335</c:v>
                </c:pt>
                <c:pt idx="28054">
                  <c:v>0</c:v>
                </c:pt>
                <c:pt idx="28055">
                  <c:v>6.6666669833163335</c:v>
                </c:pt>
                <c:pt idx="28056">
                  <c:v>6.6666669833163335</c:v>
                </c:pt>
                <c:pt idx="28057">
                  <c:v>6.6666669833163335</c:v>
                </c:pt>
                <c:pt idx="28058">
                  <c:v>0</c:v>
                </c:pt>
                <c:pt idx="28059">
                  <c:v>6.6666669833163335</c:v>
                </c:pt>
                <c:pt idx="28060">
                  <c:v>6.6666669833163335</c:v>
                </c:pt>
                <c:pt idx="28061">
                  <c:v>6.6666669833163335</c:v>
                </c:pt>
                <c:pt idx="28062">
                  <c:v>0</c:v>
                </c:pt>
                <c:pt idx="28063">
                  <c:v>6.6666669833163335</c:v>
                </c:pt>
                <c:pt idx="28064">
                  <c:v>6.6666669833163335</c:v>
                </c:pt>
                <c:pt idx="28065">
                  <c:v>6.6666669833163335</c:v>
                </c:pt>
                <c:pt idx="28066">
                  <c:v>6.6666669833163335</c:v>
                </c:pt>
                <c:pt idx="28067">
                  <c:v>6.6666669833163335</c:v>
                </c:pt>
                <c:pt idx="28068">
                  <c:v>6.6666669833163335</c:v>
                </c:pt>
                <c:pt idx="28069">
                  <c:v>6.6666669833163335</c:v>
                </c:pt>
                <c:pt idx="28070">
                  <c:v>0</c:v>
                </c:pt>
                <c:pt idx="28071">
                  <c:v>6.6666669833163335</c:v>
                </c:pt>
                <c:pt idx="28072">
                  <c:v>6.6666669833163335</c:v>
                </c:pt>
                <c:pt idx="28073">
                  <c:v>6.6666669833163335</c:v>
                </c:pt>
                <c:pt idx="28074">
                  <c:v>6.6666669833163335</c:v>
                </c:pt>
                <c:pt idx="28075">
                  <c:v>6.6666669833163335</c:v>
                </c:pt>
                <c:pt idx="28076">
                  <c:v>6.6666669833163335</c:v>
                </c:pt>
                <c:pt idx="28077">
                  <c:v>6.6666669833163335</c:v>
                </c:pt>
                <c:pt idx="28078">
                  <c:v>6.6666669833163335</c:v>
                </c:pt>
                <c:pt idx="28079">
                  <c:v>6.6666669833163335</c:v>
                </c:pt>
                <c:pt idx="28080">
                  <c:v>6.6666669833163335</c:v>
                </c:pt>
                <c:pt idx="28081">
                  <c:v>6.6666669833163335</c:v>
                </c:pt>
                <c:pt idx="28082">
                  <c:v>6.6666669833163335</c:v>
                </c:pt>
                <c:pt idx="28083">
                  <c:v>6.6666669833163335</c:v>
                </c:pt>
                <c:pt idx="28084">
                  <c:v>6.6666669833163335</c:v>
                </c:pt>
                <c:pt idx="28085">
                  <c:v>13.333333966632667</c:v>
                </c:pt>
                <c:pt idx="28086">
                  <c:v>6.6666669833163335</c:v>
                </c:pt>
                <c:pt idx="28087">
                  <c:v>6.6666669833163335</c:v>
                </c:pt>
                <c:pt idx="28088">
                  <c:v>6.6666669833163335</c:v>
                </c:pt>
                <c:pt idx="28089">
                  <c:v>6.6666669833163335</c:v>
                </c:pt>
                <c:pt idx="28090">
                  <c:v>6.6666669833163335</c:v>
                </c:pt>
                <c:pt idx="28091">
                  <c:v>6.6666669833163335</c:v>
                </c:pt>
                <c:pt idx="28092">
                  <c:v>6.6666669833163335</c:v>
                </c:pt>
                <c:pt idx="28093">
                  <c:v>6.6666669833163335</c:v>
                </c:pt>
                <c:pt idx="28094">
                  <c:v>6.6666669833163335</c:v>
                </c:pt>
                <c:pt idx="28095">
                  <c:v>13.333333966632667</c:v>
                </c:pt>
                <c:pt idx="28096">
                  <c:v>6.6666669833163335</c:v>
                </c:pt>
                <c:pt idx="28097">
                  <c:v>6.6666669833163335</c:v>
                </c:pt>
                <c:pt idx="28098">
                  <c:v>6.6666669833163335</c:v>
                </c:pt>
                <c:pt idx="28099">
                  <c:v>6.6666669833163335</c:v>
                </c:pt>
                <c:pt idx="28100">
                  <c:v>6.6666669833163335</c:v>
                </c:pt>
                <c:pt idx="28101">
                  <c:v>6.6666669833163335</c:v>
                </c:pt>
                <c:pt idx="28102">
                  <c:v>13.333333966632667</c:v>
                </c:pt>
                <c:pt idx="28103">
                  <c:v>6.6666669833163335</c:v>
                </c:pt>
                <c:pt idx="28104">
                  <c:v>6.6666669833163335</c:v>
                </c:pt>
                <c:pt idx="28105">
                  <c:v>6.6666669833163335</c:v>
                </c:pt>
                <c:pt idx="28106">
                  <c:v>6.6666669833163335</c:v>
                </c:pt>
                <c:pt idx="28107">
                  <c:v>13.333333966632667</c:v>
                </c:pt>
                <c:pt idx="28108">
                  <c:v>6.6666669833163335</c:v>
                </c:pt>
                <c:pt idx="28109">
                  <c:v>6.6666669833163335</c:v>
                </c:pt>
                <c:pt idx="28110">
                  <c:v>6.6666669833163335</c:v>
                </c:pt>
                <c:pt idx="28111">
                  <c:v>6.6666669833163335</c:v>
                </c:pt>
                <c:pt idx="28112">
                  <c:v>13.333333966632667</c:v>
                </c:pt>
                <c:pt idx="28113">
                  <c:v>6.6666669833163335</c:v>
                </c:pt>
                <c:pt idx="28114">
                  <c:v>6.6666669833163335</c:v>
                </c:pt>
                <c:pt idx="28115">
                  <c:v>13.333333966632667</c:v>
                </c:pt>
                <c:pt idx="28116">
                  <c:v>6.6666669833163335</c:v>
                </c:pt>
                <c:pt idx="28117">
                  <c:v>6.6666669833163335</c:v>
                </c:pt>
                <c:pt idx="28118">
                  <c:v>6.6666669833163335</c:v>
                </c:pt>
                <c:pt idx="28119">
                  <c:v>13.333333966632667</c:v>
                </c:pt>
                <c:pt idx="28120">
                  <c:v>6.6666669833163335</c:v>
                </c:pt>
                <c:pt idx="28121">
                  <c:v>6.6666669833163335</c:v>
                </c:pt>
                <c:pt idx="28122">
                  <c:v>6.6666669833163335</c:v>
                </c:pt>
                <c:pt idx="28123">
                  <c:v>6.6666669833163335</c:v>
                </c:pt>
                <c:pt idx="28124">
                  <c:v>13.333333966632667</c:v>
                </c:pt>
                <c:pt idx="28125">
                  <c:v>6.6666669833163335</c:v>
                </c:pt>
                <c:pt idx="28126">
                  <c:v>6.6666669833163335</c:v>
                </c:pt>
                <c:pt idx="28127">
                  <c:v>6.6666669833163335</c:v>
                </c:pt>
                <c:pt idx="28128">
                  <c:v>13.333333966632667</c:v>
                </c:pt>
                <c:pt idx="28129">
                  <c:v>6.6666669833163335</c:v>
                </c:pt>
                <c:pt idx="28130">
                  <c:v>6.6666669833163335</c:v>
                </c:pt>
                <c:pt idx="28131">
                  <c:v>6.6666669833163335</c:v>
                </c:pt>
                <c:pt idx="28132">
                  <c:v>13.333333966632667</c:v>
                </c:pt>
                <c:pt idx="28133">
                  <c:v>6.6666669833163335</c:v>
                </c:pt>
                <c:pt idx="28134">
                  <c:v>6.6666669833163335</c:v>
                </c:pt>
                <c:pt idx="28135">
                  <c:v>6.6666669833163335</c:v>
                </c:pt>
                <c:pt idx="28136">
                  <c:v>13.333333966632667</c:v>
                </c:pt>
                <c:pt idx="28137">
                  <c:v>6.6666669833163335</c:v>
                </c:pt>
                <c:pt idx="28138">
                  <c:v>13.333333966632667</c:v>
                </c:pt>
                <c:pt idx="28139">
                  <c:v>13.333333966632667</c:v>
                </c:pt>
                <c:pt idx="28140">
                  <c:v>6.6666669833163335</c:v>
                </c:pt>
                <c:pt idx="28141">
                  <c:v>13.333333966632667</c:v>
                </c:pt>
                <c:pt idx="28142">
                  <c:v>13.333333966632667</c:v>
                </c:pt>
                <c:pt idx="28143">
                  <c:v>13.333333966632667</c:v>
                </c:pt>
                <c:pt idx="28144">
                  <c:v>20.000000173846864</c:v>
                </c:pt>
                <c:pt idx="28145">
                  <c:v>20.000000173846864</c:v>
                </c:pt>
                <c:pt idx="28146">
                  <c:v>20.000000173846864</c:v>
                </c:pt>
                <c:pt idx="28147">
                  <c:v>20.000000173846864</c:v>
                </c:pt>
                <c:pt idx="28148">
                  <c:v>26.666667933265401</c:v>
                </c:pt>
                <c:pt idx="28149">
                  <c:v>33.333335692683868</c:v>
                </c:pt>
                <c:pt idx="28150">
                  <c:v>26.666667933265401</c:v>
                </c:pt>
                <c:pt idx="28151">
                  <c:v>40.000003452102327</c:v>
                </c:pt>
                <c:pt idx="28152">
                  <c:v>40.000003452102327</c:v>
                </c:pt>
                <c:pt idx="28153">
                  <c:v>46.6666712115208</c:v>
                </c:pt>
                <c:pt idx="28154">
                  <c:v>53.333335866530739</c:v>
                </c:pt>
                <c:pt idx="28155">
                  <c:v>60.000003625949198</c:v>
                </c:pt>
                <c:pt idx="28156">
                  <c:v>60.000003625949198</c:v>
                </c:pt>
                <c:pt idx="28157">
                  <c:v>73.333339144785995</c:v>
                </c:pt>
                <c:pt idx="28158">
                  <c:v>73.333339144785995</c:v>
                </c:pt>
                <c:pt idx="28159">
                  <c:v>80.000006904204653</c:v>
                </c:pt>
                <c:pt idx="28160">
                  <c:v>93.333342423041344</c:v>
                </c:pt>
                <c:pt idx="28161">
                  <c:v>93.333342423041344</c:v>
                </c:pt>
                <c:pt idx="28162">
                  <c:v>100.00001018246</c:v>
                </c:pt>
                <c:pt idx="28163">
                  <c:v>106.66667173306134</c:v>
                </c:pt>
                <c:pt idx="28164">
                  <c:v>113.33333949248001</c:v>
                </c:pt>
                <c:pt idx="28165">
                  <c:v>120.00000725189867</c:v>
                </c:pt>
                <c:pt idx="28166">
                  <c:v>126.66667501131664</c:v>
                </c:pt>
                <c:pt idx="28167">
                  <c:v>140.00001053015401</c:v>
                </c:pt>
                <c:pt idx="28168">
                  <c:v>146.66667828957267</c:v>
                </c:pt>
                <c:pt idx="28169">
                  <c:v>146.66667828957267</c:v>
                </c:pt>
                <c:pt idx="28170">
                  <c:v>160.00001380840931</c:v>
                </c:pt>
                <c:pt idx="28171">
                  <c:v>166.66668156782802</c:v>
                </c:pt>
                <c:pt idx="28172">
                  <c:v>173.33334932724668</c:v>
                </c:pt>
                <c:pt idx="28173">
                  <c:v>180.00001708666468</c:v>
                </c:pt>
                <c:pt idx="28174">
                  <c:v>180.00001708666468</c:v>
                </c:pt>
                <c:pt idx="28175">
                  <c:v>193.333352605502</c:v>
                </c:pt>
                <c:pt idx="28176">
                  <c:v>193.333352605502</c:v>
                </c:pt>
                <c:pt idx="28177">
                  <c:v>200.00002036492</c:v>
                </c:pt>
                <c:pt idx="28178">
                  <c:v>206.66668812433866</c:v>
                </c:pt>
                <c:pt idx="28179">
                  <c:v>213.33334346612267</c:v>
                </c:pt>
                <c:pt idx="28180">
                  <c:v>213.33334346612267</c:v>
                </c:pt>
                <c:pt idx="28181">
                  <c:v>226.66665414969137</c:v>
                </c:pt>
                <c:pt idx="28182">
                  <c:v>233.33330949147532</c:v>
                </c:pt>
                <c:pt idx="28183">
                  <c:v>239.99996483325933</c:v>
                </c:pt>
                <c:pt idx="28184">
                  <c:v>253.333275516828</c:v>
                </c:pt>
                <c:pt idx="28185">
                  <c:v>259.999930858612</c:v>
                </c:pt>
                <c:pt idx="28186">
                  <c:v>279.99989688396465</c:v>
                </c:pt>
                <c:pt idx="28187">
                  <c:v>299.9998629093173</c:v>
                </c:pt>
                <c:pt idx="28188">
                  <c:v>306.66651825110131</c:v>
                </c:pt>
                <c:pt idx="28189">
                  <c:v>326.66648427645333</c:v>
                </c:pt>
                <c:pt idx="28190">
                  <c:v>339.99979496002203</c:v>
                </c:pt>
                <c:pt idx="28191">
                  <c:v>359.99976098537468</c:v>
                </c:pt>
                <c:pt idx="28192">
                  <c:v>373.33307166894264</c:v>
                </c:pt>
                <c:pt idx="28193">
                  <c:v>399.99969303607929</c:v>
                </c:pt>
                <c:pt idx="28194">
                  <c:v>413.33300371964805</c:v>
                </c:pt>
                <c:pt idx="28195">
                  <c:v>439.99969959259067</c:v>
                </c:pt>
                <c:pt idx="28196">
                  <c:v>473.33310047785471</c:v>
                </c:pt>
                <c:pt idx="28197">
                  <c:v>499.99982118606601</c:v>
                </c:pt>
                <c:pt idx="28198">
                  <c:v>546.66658242543531</c:v>
                </c:pt>
                <c:pt idx="28199">
                  <c:v>586.66666348775209</c:v>
                </c:pt>
                <c:pt idx="28200">
                  <c:v>620.00006437301658</c:v>
                </c:pt>
                <c:pt idx="28201">
                  <c:v>653.33346525828063</c:v>
                </c:pt>
                <c:pt idx="28202">
                  <c:v>686.6668661435466</c:v>
                </c:pt>
                <c:pt idx="28203">
                  <c:v>706.66690667470004</c:v>
                </c:pt>
                <c:pt idx="28204">
                  <c:v>726.66694720585997</c:v>
                </c:pt>
                <c:pt idx="28205">
                  <c:v>753.33366791407332</c:v>
                </c:pt>
                <c:pt idx="28206">
                  <c:v>773.33370844523336</c:v>
                </c:pt>
                <c:pt idx="28207">
                  <c:v>800.00042915344</c:v>
                </c:pt>
                <c:pt idx="28208">
                  <c:v>820.00046968460003</c:v>
                </c:pt>
                <c:pt idx="28209">
                  <c:v>840.00051021575996</c:v>
                </c:pt>
                <c:pt idx="28210">
                  <c:v>853.33387056986658</c:v>
                </c:pt>
                <c:pt idx="28211">
                  <c:v>880.00059127807333</c:v>
                </c:pt>
                <c:pt idx="28212">
                  <c:v>886.66727145512652</c:v>
                </c:pt>
                <c:pt idx="28213">
                  <c:v>900.00063180923325</c:v>
                </c:pt>
                <c:pt idx="28214">
                  <c:v>913.33399216333999</c:v>
                </c:pt>
                <c:pt idx="28215">
                  <c:v>920.00067234039329</c:v>
                </c:pt>
                <c:pt idx="28216">
                  <c:v>933.33403269450002</c:v>
                </c:pt>
                <c:pt idx="28217">
                  <c:v>940.00071287155345</c:v>
                </c:pt>
                <c:pt idx="28218">
                  <c:v>946.66739304860675</c:v>
                </c:pt>
                <c:pt idx="28219">
                  <c:v>960.00075340270655</c:v>
                </c:pt>
                <c:pt idx="28220">
                  <c:v>960.00075340270655</c:v>
                </c:pt>
                <c:pt idx="28221">
                  <c:v>973.33411375681328</c:v>
                </c:pt>
                <c:pt idx="28222">
                  <c:v>980.0007939338667</c:v>
                </c:pt>
                <c:pt idx="28223">
                  <c:v>980.0007939338667</c:v>
                </c:pt>
                <c:pt idx="28224">
                  <c:v>986.6674741109199</c:v>
                </c:pt>
                <c:pt idx="28225">
                  <c:v>1000.0008344650266</c:v>
                </c:pt>
                <c:pt idx="28226">
                  <c:v>1000.0008344650266</c:v>
                </c:pt>
                <c:pt idx="28227">
                  <c:v>1006.6675146420801</c:v>
                </c:pt>
                <c:pt idx="28228">
                  <c:v>1013.3341948191335</c:v>
                </c:pt>
                <c:pt idx="28229">
                  <c:v>1020.0008749961867</c:v>
                </c:pt>
                <c:pt idx="28230">
                  <c:v>1026.6675551732401</c:v>
                </c:pt>
                <c:pt idx="28231">
                  <c:v>1033.3342353502933</c:v>
                </c:pt>
                <c:pt idx="28232">
                  <c:v>1046.6675957043933</c:v>
                </c:pt>
                <c:pt idx="28233">
                  <c:v>1053.3342758814465</c:v>
                </c:pt>
                <c:pt idx="28234">
                  <c:v>1053.3342758814465</c:v>
                </c:pt>
                <c:pt idx="28235">
                  <c:v>1053.3342758814465</c:v>
                </c:pt>
                <c:pt idx="28236">
                  <c:v>1060.0009560584999</c:v>
                </c:pt>
                <c:pt idx="28237">
                  <c:v>1066.6676362355533</c:v>
                </c:pt>
                <c:pt idx="28238">
                  <c:v>1066.6676362355533</c:v>
                </c:pt>
                <c:pt idx="28239">
                  <c:v>1073.3343164126068</c:v>
                </c:pt>
                <c:pt idx="28240">
                  <c:v>1086.6676767667132</c:v>
                </c:pt>
                <c:pt idx="28241">
                  <c:v>1093.3343569437668</c:v>
                </c:pt>
                <c:pt idx="28242">
                  <c:v>1106.6677172978734</c:v>
                </c:pt>
                <c:pt idx="28243">
                  <c:v>1126.6677578290332</c:v>
                </c:pt>
                <c:pt idx="28244">
                  <c:v>1133.3344380060801</c:v>
                </c:pt>
                <c:pt idx="28245">
                  <c:v>1153.3344785372399</c:v>
                </c:pt>
                <c:pt idx="28246">
                  <c:v>1160.0011587142933</c:v>
                </c:pt>
                <c:pt idx="28247">
                  <c:v>1166.6678388913467</c:v>
                </c:pt>
                <c:pt idx="28248">
                  <c:v>1173.3345190684001</c:v>
                </c:pt>
                <c:pt idx="28249">
                  <c:v>1173.3345190684001</c:v>
                </c:pt>
                <c:pt idx="28250">
                  <c:v>1173.3345190684001</c:v>
                </c:pt>
                <c:pt idx="28251">
                  <c:v>1166.6678388913467</c:v>
                </c:pt>
                <c:pt idx="28252">
                  <c:v>1166.6678388913467</c:v>
                </c:pt>
                <c:pt idx="28253">
                  <c:v>1166.6678388913467</c:v>
                </c:pt>
                <c:pt idx="28254">
                  <c:v>1166.6678388913467</c:v>
                </c:pt>
                <c:pt idx="28255">
                  <c:v>1160.0011587142933</c:v>
                </c:pt>
                <c:pt idx="28256">
                  <c:v>1160.0011587142933</c:v>
                </c:pt>
                <c:pt idx="28257">
                  <c:v>1153.3344785372399</c:v>
                </c:pt>
                <c:pt idx="28258">
                  <c:v>1153.3344785372399</c:v>
                </c:pt>
                <c:pt idx="28259">
                  <c:v>1146.6677983601867</c:v>
                </c:pt>
                <c:pt idx="28260">
                  <c:v>1146.6677983601867</c:v>
                </c:pt>
                <c:pt idx="28261">
                  <c:v>1140.0011181831333</c:v>
                </c:pt>
                <c:pt idx="28262">
                  <c:v>1140.0011181831333</c:v>
                </c:pt>
                <c:pt idx="28263">
                  <c:v>1140.0011181831333</c:v>
                </c:pt>
                <c:pt idx="28264">
                  <c:v>1133.3344380060801</c:v>
                </c:pt>
                <c:pt idx="28265">
                  <c:v>1133.3344380060801</c:v>
                </c:pt>
                <c:pt idx="28266">
                  <c:v>1126.6677578290332</c:v>
                </c:pt>
                <c:pt idx="28267">
                  <c:v>1120.00107765198</c:v>
                </c:pt>
                <c:pt idx="28268">
                  <c:v>1126.6677578290332</c:v>
                </c:pt>
                <c:pt idx="28269">
                  <c:v>1120.00107765198</c:v>
                </c:pt>
                <c:pt idx="28270">
                  <c:v>1120.00107765198</c:v>
                </c:pt>
                <c:pt idx="28271">
                  <c:v>1120.00107765198</c:v>
                </c:pt>
                <c:pt idx="28272">
                  <c:v>1113.3343974749268</c:v>
                </c:pt>
                <c:pt idx="28273">
                  <c:v>1113.3343974749268</c:v>
                </c:pt>
                <c:pt idx="28274">
                  <c:v>1120.00107765198</c:v>
                </c:pt>
                <c:pt idx="28275">
                  <c:v>1113.3343974749268</c:v>
                </c:pt>
                <c:pt idx="28276">
                  <c:v>1113.3343974749268</c:v>
                </c:pt>
                <c:pt idx="28277">
                  <c:v>1120.00107765198</c:v>
                </c:pt>
                <c:pt idx="28278">
                  <c:v>1126.6677578290332</c:v>
                </c:pt>
                <c:pt idx="28279">
                  <c:v>1126.6677578290332</c:v>
                </c:pt>
                <c:pt idx="28280">
                  <c:v>1126.6677578290332</c:v>
                </c:pt>
                <c:pt idx="28281">
                  <c:v>1120.00107765198</c:v>
                </c:pt>
                <c:pt idx="28282">
                  <c:v>1126.6677578290332</c:v>
                </c:pt>
                <c:pt idx="28283">
                  <c:v>1133.3344380060801</c:v>
                </c:pt>
                <c:pt idx="28284">
                  <c:v>1133.3344380060801</c:v>
                </c:pt>
                <c:pt idx="28440">
                  <c:v>26.666667933265401</c:v>
                </c:pt>
                <c:pt idx="28441">
                  <c:v>140.00001053015401</c:v>
                </c:pt>
                <c:pt idx="28442">
                  <c:v>140.00001053015401</c:v>
                </c:pt>
                <c:pt idx="28443">
                  <c:v>133.33334277073533</c:v>
                </c:pt>
                <c:pt idx="28444">
                  <c:v>140.00001053015401</c:v>
                </c:pt>
                <c:pt idx="28445">
                  <c:v>133.33334277073533</c:v>
                </c:pt>
                <c:pt idx="28446">
                  <c:v>133.33334277073533</c:v>
                </c:pt>
                <c:pt idx="28447">
                  <c:v>133.33334277073533</c:v>
                </c:pt>
                <c:pt idx="28448">
                  <c:v>126.66667501131664</c:v>
                </c:pt>
                <c:pt idx="28449">
                  <c:v>133.33334277073533</c:v>
                </c:pt>
                <c:pt idx="28450">
                  <c:v>126.66667501131664</c:v>
                </c:pt>
                <c:pt idx="28451">
                  <c:v>120.00000725189867</c:v>
                </c:pt>
                <c:pt idx="28452">
                  <c:v>126.66667501131664</c:v>
                </c:pt>
                <c:pt idx="28453">
                  <c:v>120.00000725189867</c:v>
                </c:pt>
                <c:pt idx="28454">
                  <c:v>120.00000725189867</c:v>
                </c:pt>
                <c:pt idx="28455">
                  <c:v>120.00000725189867</c:v>
                </c:pt>
                <c:pt idx="28456">
                  <c:v>120.00000725189867</c:v>
                </c:pt>
                <c:pt idx="28457">
                  <c:v>113.33333949248001</c:v>
                </c:pt>
                <c:pt idx="28458">
                  <c:v>113.33333949248001</c:v>
                </c:pt>
                <c:pt idx="28459">
                  <c:v>113.33333949248001</c:v>
                </c:pt>
                <c:pt idx="28460">
                  <c:v>113.33333949248001</c:v>
                </c:pt>
                <c:pt idx="28461">
                  <c:v>106.66667173306134</c:v>
                </c:pt>
                <c:pt idx="28462">
                  <c:v>113.33333949248001</c:v>
                </c:pt>
                <c:pt idx="28463">
                  <c:v>106.66667173306134</c:v>
                </c:pt>
                <c:pt idx="28464">
                  <c:v>106.66667173306134</c:v>
                </c:pt>
                <c:pt idx="28465">
                  <c:v>106.66667173306134</c:v>
                </c:pt>
                <c:pt idx="28466">
                  <c:v>106.66667173306134</c:v>
                </c:pt>
                <c:pt idx="28467">
                  <c:v>100.00001018246</c:v>
                </c:pt>
                <c:pt idx="28468">
                  <c:v>106.66667173306134</c:v>
                </c:pt>
                <c:pt idx="28469">
                  <c:v>100.00001018246</c:v>
                </c:pt>
                <c:pt idx="28470">
                  <c:v>100.00001018246</c:v>
                </c:pt>
                <c:pt idx="28471">
                  <c:v>100.00001018246</c:v>
                </c:pt>
                <c:pt idx="28472">
                  <c:v>100.00001018246</c:v>
                </c:pt>
                <c:pt idx="28473">
                  <c:v>100.00001018246</c:v>
                </c:pt>
                <c:pt idx="28474">
                  <c:v>93.333342423041344</c:v>
                </c:pt>
                <c:pt idx="28475">
                  <c:v>100.00001018246</c:v>
                </c:pt>
                <c:pt idx="28476">
                  <c:v>100.00001018246</c:v>
                </c:pt>
                <c:pt idx="28477">
                  <c:v>93.333342423041344</c:v>
                </c:pt>
                <c:pt idx="28478">
                  <c:v>93.333342423041344</c:v>
                </c:pt>
                <c:pt idx="28479">
                  <c:v>100.00001018246</c:v>
                </c:pt>
                <c:pt idx="28480">
                  <c:v>93.333342423041344</c:v>
                </c:pt>
                <c:pt idx="28481">
                  <c:v>93.333342423041344</c:v>
                </c:pt>
                <c:pt idx="28482">
                  <c:v>93.333342423041344</c:v>
                </c:pt>
                <c:pt idx="28483">
                  <c:v>93.333342423041344</c:v>
                </c:pt>
                <c:pt idx="28484">
                  <c:v>93.333342423041344</c:v>
                </c:pt>
                <c:pt idx="28485">
                  <c:v>93.333342423041344</c:v>
                </c:pt>
                <c:pt idx="28486">
                  <c:v>93.333342423041344</c:v>
                </c:pt>
                <c:pt idx="28487">
                  <c:v>93.333342423041344</c:v>
                </c:pt>
                <c:pt idx="28488">
                  <c:v>93.333342423041344</c:v>
                </c:pt>
                <c:pt idx="28489">
                  <c:v>86.66667466362334</c:v>
                </c:pt>
                <c:pt idx="28490">
                  <c:v>93.333342423041344</c:v>
                </c:pt>
                <c:pt idx="28491">
                  <c:v>93.333342423041344</c:v>
                </c:pt>
                <c:pt idx="28492">
                  <c:v>86.66667466362334</c:v>
                </c:pt>
                <c:pt idx="28493">
                  <c:v>93.333342423041344</c:v>
                </c:pt>
                <c:pt idx="28494">
                  <c:v>86.66667466362334</c:v>
                </c:pt>
                <c:pt idx="28495">
                  <c:v>86.66667466362334</c:v>
                </c:pt>
                <c:pt idx="28496">
                  <c:v>93.333342423041344</c:v>
                </c:pt>
                <c:pt idx="28497">
                  <c:v>86.66667466362334</c:v>
                </c:pt>
                <c:pt idx="28498">
                  <c:v>86.66667466362334</c:v>
                </c:pt>
                <c:pt idx="28499">
                  <c:v>86.66667466362334</c:v>
                </c:pt>
                <c:pt idx="28500">
                  <c:v>86.66667466362334</c:v>
                </c:pt>
                <c:pt idx="28501">
                  <c:v>86.66667466362334</c:v>
                </c:pt>
                <c:pt idx="28502">
                  <c:v>86.66667466362334</c:v>
                </c:pt>
                <c:pt idx="28503">
                  <c:v>80.000006904204653</c:v>
                </c:pt>
                <c:pt idx="28504">
                  <c:v>86.66667466362334</c:v>
                </c:pt>
                <c:pt idx="28505">
                  <c:v>80.000006904204653</c:v>
                </c:pt>
                <c:pt idx="28506">
                  <c:v>80.000006904204653</c:v>
                </c:pt>
                <c:pt idx="28507">
                  <c:v>86.66667466362334</c:v>
                </c:pt>
                <c:pt idx="28508">
                  <c:v>80.000006904204653</c:v>
                </c:pt>
                <c:pt idx="28509">
                  <c:v>80.000006904204653</c:v>
                </c:pt>
                <c:pt idx="28510">
                  <c:v>80.000006904204653</c:v>
                </c:pt>
                <c:pt idx="28511">
                  <c:v>80.000006904204653</c:v>
                </c:pt>
                <c:pt idx="28512">
                  <c:v>80.000006904204653</c:v>
                </c:pt>
                <c:pt idx="28513">
                  <c:v>86.66667466362334</c:v>
                </c:pt>
                <c:pt idx="28514">
                  <c:v>73.333339144785995</c:v>
                </c:pt>
                <c:pt idx="28515">
                  <c:v>80.000006904204653</c:v>
                </c:pt>
                <c:pt idx="28516">
                  <c:v>80.000006904204653</c:v>
                </c:pt>
                <c:pt idx="28517">
                  <c:v>80.000006904204653</c:v>
                </c:pt>
                <c:pt idx="28518">
                  <c:v>80.000006904204653</c:v>
                </c:pt>
                <c:pt idx="28519">
                  <c:v>73.333339144785995</c:v>
                </c:pt>
                <c:pt idx="28520">
                  <c:v>80.000006904204653</c:v>
                </c:pt>
                <c:pt idx="28521">
                  <c:v>80.000006904204653</c:v>
                </c:pt>
                <c:pt idx="28522">
                  <c:v>73.333339144785995</c:v>
                </c:pt>
                <c:pt idx="28523">
                  <c:v>80.000006904204653</c:v>
                </c:pt>
                <c:pt idx="28524">
                  <c:v>73.333339144785995</c:v>
                </c:pt>
                <c:pt idx="28525">
                  <c:v>80.000006904204653</c:v>
                </c:pt>
                <c:pt idx="28526">
                  <c:v>73.333339144785995</c:v>
                </c:pt>
                <c:pt idx="28527">
                  <c:v>73.333339144785995</c:v>
                </c:pt>
                <c:pt idx="28528">
                  <c:v>80.000006904204653</c:v>
                </c:pt>
                <c:pt idx="28529">
                  <c:v>73.333339144785995</c:v>
                </c:pt>
                <c:pt idx="28530">
                  <c:v>73.333339144785995</c:v>
                </c:pt>
                <c:pt idx="28531">
                  <c:v>73.333339144785995</c:v>
                </c:pt>
                <c:pt idx="28532">
                  <c:v>73.333339144785995</c:v>
                </c:pt>
                <c:pt idx="28533">
                  <c:v>73.333339144785995</c:v>
                </c:pt>
                <c:pt idx="28534">
                  <c:v>73.333339144785995</c:v>
                </c:pt>
                <c:pt idx="28535">
                  <c:v>73.333339144785995</c:v>
                </c:pt>
                <c:pt idx="28536">
                  <c:v>73.333339144785995</c:v>
                </c:pt>
                <c:pt idx="28537">
                  <c:v>73.333339144785995</c:v>
                </c:pt>
                <c:pt idx="28538">
                  <c:v>73.333339144785995</c:v>
                </c:pt>
                <c:pt idx="28539">
                  <c:v>73.333339144785995</c:v>
                </c:pt>
                <c:pt idx="28540">
                  <c:v>73.333339144785995</c:v>
                </c:pt>
                <c:pt idx="28541">
                  <c:v>66.666671385368005</c:v>
                </c:pt>
                <c:pt idx="28542">
                  <c:v>73.333339144785995</c:v>
                </c:pt>
                <c:pt idx="28543">
                  <c:v>73.333339144785995</c:v>
                </c:pt>
                <c:pt idx="28544">
                  <c:v>73.333339144785995</c:v>
                </c:pt>
                <c:pt idx="28545">
                  <c:v>73.333339144785995</c:v>
                </c:pt>
                <c:pt idx="28546">
                  <c:v>80.000006904204653</c:v>
                </c:pt>
                <c:pt idx="28547">
                  <c:v>73.333339144785995</c:v>
                </c:pt>
                <c:pt idx="28548">
                  <c:v>73.333339144785995</c:v>
                </c:pt>
                <c:pt idx="28549">
                  <c:v>73.333339144785995</c:v>
                </c:pt>
                <c:pt idx="28550">
                  <c:v>73.333339144785995</c:v>
                </c:pt>
                <c:pt idx="28551">
                  <c:v>73.333339144785995</c:v>
                </c:pt>
                <c:pt idx="28552">
                  <c:v>73.333339144785995</c:v>
                </c:pt>
                <c:pt idx="28553">
                  <c:v>73.333339144785995</c:v>
                </c:pt>
                <c:pt idx="28554">
                  <c:v>80.000006904204653</c:v>
                </c:pt>
                <c:pt idx="28555">
                  <c:v>73.333339144785995</c:v>
                </c:pt>
                <c:pt idx="28556">
                  <c:v>73.333339144785995</c:v>
                </c:pt>
                <c:pt idx="28557">
                  <c:v>73.333339144785995</c:v>
                </c:pt>
                <c:pt idx="28558">
                  <c:v>73.333339144785995</c:v>
                </c:pt>
                <c:pt idx="28559">
                  <c:v>73.333339144785995</c:v>
                </c:pt>
                <c:pt idx="28560">
                  <c:v>66.666671385368005</c:v>
                </c:pt>
                <c:pt idx="28561">
                  <c:v>73.333339144785995</c:v>
                </c:pt>
                <c:pt idx="28562">
                  <c:v>73.333339144785995</c:v>
                </c:pt>
                <c:pt idx="28563">
                  <c:v>73.333339144785995</c:v>
                </c:pt>
                <c:pt idx="28564">
                  <c:v>73.333339144785995</c:v>
                </c:pt>
                <c:pt idx="28565">
                  <c:v>66.666671385368005</c:v>
                </c:pt>
                <c:pt idx="28566">
                  <c:v>66.666671385368005</c:v>
                </c:pt>
                <c:pt idx="28567">
                  <c:v>73.333339144785995</c:v>
                </c:pt>
                <c:pt idx="28568">
                  <c:v>66.666671385368005</c:v>
                </c:pt>
                <c:pt idx="28569">
                  <c:v>73.333339144785995</c:v>
                </c:pt>
                <c:pt idx="28570">
                  <c:v>73.333339144785995</c:v>
                </c:pt>
                <c:pt idx="28571">
                  <c:v>66.666671385368005</c:v>
                </c:pt>
                <c:pt idx="28572">
                  <c:v>73.333339144785995</c:v>
                </c:pt>
                <c:pt idx="28573">
                  <c:v>66.666671385368005</c:v>
                </c:pt>
                <c:pt idx="28574">
                  <c:v>73.333339144785995</c:v>
                </c:pt>
                <c:pt idx="28575">
                  <c:v>66.666671385368005</c:v>
                </c:pt>
                <c:pt idx="28576">
                  <c:v>73.333339144785995</c:v>
                </c:pt>
                <c:pt idx="28577">
                  <c:v>66.666671385368005</c:v>
                </c:pt>
                <c:pt idx="28635">
                  <c:v>60.000003625949198</c:v>
                </c:pt>
                <c:pt idx="28636">
                  <c:v>60.000003625949198</c:v>
                </c:pt>
                <c:pt idx="28637">
                  <c:v>60.000003625949198</c:v>
                </c:pt>
                <c:pt idx="28638">
                  <c:v>60.000003625949198</c:v>
                </c:pt>
                <c:pt idx="28639">
                  <c:v>66.666671385368005</c:v>
                </c:pt>
                <c:pt idx="28640">
                  <c:v>60.000003625949198</c:v>
                </c:pt>
                <c:pt idx="28641">
                  <c:v>0</c:v>
                </c:pt>
                <c:pt idx="28642">
                  <c:v>66.666671385368005</c:v>
                </c:pt>
                <c:pt idx="28643">
                  <c:v>60.000003625949198</c:v>
                </c:pt>
                <c:pt idx="28644">
                  <c:v>60.000003625949198</c:v>
                </c:pt>
                <c:pt idx="28645">
                  <c:v>66.666671385368005</c:v>
                </c:pt>
                <c:pt idx="28646">
                  <c:v>60.000003625949198</c:v>
                </c:pt>
                <c:pt idx="28647">
                  <c:v>60.000003625949198</c:v>
                </c:pt>
                <c:pt idx="28648">
                  <c:v>60.000003625949198</c:v>
                </c:pt>
                <c:pt idx="28649">
                  <c:v>60.000003625949198</c:v>
                </c:pt>
                <c:pt idx="28650">
                  <c:v>60.000003625949198</c:v>
                </c:pt>
                <c:pt idx="28651">
                  <c:v>60.000003625949198</c:v>
                </c:pt>
                <c:pt idx="28652">
                  <c:v>60.000003625949198</c:v>
                </c:pt>
                <c:pt idx="28653">
                  <c:v>60.000003625949198</c:v>
                </c:pt>
                <c:pt idx="28654">
                  <c:v>60.000003625949198</c:v>
                </c:pt>
                <c:pt idx="28655">
                  <c:v>60.000003625949198</c:v>
                </c:pt>
                <c:pt idx="28656">
                  <c:v>60.000003625949198</c:v>
                </c:pt>
                <c:pt idx="28657">
                  <c:v>60.000003625949198</c:v>
                </c:pt>
                <c:pt idx="28658">
                  <c:v>60.000003625949198</c:v>
                </c:pt>
                <c:pt idx="28659">
                  <c:v>53.333335866530739</c:v>
                </c:pt>
                <c:pt idx="28660">
                  <c:v>60.000003625949198</c:v>
                </c:pt>
                <c:pt idx="28661">
                  <c:v>60.000003625949198</c:v>
                </c:pt>
                <c:pt idx="28662">
                  <c:v>53.333335866530739</c:v>
                </c:pt>
                <c:pt idx="28663">
                  <c:v>60.000003625949198</c:v>
                </c:pt>
                <c:pt idx="28664">
                  <c:v>60.000003625949198</c:v>
                </c:pt>
                <c:pt idx="28665">
                  <c:v>53.333335866530739</c:v>
                </c:pt>
                <c:pt idx="28666">
                  <c:v>60.000003625949198</c:v>
                </c:pt>
                <c:pt idx="28667">
                  <c:v>53.333335866530739</c:v>
                </c:pt>
                <c:pt idx="28668">
                  <c:v>60.000003625949198</c:v>
                </c:pt>
                <c:pt idx="28669">
                  <c:v>53.333335866530739</c:v>
                </c:pt>
                <c:pt idx="28670">
                  <c:v>60.000003625949198</c:v>
                </c:pt>
                <c:pt idx="28671">
                  <c:v>53.333335866530739</c:v>
                </c:pt>
                <c:pt idx="28672">
                  <c:v>60.000003625949198</c:v>
                </c:pt>
                <c:pt idx="28673">
                  <c:v>53.333335866530739</c:v>
                </c:pt>
                <c:pt idx="28674">
                  <c:v>53.333335866530739</c:v>
                </c:pt>
                <c:pt idx="28675">
                  <c:v>60.000003625949198</c:v>
                </c:pt>
                <c:pt idx="28676">
                  <c:v>53.333335866530739</c:v>
                </c:pt>
                <c:pt idx="28677">
                  <c:v>60.000003625949198</c:v>
                </c:pt>
                <c:pt idx="28678">
                  <c:v>53.333335866530739</c:v>
                </c:pt>
                <c:pt idx="28679">
                  <c:v>53.333335866530739</c:v>
                </c:pt>
                <c:pt idx="28680">
                  <c:v>60.000003625949198</c:v>
                </c:pt>
                <c:pt idx="28681">
                  <c:v>53.333335866530739</c:v>
                </c:pt>
                <c:pt idx="28682">
                  <c:v>53.333335866530739</c:v>
                </c:pt>
                <c:pt idx="28683">
                  <c:v>60.000003625949198</c:v>
                </c:pt>
                <c:pt idx="28684">
                  <c:v>53.333335866530739</c:v>
                </c:pt>
                <c:pt idx="28685">
                  <c:v>53.333335866530739</c:v>
                </c:pt>
                <c:pt idx="28686">
                  <c:v>53.333335866530739</c:v>
                </c:pt>
                <c:pt idx="28687">
                  <c:v>53.333335866530739</c:v>
                </c:pt>
                <c:pt idx="28688">
                  <c:v>60.000003625949198</c:v>
                </c:pt>
                <c:pt idx="28689">
                  <c:v>53.333335866530739</c:v>
                </c:pt>
                <c:pt idx="28690">
                  <c:v>53.333335866530739</c:v>
                </c:pt>
                <c:pt idx="28691">
                  <c:v>53.333335866530739</c:v>
                </c:pt>
                <c:pt idx="28692">
                  <c:v>60.000003625949198</c:v>
                </c:pt>
                <c:pt idx="28693">
                  <c:v>53.333335866530739</c:v>
                </c:pt>
                <c:pt idx="28694">
                  <c:v>53.333335866530739</c:v>
                </c:pt>
                <c:pt idx="28695">
                  <c:v>53.333335866530739</c:v>
                </c:pt>
                <c:pt idx="28696">
                  <c:v>60.000003625949198</c:v>
                </c:pt>
                <c:pt idx="28697">
                  <c:v>53.333335866530739</c:v>
                </c:pt>
                <c:pt idx="28698">
                  <c:v>53.333335866530739</c:v>
                </c:pt>
                <c:pt idx="28699">
                  <c:v>53.333335866530739</c:v>
                </c:pt>
                <c:pt idx="28700">
                  <c:v>53.333335866530739</c:v>
                </c:pt>
                <c:pt idx="28701">
                  <c:v>53.333335866530739</c:v>
                </c:pt>
                <c:pt idx="28702">
                  <c:v>53.333335866530739</c:v>
                </c:pt>
                <c:pt idx="28727">
                  <c:v>40.000003452102327</c:v>
                </c:pt>
                <c:pt idx="28728">
                  <c:v>53.333335866530739</c:v>
                </c:pt>
                <c:pt idx="28729">
                  <c:v>53.333335866530739</c:v>
                </c:pt>
                <c:pt idx="28730">
                  <c:v>46.6666712115208</c:v>
                </c:pt>
                <c:pt idx="28731">
                  <c:v>53.333335866530739</c:v>
                </c:pt>
                <c:pt idx="28732">
                  <c:v>53.333335866530739</c:v>
                </c:pt>
                <c:pt idx="28733">
                  <c:v>46.6666712115208</c:v>
                </c:pt>
                <c:pt idx="28734">
                  <c:v>53.333335866530739</c:v>
                </c:pt>
                <c:pt idx="28735">
                  <c:v>53.333335866530739</c:v>
                </c:pt>
                <c:pt idx="28736">
                  <c:v>53.333335866530739</c:v>
                </c:pt>
                <c:pt idx="28737">
                  <c:v>53.333335866530739</c:v>
                </c:pt>
                <c:pt idx="28738">
                  <c:v>53.333335866530739</c:v>
                </c:pt>
                <c:pt idx="28739">
                  <c:v>53.333335866530739</c:v>
                </c:pt>
                <c:pt idx="28740">
                  <c:v>53.333335866530739</c:v>
                </c:pt>
                <c:pt idx="28741">
                  <c:v>53.333335866530739</c:v>
                </c:pt>
                <c:pt idx="28742">
                  <c:v>53.333335866530739</c:v>
                </c:pt>
                <c:pt idx="28743">
                  <c:v>53.333335866530739</c:v>
                </c:pt>
                <c:pt idx="28744">
                  <c:v>53.333335866530739</c:v>
                </c:pt>
                <c:pt idx="28745">
                  <c:v>53.333335866530739</c:v>
                </c:pt>
                <c:pt idx="28746">
                  <c:v>53.333335866530739</c:v>
                </c:pt>
                <c:pt idx="28747">
                  <c:v>53.333335866530739</c:v>
                </c:pt>
                <c:pt idx="28748">
                  <c:v>53.333335866530739</c:v>
                </c:pt>
                <c:pt idx="28749">
                  <c:v>53.333335866530739</c:v>
                </c:pt>
                <c:pt idx="28750">
                  <c:v>53.333335866530739</c:v>
                </c:pt>
                <c:pt idx="28751">
                  <c:v>53.333335866530739</c:v>
                </c:pt>
                <c:pt idx="28752">
                  <c:v>53.333335866530739</c:v>
                </c:pt>
                <c:pt idx="28753">
                  <c:v>53.333335866530739</c:v>
                </c:pt>
                <c:pt idx="28754">
                  <c:v>53.333335866530739</c:v>
                </c:pt>
                <c:pt idx="28755">
                  <c:v>53.333335866530739</c:v>
                </c:pt>
                <c:pt idx="28756">
                  <c:v>53.333335866530739</c:v>
                </c:pt>
                <c:pt idx="28757">
                  <c:v>53.333335866530739</c:v>
                </c:pt>
                <c:pt idx="28758">
                  <c:v>53.333335866530739</c:v>
                </c:pt>
                <c:pt idx="28759">
                  <c:v>46.6666712115208</c:v>
                </c:pt>
                <c:pt idx="28760">
                  <c:v>53.333335866530739</c:v>
                </c:pt>
                <c:pt idx="28761">
                  <c:v>53.333335866530739</c:v>
                </c:pt>
                <c:pt idx="28762">
                  <c:v>53.333335866530739</c:v>
                </c:pt>
                <c:pt idx="28763">
                  <c:v>53.333335866530739</c:v>
                </c:pt>
                <c:pt idx="28764">
                  <c:v>53.333335866530739</c:v>
                </c:pt>
                <c:pt idx="28765">
                  <c:v>53.333335866530739</c:v>
                </c:pt>
                <c:pt idx="28766">
                  <c:v>53.333335866530739</c:v>
                </c:pt>
                <c:pt idx="28767">
                  <c:v>46.6666712115208</c:v>
                </c:pt>
                <c:pt idx="28768">
                  <c:v>53.333335866530739</c:v>
                </c:pt>
                <c:pt idx="28769">
                  <c:v>53.333335866530739</c:v>
                </c:pt>
                <c:pt idx="28770">
                  <c:v>53.333335866530739</c:v>
                </c:pt>
                <c:pt idx="28771">
                  <c:v>53.333335866530739</c:v>
                </c:pt>
                <c:pt idx="28772">
                  <c:v>53.333335866530739</c:v>
                </c:pt>
                <c:pt idx="28773">
                  <c:v>53.333335866530739</c:v>
                </c:pt>
                <c:pt idx="28774">
                  <c:v>53.333335866530739</c:v>
                </c:pt>
                <c:pt idx="28775">
                  <c:v>53.333335866530739</c:v>
                </c:pt>
                <c:pt idx="28776">
                  <c:v>53.333335866530739</c:v>
                </c:pt>
                <c:pt idx="28777">
                  <c:v>53.333335866530739</c:v>
                </c:pt>
                <c:pt idx="28778">
                  <c:v>53.333335866530739</c:v>
                </c:pt>
                <c:pt idx="28779">
                  <c:v>53.333335866530739</c:v>
                </c:pt>
                <c:pt idx="28780">
                  <c:v>53.333335866530739</c:v>
                </c:pt>
                <c:pt idx="28781">
                  <c:v>46.6666712115208</c:v>
                </c:pt>
                <c:pt idx="28782">
                  <c:v>53.333335866530739</c:v>
                </c:pt>
                <c:pt idx="28783">
                  <c:v>53.333335866530739</c:v>
                </c:pt>
                <c:pt idx="28784">
                  <c:v>53.333335866530739</c:v>
                </c:pt>
                <c:pt idx="28785">
                  <c:v>53.333335866530739</c:v>
                </c:pt>
                <c:pt idx="28786">
                  <c:v>53.333335866530739</c:v>
                </c:pt>
                <c:pt idx="28787">
                  <c:v>53.333335866530739</c:v>
                </c:pt>
                <c:pt idx="28788">
                  <c:v>53.333335866530739</c:v>
                </c:pt>
                <c:pt idx="28789">
                  <c:v>53.333335866530739</c:v>
                </c:pt>
                <c:pt idx="28790">
                  <c:v>53.333335866530739</c:v>
                </c:pt>
                <c:pt idx="28791">
                  <c:v>46.6666712115208</c:v>
                </c:pt>
                <c:pt idx="28792">
                  <c:v>53.333335866530739</c:v>
                </c:pt>
                <c:pt idx="28793">
                  <c:v>53.333335866530739</c:v>
                </c:pt>
                <c:pt idx="28794">
                  <c:v>46.6666712115208</c:v>
                </c:pt>
                <c:pt idx="28795">
                  <c:v>53.333335866530739</c:v>
                </c:pt>
                <c:pt idx="28796">
                  <c:v>53.333335866530739</c:v>
                </c:pt>
                <c:pt idx="28797">
                  <c:v>46.6666712115208</c:v>
                </c:pt>
                <c:pt idx="28798">
                  <c:v>53.333335866530739</c:v>
                </c:pt>
                <c:pt idx="28799">
                  <c:v>53.333335866530739</c:v>
                </c:pt>
                <c:pt idx="28800">
                  <c:v>53.333335866530739</c:v>
                </c:pt>
                <c:pt idx="28801">
                  <c:v>46.6666712115208</c:v>
                </c:pt>
                <c:pt idx="28802">
                  <c:v>53.333335866530739</c:v>
                </c:pt>
                <c:pt idx="28803">
                  <c:v>53.333335866530739</c:v>
                </c:pt>
                <c:pt idx="28804">
                  <c:v>53.333335866530739</c:v>
                </c:pt>
                <c:pt idx="28805">
                  <c:v>46.6666712115208</c:v>
                </c:pt>
                <c:pt idx="28806">
                  <c:v>53.333335866530739</c:v>
                </c:pt>
                <c:pt idx="28807">
                  <c:v>53.333335866530739</c:v>
                </c:pt>
                <c:pt idx="28808">
                  <c:v>53.333335866530739</c:v>
                </c:pt>
                <c:pt idx="28809">
                  <c:v>46.6666712115208</c:v>
                </c:pt>
                <c:pt idx="28810">
                  <c:v>53.333335866530739</c:v>
                </c:pt>
                <c:pt idx="28811">
                  <c:v>46.6666712115208</c:v>
                </c:pt>
                <c:pt idx="28812">
                  <c:v>53.333335866530739</c:v>
                </c:pt>
                <c:pt idx="28813">
                  <c:v>53.333335866530739</c:v>
                </c:pt>
                <c:pt idx="28814">
                  <c:v>46.6666712115208</c:v>
                </c:pt>
                <c:pt idx="28815">
                  <c:v>53.333335866530739</c:v>
                </c:pt>
                <c:pt idx="28816">
                  <c:v>46.6666712115208</c:v>
                </c:pt>
                <c:pt idx="28817">
                  <c:v>53.333335866530739</c:v>
                </c:pt>
                <c:pt idx="28818">
                  <c:v>46.6666712115208</c:v>
                </c:pt>
                <c:pt idx="28819">
                  <c:v>53.333335866530739</c:v>
                </c:pt>
                <c:pt idx="28820">
                  <c:v>46.6666712115208</c:v>
                </c:pt>
                <c:pt idx="28821">
                  <c:v>53.333335866530739</c:v>
                </c:pt>
                <c:pt idx="28822">
                  <c:v>46.6666712115208</c:v>
                </c:pt>
                <c:pt idx="28823">
                  <c:v>46.6666712115208</c:v>
                </c:pt>
                <c:pt idx="28824">
                  <c:v>46.6666712115208</c:v>
                </c:pt>
                <c:pt idx="28825">
                  <c:v>53.333335866530739</c:v>
                </c:pt>
                <c:pt idx="28826">
                  <c:v>46.6666712115208</c:v>
                </c:pt>
                <c:pt idx="28827">
                  <c:v>46.6666712115208</c:v>
                </c:pt>
                <c:pt idx="28828">
                  <c:v>53.333335866530739</c:v>
                </c:pt>
                <c:pt idx="28829">
                  <c:v>46.6666712115208</c:v>
                </c:pt>
                <c:pt idx="28830">
                  <c:v>46.6666712115208</c:v>
                </c:pt>
                <c:pt idx="28831">
                  <c:v>46.6666712115208</c:v>
                </c:pt>
                <c:pt idx="28832">
                  <c:v>53.333335866530739</c:v>
                </c:pt>
                <c:pt idx="28833">
                  <c:v>46.6666712115208</c:v>
                </c:pt>
                <c:pt idx="28834">
                  <c:v>46.6666712115208</c:v>
                </c:pt>
                <c:pt idx="28835">
                  <c:v>53.333335866530739</c:v>
                </c:pt>
                <c:pt idx="28836">
                  <c:v>46.6666712115208</c:v>
                </c:pt>
                <c:pt idx="28837">
                  <c:v>46.6666712115208</c:v>
                </c:pt>
                <c:pt idx="28838">
                  <c:v>53.333335866530739</c:v>
                </c:pt>
                <c:pt idx="28839">
                  <c:v>46.6666712115208</c:v>
                </c:pt>
                <c:pt idx="28840">
                  <c:v>46.6666712115208</c:v>
                </c:pt>
                <c:pt idx="28841">
                  <c:v>46.6666712115208</c:v>
                </c:pt>
                <c:pt idx="28842">
                  <c:v>46.6666712115208</c:v>
                </c:pt>
                <c:pt idx="28843">
                  <c:v>53.333335866530739</c:v>
                </c:pt>
                <c:pt idx="28844">
                  <c:v>46.6666712115208</c:v>
                </c:pt>
                <c:pt idx="28845">
                  <c:v>46.6666712115208</c:v>
                </c:pt>
                <c:pt idx="28846">
                  <c:v>46.6666712115208</c:v>
                </c:pt>
                <c:pt idx="28847">
                  <c:v>46.6666712115208</c:v>
                </c:pt>
                <c:pt idx="28848">
                  <c:v>46.6666712115208</c:v>
                </c:pt>
                <c:pt idx="28849">
                  <c:v>46.6666712115208</c:v>
                </c:pt>
                <c:pt idx="28850">
                  <c:v>46.6666712115208</c:v>
                </c:pt>
                <c:pt idx="28851">
                  <c:v>46.6666712115208</c:v>
                </c:pt>
                <c:pt idx="28852">
                  <c:v>46.6666712115208</c:v>
                </c:pt>
                <c:pt idx="28853">
                  <c:v>46.6666712115208</c:v>
                </c:pt>
                <c:pt idx="28854">
                  <c:v>46.6666712115208</c:v>
                </c:pt>
                <c:pt idx="28855">
                  <c:v>46.6666712115208</c:v>
                </c:pt>
                <c:pt idx="28856">
                  <c:v>46.6666712115208</c:v>
                </c:pt>
                <c:pt idx="28857">
                  <c:v>40.000003452102327</c:v>
                </c:pt>
                <c:pt idx="28858">
                  <c:v>46.6666712115208</c:v>
                </c:pt>
                <c:pt idx="28859">
                  <c:v>46.6666712115208</c:v>
                </c:pt>
                <c:pt idx="28860">
                  <c:v>46.6666712115208</c:v>
                </c:pt>
                <c:pt idx="28861">
                  <c:v>40.000003452102327</c:v>
                </c:pt>
                <c:pt idx="28862">
                  <c:v>46.6666712115208</c:v>
                </c:pt>
                <c:pt idx="28863">
                  <c:v>46.6666712115208</c:v>
                </c:pt>
                <c:pt idx="28864">
                  <c:v>46.6666712115208</c:v>
                </c:pt>
                <c:pt idx="28865">
                  <c:v>40.000003452102327</c:v>
                </c:pt>
                <c:pt idx="28866">
                  <c:v>46.6666712115208</c:v>
                </c:pt>
                <c:pt idx="28867">
                  <c:v>46.6666712115208</c:v>
                </c:pt>
                <c:pt idx="28868">
                  <c:v>40.000003452102327</c:v>
                </c:pt>
                <c:pt idx="28869">
                  <c:v>46.6666712115208</c:v>
                </c:pt>
                <c:pt idx="28870">
                  <c:v>46.6666712115208</c:v>
                </c:pt>
                <c:pt idx="28871">
                  <c:v>40.000003452102327</c:v>
                </c:pt>
                <c:pt idx="28872">
                  <c:v>46.6666712115208</c:v>
                </c:pt>
                <c:pt idx="28873">
                  <c:v>46.6666712115208</c:v>
                </c:pt>
                <c:pt idx="28874">
                  <c:v>40.000003452102327</c:v>
                </c:pt>
                <c:pt idx="28875">
                  <c:v>46.6666712115208</c:v>
                </c:pt>
                <c:pt idx="28876">
                  <c:v>40.000003452102327</c:v>
                </c:pt>
                <c:pt idx="28877">
                  <c:v>46.6666712115208</c:v>
                </c:pt>
                <c:pt idx="28878">
                  <c:v>40.000003452102327</c:v>
                </c:pt>
                <c:pt idx="28879">
                  <c:v>46.6666712115208</c:v>
                </c:pt>
                <c:pt idx="28880">
                  <c:v>40.000003452102327</c:v>
                </c:pt>
                <c:pt idx="28881">
                  <c:v>46.6666712115208</c:v>
                </c:pt>
                <c:pt idx="28882">
                  <c:v>40.000003452102327</c:v>
                </c:pt>
                <c:pt idx="28883">
                  <c:v>40.000003452102327</c:v>
                </c:pt>
                <c:pt idx="28884">
                  <c:v>46.6666712115208</c:v>
                </c:pt>
                <c:pt idx="28885">
                  <c:v>40.000003452102327</c:v>
                </c:pt>
                <c:pt idx="28886">
                  <c:v>46.6666712115208</c:v>
                </c:pt>
                <c:pt idx="28887">
                  <c:v>40.000003452102327</c:v>
                </c:pt>
                <c:pt idx="28888">
                  <c:v>46.6666712115208</c:v>
                </c:pt>
                <c:pt idx="28889">
                  <c:v>40.000003452102327</c:v>
                </c:pt>
                <c:pt idx="28890">
                  <c:v>40.000003452102327</c:v>
                </c:pt>
                <c:pt idx="28891">
                  <c:v>46.6666712115208</c:v>
                </c:pt>
                <c:pt idx="28892">
                  <c:v>40.000003452102327</c:v>
                </c:pt>
                <c:pt idx="28893">
                  <c:v>46.6666712115208</c:v>
                </c:pt>
                <c:pt idx="28894">
                  <c:v>40.000003452102327</c:v>
                </c:pt>
                <c:pt idx="28895">
                  <c:v>40.000003452102327</c:v>
                </c:pt>
                <c:pt idx="28896">
                  <c:v>46.6666712115208</c:v>
                </c:pt>
                <c:pt idx="28897">
                  <c:v>40.000003452102327</c:v>
                </c:pt>
                <c:pt idx="28898">
                  <c:v>46.6666712115208</c:v>
                </c:pt>
                <c:pt idx="29029">
                  <c:v>13.333333966632667</c:v>
                </c:pt>
                <c:pt idx="29030">
                  <c:v>33.333335692683868</c:v>
                </c:pt>
                <c:pt idx="29031">
                  <c:v>40.000003452102327</c:v>
                </c:pt>
                <c:pt idx="29032">
                  <c:v>33.333335692683868</c:v>
                </c:pt>
                <c:pt idx="29033">
                  <c:v>40.000003452102327</c:v>
                </c:pt>
                <c:pt idx="29034">
                  <c:v>33.333335692683868</c:v>
                </c:pt>
                <c:pt idx="29035">
                  <c:v>33.333335692683868</c:v>
                </c:pt>
                <c:pt idx="29036">
                  <c:v>40.000003452102327</c:v>
                </c:pt>
                <c:pt idx="29037">
                  <c:v>33.333335692683868</c:v>
                </c:pt>
                <c:pt idx="29038">
                  <c:v>33.333335692683868</c:v>
                </c:pt>
                <c:pt idx="29039">
                  <c:v>40.000003452102327</c:v>
                </c:pt>
                <c:pt idx="29040">
                  <c:v>33.333335692683868</c:v>
                </c:pt>
                <c:pt idx="29041">
                  <c:v>33.333335692683868</c:v>
                </c:pt>
                <c:pt idx="29042">
                  <c:v>33.333335692683868</c:v>
                </c:pt>
                <c:pt idx="29043">
                  <c:v>33.333335692683868</c:v>
                </c:pt>
                <c:pt idx="29044">
                  <c:v>33.333335692683868</c:v>
                </c:pt>
                <c:pt idx="29045">
                  <c:v>33.333335692683868</c:v>
                </c:pt>
                <c:pt idx="29046">
                  <c:v>33.333335692683868</c:v>
                </c:pt>
                <c:pt idx="29047">
                  <c:v>33.333335692683868</c:v>
                </c:pt>
                <c:pt idx="29048">
                  <c:v>33.333335692683868</c:v>
                </c:pt>
                <c:pt idx="29049">
                  <c:v>26.666667933265401</c:v>
                </c:pt>
                <c:pt idx="29050">
                  <c:v>33.333335692683868</c:v>
                </c:pt>
                <c:pt idx="29051">
                  <c:v>33.333335692683868</c:v>
                </c:pt>
                <c:pt idx="29052">
                  <c:v>33.333335692683868</c:v>
                </c:pt>
                <c:pt idx="29053">
                  <c:v>26.666667933265401</c:v>
                </c:pt>
                <c:pt idx="29054">
                  <c:v>33.333335692683868</c:v>
                </c:pt>
                <c:pt idx="29055">
                  <c:v>33.333335692683868</c:v>
                </c:pt>
                <c:pt idx="29056">
                  <c:v>26.666667933265401</c:v>
                </c:pt>
                <c:pt idx="29057">
                  <c:v>33.333335692683868</c:v>
                </c:pt>
                <c:pt idx="29058">
                  <c:v>26.666667933265401</c:v>
                </c:pt>
                <c:pt idx="29059">
                  <c:v>33.333335692683868</c:v>
                </c:pt>
                <c:pt idx="29060">
                  <c:v>26.666667933265401</c:v>
                </c:pt>
                <c:pt idx="29061">
                  <c:v>33.333335692683868</c:v>
                </c:pt>
                <c:pt idx="29062">
                  <c:v>26.666667933265401</c:v>
                </c:pt>
                <c:pt idx="29063">
                  <c:v>33.333335692683868</c:v>
                </c:pt>
                <c:pt idx="29064">
                  <c:v>26.666667933265401</c:v>
                </c:pt>
                <c:pt idx="29065">
                  <c:v>33.333335692683868</c:v>
                </c:pt>
                <c:pt idx="29066">
                  <c:v>26.666667933265401</c:v>
                </c:pt>
                <c:pt idx="29067">
                  <c:v>33.333335692683868</c:v>
                </c:pt>
                <c:pt idx="29068">
                  <c:v>26.666667933265401</c:v>
                </c:pt>
                <c:pt idx="29069">
                  <c:v>33.333335692683868</c:v>
                </c:pt>
                <c:pt idx="29070">
                  <c:v>26.666667933265401</c:v>
                </c:pt>
                <c:pt idx="29071">
                  <c:v>26.666667933265401</c:v>
                </c:pt>
                <c:pt idx="29072">
                  <c:v>33.333335692683868</c:v>
                </c:pt>
                <c:pt idx="29073">
                  <c:v>26.666667933265401</c:v>
                </c:pt>
                <c:pt idx="29074">
                  <c:v>26.666667933265401</c:v>
                </c:pt>
                <c:pt idx="29075">
                  <c:v>33.333335692683868</c:v>
                </c:pt>
                <c:pt idx="29076">
                  <c:v>26.666667933265401</c:v>
                </c:pt>
                <c:pt idx="29077">
                  <c:v>26.666667933265401</c:v>
                </c:pt>
                <c:pt idx="29078">
                  <c:v>33.333335692683868</c:v>
                </c:pt>
                <c:pt idx="29079">
                  <c:v>26.666667933265401</c:v>
                </c:pt>
                <c:pt idx="29080">
                  <c:v>26.666667933265401</c:v>
                </c:pt>
                <c:pt idx="29081">
                  <c:v>26.666667933265401</c:v>
                </c:pt>
                <c:pt idx="29082">
                  <c:v>26.666667933265401</c:v>
                </c:pt>
                <c:pt idx="29083">
                  <c:v>33.333335692683868</c:v>
                </c:pt>
                <c:pt idx="29084">
                  <c:v>26.666667933265401</c:v>
                </c:pt>
                <c:pt idx="29085">
                  <c:v>26.666667933265401</c:v>
                </c:pt>
                <c:pt idx="29086">
                  <c:v>26.666667933265401</c:v>
                </c:pt>
                <c:pt idx="29087">
                  <c:v>26.666667933265401</c:v>
                </c:pt>
                <c:pt idx="29088">
                  <c:v>26.666667933265401</c:v>
                </c:pt>
                <c:pt idx="29089">
                  <c:v>26.666667933265401</c:v>
                </c:pt>
                <c:pt idx="29090">
                  <c:v>26.666667933265401</c:v>
                </c:pt>
                <c:pt idx="29091">
                  <c:v>26.666667933265401</c:v>
                </c:pt>
                <c:pt idx="29092">
                  <c:v>26.666667933265401</c:v>
                </c:pt>
                <c:pt idx="29093">
                  <c:v>26.666667933265401</c:v>
                </c:pt>
                <c:pt idx="29094">
                  <c:v>26.666667933265401</c:v>
                </c:pt>
                <c:pt idx="29095">
                  <c:v>26.666667933265401</c:v>
                </c:pt>
                <c:pt idx="29096">
                  <c:v>26.666667933265401</c:v>
                </c:pt>
                <c:pt idx="29097">
                  <c:v>26.666667933265401</c:v>
                </c:pt>
                <c:pt idx="29098">
                  <c:v>26.666667933265401</c:v>
                </c:pt>
                <c:pt idx="29099">
                  <c:v>26.666667933265401</c:v>
                </c:pt>
                <c:pt idx="29100">
                  <c:v>26.666667933265401</c:v>
                </c:pt>
                <c:pt idx="29101">
                  <c:v>20.000000173846864</c:v>
                </c:pt>
                <c:pt idx="29102">
                  <c:v>26.666667933265401</c:v>
                </c:pt>
                <c:pt idx="29103">
                  <c:v>26.666667933265401</c:v>
                </c:pt>
                <c:pt idx="29104">
                  <c:v>26.666667933265401</c:v>
                </c:pt>
                <c:pt idx="29105">
                  <c:v>26.666667933265401</c:v>
                </c:pt>
                <c:pt idx="29106">
                  <c:v>26.666667933265401</c:v>
                </c:pt>
                <c:pt idx="29107">
                  <c:v>26.666667933265401</c:v>
                </c:pt>
                <c:pt idx="29108">
                  <c:v>26.666667933265401</c:v>
                </c:pt>
                <c:pt idx="29109">
                  <c:v>20.000000173846864</c:v>
                </c:pt>
                <c:pt idx="29110">
                  <c:v>26.666667933265401</c:v>
                </c:pt>
                <c:pt idx="29111">
                  <c:v>26.666667933265401</c:v>
                </c:pt>
                <c:pt idx="29112">
                  <c:v>26.666667933265401</c:v>
                </c:pt>
                <c:pt idx="29113">
                  <c:v>26.666667933265401</c:v>
                </c:pt>
                <c:pt idx="29114">
                  <c:v>26.666667933265401</c:v>
                </c:pt>
                <c:pt idx="29115">
                  <c:v>20.000000173846864</c:v>
                </c:pt>
                <c:pt idx="29116">
                  <c:v>26.666667933265401</c:v>
                </c:pt>
                <c:pt idx="29117">
                  <c:v>26.666667933265401</c:v>
                </c:pt>
                <c:pt idx="29118">
                  <c:v>26.666667933265401</c:v>
                </c:pt>
                <c:pt idx="29119">
                  <c:v>26.666667933265401</c:v>
                </c:pt>
                <c:pt idx="29120">
                  <c:v>26.666667933265401</c:v>
                </c:pt>
                <c:pt idx="29121">
                  <c:v>26.666667933265401</c:v>
                </c:pt>
                <c:pt idx="29122">
                  <c:v>20.000000173846864</c:v>
                </c:pt>
                <c:pt idx="29123">
                  <c:v>26.666667933265401</c:v>
                </c:pt>
                <c:pt idx="29124">
                  <c:v>26.666667933265401</c:v>
                </c:pt>
                <c:pt idx="29125">
                  <c:v>26.666667933265401</c:v>
                </c:pt>
                <c:pt idx="29126">
                  <c:v>26.666667933265401</c:v>
                </c:pt>
                <c:pt idx="29127">
                  <c:v>26.666667933265401</c:v>
                </c:pt>
                <c:pt idx="29128">
                  <c:v>33.333335692683868</c:v>
                </c:pt>
                <c:pt idx="29129">
                  <c:v>26.666667933265401</c:v>
                </c:pt>
                <c:pt idx="29130">
                  <c:v>26.666667933265401</c:v>
                </c:pt>
                <c:pt idx="29131">
                  <c:v>26.666667933265401</c:v>
                </c:pt>
                <c:pt idx="29132">
                  <c:v>26.666667933265401</c:v>
                </c:pt>
                <c:pt idx="29133">
                  <c:v>26.666667933265401</c:v>
                </c:pt>
                <c:pt idx="29134">
                  <c:v>26.666667933265401</c:v>
                </c:pt>
                <c:pt idx="29135">
                  <c:v>20.000000173846864</c:v>
                </c:pt>
                <c:pt idx="29136">
                  <c:v>26.666667933265401</c:v>
                </c:pt>
                <c:pt idx="29137">
                  <c:v>26.666667933265401</c:v>
                </c:pt>
                <c:pt idx="29138">
                  <c:v>26.666667933265401</c:v>
                </c:pt>
                <c:pt idx="29139">
                  <c:v>26.666667933265401</c:v>
                </c:pt>
                <c:pt idx="29140">
                  <c:v>26.666667933265401</c:v>
                </c:pt>
                <c:pt idx="29141">
                  <c:v>26.666667933265401</c:v>
                </c:pt>
                <c:pt idx="29142">
                  <c:v>26.666667933265401</c:v>
                </c:pt>
                <c:pt idx="29143">
                  <c:v>26.666667933265401</c:v>
                </c:pt>
                <c:pt idx="29144">
                  <c:v>26.666667933265401</c:v>
                </c:pt>
                <c:pt idx="29145">
                  <c:v>26.666667933265401</c:v>
                </c:pt>
                <c:pt idx="29146">
                  <c:v>26.666667933265401</c:v>
                </c:pt>
                <c:pt idx="29147">
                  <c:v>20.000000173846864</c:v>
                </c:pt>
                <c:pt idx="29148">
                  <c:v>26.666667933265401</c:v>
                </c:pt>
                <c:pt idx="29149">
                  <c:v>26.666667933265401</c:v>
                </c:pt>
                <c:pt idx="29150">
                  <c:v>26.666667933265401</c:v>
                </c:pt>
                <c:pt idx="29151">
                  <c:v>26.666667933265401</c:v>
                </c:pt>
                <c:pt idx="29152">
                  <c:v>26.666667933265401</c:v>
                </c:pt>
                <c:pt idx="29153">
                  <c:v>26.666667933265401</c:v>
                </c:pt>
                <c:pt idx="29154">
                  <c:v>26.666667933265401</c:v>
                </c:pt>
                <c:pt idx="29155">
                  <c:v>26.666667933265401</c:v>
                </c:pt>
                <c:pt idx="29156">
                  <c:v>20.000000173846864</c:v>
                </c:pt>
                <c:pt idx="29157">
                  <c:v>26.666667933265401</c:v>
                </c:pt>
                <c:pt idx="29158">
                  <c:v>26.666667933265401</c:v>
                </c:pt>
                <c:pt idx="29159">
                  <c:v>26.666667933265401</c:v>
                </c:pt>
                <c:pt idx="29160">
                  <c:v>26.666667933265401</c:v>
                </c:pt>
                <c:pt idx="29161">
                  <c:v>26.666667933265401</c:v>
                </c:pt>
                <c:pt idx="29162">
                  <c:v>26.666667933265401</c:v>
                </c:pt>
                <c:pt idx="29163">
                  <c:v>26.666667933265401</c:v>
                </c:pt>
                <c:pt idx="29164">
                  <c:v>26.666667933265401</c:v>
                </c:pt>
                <c:pt idx="29165">
                  <c:v>20.000000173846864</c:v>
                </c:pt>
                <c:pt idx="29166">
                  <c:v>26.666667933265401</c:v>
                </c:pt>
                <c:pt idx="29167">
                  <c:v>26.666667933265401</c:v>
                </c:pt>
                <c:pt idx="29168">
                  <c:v>26.666667933265401</c:v>
                </c:pt>
                <c:pt idx="29169">
                  <c:v>26.666667933265401</c:v>
                </c:pt>
                <c:pt idx="29170">
                  <c:v>26.666667933265401</c:v>
                </c:pt>
                <c:pt idx="29171">
                  <c:v>26.666667933265401</c:v>
                </c:pt>
                <c:pt idx="29172">
                  <c:v>20.000000173846864</c:v>
                </c:pt>
                <c:pt idx="29173">
                  <c:v>26.666667933265401</c:v>
                </c:pt>
                <c:pt idx="29174">
                  <c:v>26.666667933265401</c:v>
                </c:pt>
                <c:pt idx="29175">
                  <c:v>26.666667933265401</c:v>
                </c:pt>
                <c:pt idx="29176">
                  <c:v>26.666667933265401</c:v>
                </c:pt>
                <c:pt idx="29177">
                  <c:v>26.666667933265401</c:v>
                </c:pt>
                <c:pt idx="29178">
                  <c:v>26.666667933265401</c:v>
                </c:pt>
                <c:pt idx="29179">
                  <c:v>20.000000173846864</c:v>
                </c:pt>
                <c:pt idx="29180">
                  <c:v>26.666667933265401</c:v>
                </c:pt>
                <c:pt idx="29181">
                  <c:v>26.666667933265401</c:v>
                </c:pt>
                <c:pt idx="29182">
                  <c:v>26.666667933265401</c:v>
                </c:pt>
                <c:pt idx="29183">
                  <c:v>26.666667933265401</c:v>
                </c:pt>
                <c:pt idx="29184">
                  <c:v>20.000000173846864</c:v>
                </c:pt>
                <c:pt idx="29185">
                  <c:v>26.666667933265401</c:v>
                </c:pt>
                <c:pt idx="29186">
                  <c:v>26.666667933265401</c:v>
                </c:pt>
                <c:pt idx="29187">
                  <c:v>26.666667933265401</c:v>
                </c:pt>
                <c:pt idx="29188">
                  <c:v>26.666667933265401</c:v>
                </c:pt>
                <c:pt idx="29189">
                  <c:v>26.666667933265401</c:v>
                </c:pt>
                <c:pt idx="29190">
                  <c:v>20.000000173846864</c:v>
                </c:pt>
                <c:pt idx="29191">
                  <c:v>26.666667933265401</c:v>
                </c:pt>
                <c:pt idx="29192">
                  <c:v>26.666667933265401</c:v>
                </c:pt>
                <c:pt idx="29193">
                  <c:v>26.666667933265401</c:v>
                </c:pt>
                <c:pt idx="29194">
                  <c:v>20.000000173846864</c:v>
                </c:pt>
                <c:pt idx="29195">
                  <c:v>26.666667933265401</c:v>
                </c:pt>
                <c:pt idx="29196">
                  <c:v>26.666667933265401</c:v>
                </c:pt>
                <c:pt idx="29197">
                  <c:v>26.666667933265401</c:v>
                </c:pt>
                <c:pt idx="29198">
                  <c:v>20.000000173846864</c:v>
                </c:pt>
                <c:pt idx="29199">
                  <c:v>26.666667933265401</c:v>
                </c:pt>
                <c:pt idx="29200">
                  <c:v>26.666667933265401</c:v>
                </c:pt>
                <c:pt idx="29201">
                  <c:v>20.000000173846864</c:v>
                </c:pt>
                <c:pt idx="29202">
                  <c:v>26.666667933265401</c:v>
                </c:pt>
                <c:pt idx="29203">
                  <c:v>20.000000173846864</c:v>
                </c:pt>
                <c:pt idx="29204">
                  <c:v>26.666667933265401</c:v>
                </c:pt>
                <c:pt idx="29205">
                  <c:v>26.666667933265401</c:v>
                </c:pt>
                <c:pt idx="29206">
                  <c:v>20.000000173846864</c:v>
                </c:pt>
                <c:pt idx="29207">
                  <c:v>26.666667933265401</c:v>
                </c:pt>
                <c:pt idx="29208">
                  <c:v>20.000000173846864</c:v>
                </c:pt>
                <c:pt idx="29209">
                  <c:v>26.666667933265401</c:v>
                </c:pt>
                <c:pt idx="29210">
                  <c:v>20.000000173846864</c:v>
                </c:pt>
                <c:pt idx="29211">
                  <c:v>26.666667933265401</c:v>
                </c:pt>
                <c:pt idx="29212">
                  <c:v>26.666667933265401</c:v>
                </c:pt>
                <c:pt idx="29213">
                  <c:v>20.000000173846864</c:v>
                </c:pt>
                <c:pt idx="29214">
                  <c:v>26.666667933265401</c:v>
                </c:pt>
                <c:pt idx="29215">
                  <c:v>26.666667933265401</c:v>
                </c:pt>
                <c:pt idx="29216">
                  <c:v>26.666667933265401</c:v>
                </c:pt>
                <c:pt idx="29217">
                  <c:v>20.000000173846864</c:v>
                </c:pt>
                <c:pt idx="29218">
                  <c:v>26.666667933265401</c:v>
                </c:pt>
                <c:pt idx="29219">
                  <c:v>26.666667933265401</c:v>
                </c:pt>
                <c:pt idx="29220">
                  <c:v>26.666667933265401</c:v>
                </c:pt>
                <c:pt idx="29221">
                  <c:v>26.666667933265401</c:v>
                </c:pt>
                <c:pt idx="29222">
                  <c:v>26.666667933265401</c:v>
                </c:pt>
                <c:pt idx="29223">
                  <c:v>26.666667933265401</c:v>
                </c:pt>
                <c:pt idx="29224">
                  <c:v>26.666667933265401</c:v>
                </c:pt>
                <c:pt idx="29225">
                  <c:v>26.666667933265401</c:v>
                </c:pt>
                <c:pt idx="29226">
                  <c:v>26.666667933265401</c:v>
                </c:pt>
                <c:pt idx="29227">
                  <c:v>26.666667933265401</c:v>
                </c:pt>
                <c:pt idx="29228">
                  <c:v>26.666667933265401</c:v>
                </c:pt>
                <c:pt idx="29229">
                  <c:v>26.666667933265401</c:v>
                </c:pt>
                <c:pt idx="29230">
                  <c:v>33.333335692683868</c:v>
                </c:pt>
                <c:pt idx="29231">
                  <c:v>26.666667933265401</c:v>
                </c:pt>
                <c:pt idx="29232">
                  <c:v>26.666667933265401</c:v>
                </c:pt>
                <c:pt idx="29233">
                  <c:v>26.666667933265401</c:v>
                </c:pt>
                <c:pt idx="29234">
                  <c:v>33.333335692683868</c:v>
                </c:pt>
                <c:pt idx="29235">
                  <c:v>26.666667933265401</c:v>
                </c:pt>
                <c:pt idx="29236">
                  <c:v>26.666667933265401</c:v>
                </c:pt>
                <c:pt idx="29237">
                  <c:v>26.666667933265401</c:v>
                </c:pt>
                <c:pt idx="29238">
                  <c:v>33.333335692683868</c:v>
                </c:pt>
                <c:pt idx="29239">
                  <c:v>26.666667933265401</c:v>
                </c:pt>
                <c:pt idx="29240">
                  <c:v>33.333335692683868</c:v>
                </c:pt>
                <c:pt idx="29241">
                  <c:v>26.666667933265401</c:v>
                </c:pt>
                <c:pt idx="29242">
                  <c:v>33.333335692683868</c:v>
                </c:pt>
                <c:pt idx="29243">
                  <c:v>26.666667933265401</c:v>
                </c:pt>
                <c:pt idx="29244">
                  <c:v>33.333335692683868</c:v>
                </c:pt>
                <c:pt idx="29245">
                  <c:v>26.666667933265401</c:v>
                </c:pt>
                <c:pt idx="29246">
                  <c:v>33.333335692683868</c:v>
                </c:pt>
                <c:pt idx="29247">
                  <c:v>26.666667933265401</c:v>
                </c:pt>
                <c:pt idx="29248">
                  <c:v>33.333335692683868</c:v>
                </c:pt>
                <c:pt idx="29249">
                  <c:v>33.333335692683868</c:v>
                </c:pt>
                <c:pt idx="29250">
                  <c:v>26.666667933265401</c:v>
                </c:pt>
                <c:pt idx="29251">
                  <c:v>33.333335692683868</c:v>
                </c:pt>
                <c:pt idx="29252">
                  <c:v>33.333335692683868</c:v>
                </c:pt>
                <c:pt idx="29253">
                  <c:v>26.666667933265401</c:v>
                </c:pt>
                <c:pt idx="29254">
                  <c:v>33.333335692683868</c:v>
                </c:pt>
                <c:pt idx="29255">
                  <c:v>33.333335692683868</c:v>
                </c:pt>
                <c:pt idx="29256">
                  <c:v>33.333335692683868</c:v>
                </c:pt>
                <c:pt idx="29257">
                  <c:v>33.333335692683868</c:v>
                </c:pt>
                <c:pt idx="29258">
                  <c:v>33.333335692683868</c:v>
                </c:pt>
                <c:pt idx="29259">
                  <c:v>33.333335692683868</c:v>
                </c:pt>
                <c:pt idx="29260">
                  <c:v>33.333335692683868</c:v>
                </c:pt>
                <c:pt idx="29261">
                  <c:v>33.333335692683868</c:v>
                </c:pt>
                <c:pt idx="29262">
                  <c:v>33.333335692683868</c:v>
                </c:pt>
                <c:pt idx="29263">
                  <c:v>33.333335692683868</c:v>
                </c:pt>
                <c:pt idx="29264">
                  <c:v>40.000003452102327</c:v>
                </c:pt>
                <c:pt idx="29265">
                  <c:v>33.333335692683868</c:v>
                </c:pt>
                <c:pt idx="29266">
                  <c:v>33.333335692683868</c:v>
                </c:pt>
                <c:pt idx="29267">
                  <c:v>33.333335692683868</c:v>
                </c:pt>
                <c:pt idx="29268">
                  <c:v>40.000003452102327</c:v>
                </c:pt>
                <c:pt idx="29269">
                  <c:v>33.333335692683868</c:v>
                </c:pt>
                <c:pt idx="29270">
                  <c:v>40.000003452102327</c:v>
                </c:pt>
                <c:pt idx="29271">
                  <c:v>33.333335692683868</c:v>
                </c:pt>
                <c:pt idx="29272">
                  <c:v>33.333335692683868</c:v>
                </c:pt>
                <c:pt idx="29273">
                  <c:v>40.000003452102327</c:v>
                </c:pt>
                <c:pt idx="29274">
                  <c:v>33.333335692683868</c:v>
                </c:pt>
                <c:pt idx="29275">
                  <c:v>33.333335692683868</c:v>
                </c:pt>
                <c:pt idx="29276">
                  <c:v>40.000003452102327</c:v>
                </c:pt>
                <c:pt idx="29277">
                  <c:v>33.333335692683868</c:v>
                </c:pt>
                <c:pt idx="29278">
                  <c:v>40.000003452102327</c:v>
                </c:pt>
                <c:pt idx="29279">
                  <c:v>33.333335692683868</c:v>
                </c:pt>
                <c:pt idx="29280">
                  <c:v>40.000003452102327</c:v>
                </c:pt>
                <c:pt idx="29281">
                  <c:v>33.333335692683868</c:v>
                </c:pt>
                <c:pt idx="29282">
                  <c:v>40.000003452102327</c:v>
                </c:pt>
                <c:pt idx="29283">
                  <c:v>33.333335692683868</c:v>
                </c:pt>
                <c:pt idx="29284">
                  <c:v>40.000003452102327</c:v>
                </c:pt>
                <c:pt idx="29285">
                  <c:v>40.000003452102327</c:v>
                </c:pt>
                <c:pt idx="29286">
                  <c:v>33.333335692683868</c:v>
                </c:pt>
                <c:pt idx="29287">
                  <c:v>40.000003452102327</c:v>
                </c:pt>
                <c:pt idx="29288">
                  <c:v>40.000003452102327</c:v>
                </c:pt>
                <c:pt idx="29289">
                  <c:v>33.333335692683868</c:v>
                </c:pt>
                <c:pt idx="29290">
                  <c:v>40.000003452102327</c:v>
                </c:pt>
                <c:pt idx="29291">
                  <c:v>40.000003452102327</c:v>
                </c:pt>
                <c:pt idx="29292">
                  <c:v>40.000003452102327</c:v>
                </c:pt>
                <c:pt idx="29293">
                  <c:v>40.000003452102327</c:v>
                </c:pt>
                <c:pt idx="29294">
                  <c:v>40.000003452102327</c:v>
                </c:pt>
                <c:pt idx="29295">
                  <c:v>40.000003452102327</c:v>
                </c:pt>
                <c:pt idx="29296">
                  <c:v>33.333335692683868</c:v>
                </c:pt>
                <c:pt idx="29297">
                  <c:v>40.000003452102327</c:v>
                </c:pt>
                <c:pt idx="29298">
                  <c:v>40.000003452102327</c:v>
                </c:pt>
                <c:pt idx="29299">
                  <c:v>40.000003452102327</c:v>
                </c:pt>
                <c:pt idx="29300">
                  <c:v>40.000003452102327</c:v>
                </c:pt>
                <c:pt idx="29301">
                  <c:v>40.000003452102327</c:v>
                </c:pt>
                <c:pt idx="29302">
                  <c:v>40.000003452102327</c:v>
                </c:pt>
                <c:pt idx="29303">
                  <c:v>40.000003452102327</c:v>
                </c:pt>
                <c:pt idx="29304">
                  <c:v>46.6666712115208</c:v>
                </c:pt>
                <c:pt idx="29305">
                  <c:v>46.6666712115208</c:v>
                </c:pt>
                <c:pt idx="29306">
                  <c:v>60.000003625949198</c:v>
                </c:pt>
                <c:pt idx="29307">
                  <c:v>86.66667466362334</c:v>
                </c:pt>
                <c:pt idx="29308">
                  <c:v>126.66667501131664</c:v>
                </c:pt>
                <c:pt idx="29309">
                  <c:v>186.66668484608331</c:v>
                </c:pt>
                <c:pt idx="29310">
                  <c:v>253.333275516828</c:v>
                </c:pt>
                <c:pt idx="29311">
                  <c:v>346.66645030180604</c:v>
                </c:pt>
                <c:pt idx="29312">
                  <c:v>446.66637976964336</c:v>
                </c:pt>
                <c:pt idx="29313">
                  <c:v>506.6665013631187</c:v>
                </c:pt>
                <c:pt idx="29314">
                  <c:v>579.99998331069935</c:v>
                </c:pt>
                <c:pt idx="29315">
                  <c:v>626.66674455006944</c:v>
                </c:pt>
                <c:pt idx="29316">
                  <c:v>660.00014543533337</c:v>
                </c:pt>
                <c:pt idx="29317">
                  <c:v>693.33354632060002</c:v>
                </c:pt>
                <c:pt idx="29318">
                  <c:v>713.33358685175335</c:v>
                </c:pt>
                <c:pt idx="29319">
                  <c:v>733.33362738291328</c:v>
                </c:pt>
                <c:pt idx="29320">
                  <c:v>746.66698773702012</c:v>
                </c:pt>
                <c:pt idx="29321">
                  <c:v>760.00034809112674</c:v>
                </c:pt>
                <c:pt idx="29322">
                  <c:v>773.33370844523336</c:v>
                </c:pt>
                <c:pt idx="29323">
                  <c:v>780.00038862228678</c:v>
                </c:pt>
                <c:pt idx="29324">
                  <c:v>786.66706879933997</c:v>
                </c:pt>
                <c:pt idx="29325">
                  <c:v>806.6671093304933</c:v>
                </c:pt>
                <c:pt idx="29326">
                  <c:v>813.33378950754661</c:v>
                </c:pt>
                <c:pt idx="29327">
                  <c:v>826.66714986165346</c:v>
                </c:pt>
                <c:pt idx="29328">
                  <c:v>833.33383003870665</c:v>
                </c:pt>
                <c:pt idx="29329">
                  <c:v>840.00051021575996</c:v>
                </c:pt>
                <c:pt idx="29330">
                  <c:v>846.66719039281338</c:v>
                </c:pt>
                <c:pt idx="29331">
                  <c:v>846.66719039281338</c:v>
                </c:pt>
                <c:pt idx="29332">
                  <c:v>846.66719039281338</c:v>
                </c:pt>
                <c:pt idx="29333">
                  <c:v>846.66719039281338</c:v>
                </c:pt>
                <c:pt idx="29334">
                  <c:v>846.66719039281338</c:v>
                </c:pt>
                <c:pt idx="29335">
                  <c:v>840.00051021575996</c:v>
                </c:pt>
                <c:pt idx="29398">
                  <c:v>93.333342423041344</c:v>
                </c:pt>
                <c:pt idx="29399">
                  <c:v>620.00006437301658</c:v>
                </c:pt>
                <c:pt idx="29400">
                  <c:v>606.66670401891065</c:v>
                </c:pt>
                <c:pt idx="29401">
                  <c:v>586.66666348775209</c:v>
                </c:pt>
                <c:pt idx="29402">
                  <c:v>579.99998331069935</c:v>
                </c:pt>
                <c:pt idx="29403">
                  <c:v>553.33326260248793</c:v>
                </c:pt>
                <c:pt idx="29404">
                  <c:v>546.66658242543531</c:v>
                </c:pt>
                <c:pt idx="29405">
                  <c:v>533.33322207133006</c:v>
                </c:pt>
                <c:pt idx="29406">
                  <c:v>519.99986171722401</c:v>
                </c:pt>
                <c:pt idx="29407">
                  <c:v>513.33318154017127</c:v>
                </c:pt>
                <c:pt idx="29408">
                  <c:v>506.6665013631187</c:v>
                </c:pt>
                <c:pt idx="29409">
                  <c:v>493.33314100901265</c:v>
                </c:pt>
                <c:pt idx="29410">
                  <c:v>493.33314100901265</c:v>
                </c:pt>
                <c:pt idx="29411">
                  <c:v>486.66646083196002</c:v>
                </c:pt>
                <c:pt idx="29412">
                  <c:v>486.66646083196002</c:v>
                </c:pt>
                <c:pt idx="29413">
                  <c:v>479.99978065490734</c:v>
                </c:pt>
                <c:pt idx="29414">
                  <c:v>473.33310047785471</c:v>
                </c:pt>
                <c:pt idx="29415">
                  <c:v>473.33310047785471</c:v>
                </c:pt>
                <c:pt idx="29416">
                  <c:v>466.66642030080129</c:v>
                </c:pt>
                <c:pt idx="29417">
                  <c:v>459.99974012374867</c:v>
                </c:pt>
                <c:pt idx="29418">
                  <c:v>453.33305994669598</c:v>
                </c:pt>
                <c:pt idx="29419">
                  <c:v>453.33305994669598</c:v>
                </c:pt>
                <c:pt idx="29420">
                  <c:v>439.99969959259067</c:v>
                </c:pt>
                <c:pt idx="29421">
                  <c:v>439.99969959259067</c:v>
                </c:pt>
                <c:pt idx="29422">
                  <c:v>433.33301941553731</c:v>
                </c:pt>
                <c:pt idx="29423">
                  <c:v>426.66633923848468</c:v>
                </c:pt>
                <c:pt idx="29424">
                  <c:v>419.999659061432</c:v>
                </c:pt>
                <c:pt idx="29425">
                  <c:v>406.6663483778633</c:v>
                </c:pt>
                <c:pt idx="29426">
                  <c:v>406.6663483778633</c:v>
                </c:pt>
                <c:pt idx="29427">
                  <c:v>399.99969303607929</c:v>
                </c:pt>
                <c:pt idx="29428">
                  <c:v>393.33303769429534</c:v>
                </c:pt>
                <c:pt idx="29429">
                  <c:v>386.66638235251133</c:v>
                </c:pt>
                <c:pt idx="29430">
                  <c:v>379.99972701072664</c:v>
                </c:pt>
                <c:pt idx="29431">
                  <c:v>379.99972701072664</c:v>
                </c:pt>
                <c:pt idx="29432">
                  <c:v>366.66641632715869</c:v>
                </c:pt>
                <c:pt idx="29433">
                  <c:v>359.99976098537468</c:v>
                </c:pt>
                <c:pt idx="29434">
                  <c:v>359.99976098537468</c:v>
                </c:pt>
                <c:pt idx="29435">
                  <c:v>353.33310564358999</c:v>
                </c:pt>
                <c:pt idx="29436">
                  <c:v>346.66645030180604</c:v>
                </c:pt>
                <c:pt idx="29437">
                  <c:v>339.99979496002203</c:v>
                </c:pt>
                <c:pt idx="29438">
                  <c:v>333.33313961823802</c:v>
                </c:pt>
                <c:pt idx="29439">
                  <c:v>333.33313961823802</c:v>
                </c:pt>
                <c:pt idx="29440">
                  <c:v>326.66648427645333</c:v>
                </c:pt>
                <c:pt idx="29441">
                  <c:v>319.99982893466938</c:v>
                </c:pt>
                <c:pt idx="29442">
                  <c:v>313.33317359288532</c:v>
                </c:pt>
                <c:pt idx="29443">
                  <c:v>313.33317359288532</c:v>
                </c:pt>
                <c:pt idx="29444">
                  <c:v>306.66651825110131</c:v>
                </c:pt>
                <c:pt idx="29445">
                  <c:v>299.9998629093173</c:v>
                </c:pt>
                <c:pt idx="29446">
                  <c:v>293.33320756753267</c:v>
                </c:pt>
                <c:pt idx="29447">
                  <c:v>286.66655222574866</c:v>
                </c:pt>
                <c:pt idx="29448">
                  <c:v>286.66655222574866</c:v>
                </c:pt>
                <c:pt idx="29449">
                  <c:v>279.99989688396465</c:v>
                </c:pt>
                <c:pt idx="29450">
                  <c:v>279.99989688396465</c:v>
                </c:pt>
                <c:pt idx="29451">
                  <c:v>273.3332415421807</c:v>
                </c:pt>
                <c:pt idx="29452">
                  <c:v>266.66658620039595</c:v>
                </c:pt>
                <c:pt idx="29453">
                  <c:v>266.66658620039595</c:v>
                </c:pt>
                <c:pt idx="29454">
                  <c:v>253.333275516828</c:v>
                </c:pt>
                <c:pt idx="29455">
                  <c:v>253.333275516828</c:v>
                </c:pt>
                <c:pt idx="29456">
                  <c:v>253.333275516828</c:v>
                </c:pt>
                <c:pt idx="29457">
                  <c:v>239.99996483325933</c:v>
                </c:pt>
                <c:pt idx="29458">
                  <c:v>239.99996483325933</c:v>
                </c:pt>
                <c:pt idx="29459">
                  <c:v>233.33330949147532</c:v>
                </c:pt>
                <c:pt idx="29460">
                  <c:v>233.33330949147532</c:v>
                </c:pt>
                <c:pt idx="29461">
                  <c:v>226.66665414969137</c:v>
                </c:pt>
                <c:pt idx="29462">
                  <c:v>226.66665414969137</c:v>
                </c:pt>
                <c:pt idx="29463">
                  <c:v>219.99999880790736</c:v>
                </c:pt>
                <c:pt idx="29464">
                  <c:v>219.99999880790736</c:v>
                </c:pt>
                <c:pt idx="29465">
                  <c:v>213.33334346612267</c:v>
                </c:pt>
                <c:pt idx="29466">
                  <c:v>206.66668812433866</c:v>
                </c:pt>
                <c:pt idx="29467">
                  <c:v>213.33334346612267</c:v>
                </c:pt>
                <c:pt idx="29468">
                  <c:v>200.00002036492</c:v>
                </c:pt>
                <c:pt idx="29469">
                  <c:v>200.00002036492</c:v>
                </c:pt>
                <c:pt idx="29470">
                  <c:v>200.00002036492</c:v>
                </c:pt>
                <c:pt idx="29471">
                  <c:v>200.00002036492</c:v>
                </c:pt>
                <c:pt idx="29472">
                  <c:v>193.333352605502</c:v>
                </c:pt>
                <c:pt idx="29473">
                  <c:v>186.66668484608331</c:v>
                </c:pt>
                <c:pt idx="29474">
                  <c:v>186.66668484608331</c:v>
                </c:pt>
                <c:pt idx="29475">
                  <c:v>186.66668484608331</c:v>
                </c:pt>
                <c:pt idx="29476">
                  <c:v>186.66668484608331</c:v>
                </c:pt>
                <c:pt idx="29477">
                  <c:v>173.33334932724668</c:v>
                </c:pt>
                <c:pt idx="29478">
                  <c:v>180.00001708666468</c:v>
                </c:pt>
                <c:pt idx="29479">
                  <c:v>166.66668156782802</c:v>
                </c:pt>
                <c:pt idx="29480">
                  <c:v>173.33334932724668</c:v>
                </c:pt>
                <c:pt idx="29481">
                  <c:v>160.00001380840931</c:v>
                </c:pt>
                <c:pt idx="29482">
                  <c:v>160.00001380840931</c:v>
                </c:pt>
                <c:pt idx="29483">
                  <c:v>160.00001380840931</c:v>
                </c:pt>
                <c:pt idx="29484">
                  <c:v>153.33334604899068</c:v>
                </c:pt>
                <c:pt idx="29485">
                  <c:v>146.66667828957267</c:v>
                </c:pt>
                <c:pt idx="29486">
                  <c:v>140.00001053015401</c:v>
                </c:pt>
                <c:pt idx="29487">
                  <c:v>146.66667828957267</c:v>
                </c:pt>
                <c:pt idx="29488">
                  <c:v>146.66667828957267</c:v>
                </c:pt>
                <c:pt idx="29489">
                  <c:v>140.00001053015401</c:v>
                </c:pt>
                <c:pt idx="29490">
                  <c:v>140.00001053015401</c:v>
                </c:pt>
                <c:pt idx="29491">
                  <c:v>133.33334277073533</c:v>
                </c:pt>
                <c:pt idx="29492">
                  <c:v>140.00001053015401</c:v>
                </c:pt>
                <c:pt idx="29493">
                  <c:v>133.33334277073533</c:v>
                </c:pt>
                <c:pt idx="29494">
                  <c:v>133.33334277073533</c:v>
                </c:pt>
                <c:pt idx="29495">
                  <c:v>126.66667501131664</c:v>
                </c:pt>
                <c:pt idx="29496">
                  <c:v>133.33334277073533</c:v>
                </c:pt>
                <c:pt idx="29497">
                  <c:v>126.66667501131664</c:v>
                </c:pt>
                <c:pt idx="29498">
                  <c:v>126.66667501131664</c:v>
                </c:pt>
                <c:pt idx="29499">
                  <c:v>126.66667501131664</c:v>
                </c:pt>
                <c:pt idx="29500">
                  <c:v>126.66667501131664</c:v>
                </c:pt>
                <c:pt idx="29501">
                  <c:v>120.00000725189867</c:v>
                </c:pt>
                <c:pt idx="29502">
                  <c:v>120.00000725189867</c:v>
                </c:pt>
                <c:pt idx="29503">
                  <c:v>126.66667501131664</c:v>
                </c:pt>
                <c:pt idx="29504">
                  <c:v>120.00000725189867</c:v>
                </c:pt>
                <c:pt idx="29505">
                  <c:v>120.00000725189867</c:v>
                </c:pt>
                <c:pt idx="29506">
                  <c:v>113.33333949248001</c:v>
                </c:pt>
                <c:pt idx="29507">
                  <c:v>120.00000725189867</c:v>
                </c:pt>
                <c:pt idx="29508">
                  <c:v>120.00000725189867</c:v>
                </c:pt>
                <c:pt idx="29509">
                  <c:v>113.33333949248001</c:v>
                </c:pt>
                <c:pt idx="29510">
                  <c:v>120.00000725189867</c:v>
                </c:pt>
                <c:pt idx="29511">
                  <c:v>113.33333949248001</c:v>
                </c:pt>
                <c:pt idx="29512">
                  <c:v>113.33333949248001</c:v>
                </c:pt>
                <c:pt idx="29513">
                  <c:v>106.66667173306134</c:v>
                </c:pt>
                <c:pt idx="29514">
                  <c:v>113.33333949248001</c:v>
                </c:pt>
                <c:pt idx="29515">
                  <c:v>113.33333949248001</c:v>
                </c:pt>
                <c:pt idx="29516">
                  <c:v>106.66667173306134</c:v>
                </c:pt>
                <c:pt idx="29517">
                  <c:v>106.66667173306134</c:v>
                </c:pt>
                <c:pt idx="29518">
                  <c:v>106.66667173306134</c:v>
                </c:pt>
                <c:pt idx="29519">
                  <c:v>106.66667173306134</c:v>
                </c:pt>
                <c:pt idx="29520">
                  <c:v>106.66667173306134</c:v>
                </c:pt>
                <c:pt idx="29521">
                  <c:v>100.00001018246</c:v>
                </c:pt>
                <c:pt idx="29522">
                  <c:v>106.66667173306134</c:v>
                </c:pt>
                <c:pt idx="29523">
                  <c:v>100.00001018246</c:v>
                </c:pt>
                <c:pt idx="29524">
                  <c:v>100.00001018246</c:v>
                </c:pt>
                <c:pt idx="29525">
                  <c:v>100.00001018246</c:v>
                </c:pt>
                <c:pt idx="29526">
                  <c:v>100.00001018246</c:v>
                </c:pt>
                <c:pt idx="29527">
                  <c:v>100.00001018246</c:v>
                </c:pt>
                <c:pt idx="29528">
                  <c:v>100.00001018246</c:v>
                </c:pt>
                <c:pt idx="29529">
                  <c:v>100.00001018246</c:v>
                </c:pt>
                <c:pt idx="29530">
                  <c:v>93.333342423041344</c:v>
                </c:pt>
                <c:pt idx="29531">
                  <c:v>100.00001018246</c:v>
                </c:pt>
                <c:pt idx="29532">
                  <c:v>93.333342423041344</c:v>
                </c:pt>
                <c:pt idx="29533">
                  <c:v>93.333342423041344</c:v>
                </c:pt>
                <c:pt idx="29534">
                  <c:v>93.333342423041344</c:v>
                </c:pt>
                <c:pt idx="29535">
                  <c:v>93.333342423041344</c:v>
                </c:pt>
                <c:pt idx="29536">
                  <c:v>93.333342423041344</c:v>
                </c:pt>
                <c:pt idx="29537">
                  <c:v>93.333342423041344</c:v>
                </c:pt>
                <c:pt idx="29538">
                  <c:v>93.333342423041344</c:v>
                </c:pt>
                <c:pt idx="29539">
                  <c:v>86.66667466362334</c:v>
                </c:pt>
                <c:pt idx="29540">
                  <c:v>93.333342423041344</c:v>
                </c:pt>
                <c:pt idx="29541">
                  <c:v>86.66667466362334</c:v>
                </c:pt>
                <c:pt idx="29542">
                  <c:v>93.333342423041344</c:v>
                </c:pt>
                <c:pt idx="29543">
                  <c:v>86.66667466362334</c:v>
                </c:pt>
                <c:pt idx="29544">
                  <c:v>86.66667466362334</c:v>
                </c:pt>
                <c:pt idx="29545">
                  <c:v>86.66667466362334</c:v>
                </c:pt>
                <c:pt idx="29546">
                  <c:v>86.66667466362334</c:v>
                </c:pt>
                <c:pt idx="29547">
                  <c:v>86.66667466362334</c:v>
                </c:pt>
                <c:pt idx="29548">
                  <c:v>86.66667466362334</c:v>
                </c:pt>
                <c:pt idx="29549">
                  <c:v>86.66667466362334</c:v>
                </c:pt>
                <c:pt idx="29550">
                  <c:v>86.66667466362334</c:v>
                </c:pt>
                <c:pt idx="29551">
                  <c:v>80.000006904204653</c:v>
                </c:pt>
                <c:pt idx="29552">
                  <c:v>86.66667466362334</c:v>
                </c:pt>
                <c:pt idx="29553">
                  <c:v>86.66667466362334</c:v>
                </c:pt>
                <c:pt idx="29554">
                  <c:v>80.000006904204653</c:v>
                </c:pt>
                <c:pt idx="29555">
                  <c:v>86.66667466362334</c:v>
                </c:pt>
                <c:pt idx="29556">
                  <c:v>80.000006904204653</c:v>
                </c:pt>
                <c:pt idx="29557">
                  <c:v>86.66667466362334</c:v>
                </c:pt>
                <c:pt idx="29558">
                  <c:v>80.000006904204653</c:v>
                </c:pt>
                <c:pt idx="29559">
                  <c:v>80.000006904204653</c:v>
                </c:pt>
                <c:pt idx="29560">
                  <c:v>80.000006904204653</c:v>
                </c:pt>
                <c:pt idx="29561">
                  <c:v>80.000006904204653</c:v>
                </c:pt>
                <c:pt idx="29562">
                  <c:v>80.000006904204653</c:v>
                </c:pt>
                <c:pt idx="29563">
                  <c:v>80.000006904204653</c:v>
                </c:pt>
                <c:pt idx="29564">
                  <c:v>80.000006904204653</c:v>
                </c:pt>
                <c:pt idx="29565">
                  <c:v>80.000006904204653</c:v>
                </c:pt>
                <c:pt idx="29566">
                  <c:v>80.000006904204653</c:v>
                </c:pt>
                <c:pt idx="29567">
                  <c:v>80.000006904204653</c:v>
                </c:pt>
                <c:pt idx="29568">
                  <c:v>73.333339144785995</c:v>
                </c:pt>
                <c:pt idx="29569">
                  <c:v>80.000006904204653</c:v>
                </c:pt>
                <c:pt idx="29570">
                  <c:v>73.333339144785995</c:v>
                </c:pt>
                <c:pt idx="29571">
                  <c:v>80.000006904204653</c:v>
                </c:pt>
                <c:pt idx="29572">
                  <c:v>73.333339144785995</c:v>
                </c:pt>
                <c:pt idx="29573">
                  <c:v>73.333339144785995</c:v>
                </c:pt>
                <c:pt idx="29574">
                  <c:v>73.333339144785995</c:v>
                </c:pt>
                <c:pt idx="29575">
                  <c:v>80.000006904204653</c:v>
                </c:pt>
                <c:pt idx="29576">
                  <c:v>73.333339144785995</c:v>
                </c:pt>
                <c:pt idx="29577">
                  <c:v>73.333339144785995</c:v>
                </c:pt>
                <c:pt idx="29578">
                  <c:v>73.333339144785995</c:v>
                </c:pt>
                <c:pt idx="29579">
                  <c:v>73.333339144785995</c:v>
                </c:pt>
                <c:pt idx="29580">
                  <c:v>73.333339144785995</c:v>
                </c:pt>
                <c:pt idx="29581">
                  <c:v>73.333339144785995</c:v>
                </c:pt>
                <c:pt idx="29582">
                  <c:v>66.666671385368005</c:v>
                </c:pt>
                <c:pt idx="29583">
                  <c:v>73.333339144785995</c:v>
                </c:pt>
                <c:pt idx="29584">
                  <c:v>73.333339144785995</c:v>
                </c:pt>
                <c:pt idx="29585">
                  <c:v>66.666671385368005</c:v>
                </c:pt>
                <c:pt idx="29586">
                  <c:v>73.333339144785995</c:v>
                </c:pt>
                <c:pt idx="29587">
                  <c:v>66.666671385368005</c:v>
                </c:pt>
                <c:pt idx="29588">
                  <c:v>73.333339144785995</c:v>
                </c:pt>
                <c:pt idx="29589">
                  <c:v>66.666671385368005</c:v>
                </c:pt>
                <c:pt idx="29590">
                  <c:v>66.666671385368005</c:v>
                </c:pt>
                <c:pt idx="29591">
                  <c:v>73.333339144785995</c:v>
                </c:pt>
                <c:pt idx="29592">
                  <c:v>66.666671385368005</c:v>
                </c:pt>
                <c:pt idx="29593">
                  <c:v>66.666671385368005</c:v>
                </c:pt>
                <c:pt idx="29594">
                  <c:v>66.666671385368005</c:v>
                </c:pt>
                <c:pt idx="29595">
                  <c:v>73.333339144785995</c:v>
                </c:pt>
                <c:pt idx="29596">
                  <c:v>66.666671385368005</c:v>
                </c:pt>
                <c:pt idx="29597">
                  <c:v>66.666671385368005</c:v>
                </c:pt>
                <c:pt idx="29598">
                  <c:v>66.666671385368005</c:v>
                </c:pt>
                <c:pt idx="29599">
                  <c:v>73.333339144785995</c:v>
                </c:pt>
                <c:pt idx="29600">
                  <c:v>66.666671385368005</c:v>
                </c:pt>
                <c:pt idx="29601">
                  <c:v>66.666671385368005</c:v>
                </c:pt>
                <c:pt idx="29602">
                  <c:v>73.333339144785995</c:v>
                </c:pt>
                <c:pt idx="29603">
                  <c:v>66.666671385368005</c:v>
                </c:pt>
                <c:pt idx="29604">
                  <c:v>73.333339144785995</c:v>
                </c:pt>
                <c:pt idx="29605">
                  <c:v>66.666671385368005</c:v>
                </c:pt>
                <c:pt idx="29606">
                  <c:v>73.333339144785995</c:v>
                </c:pt>
                <c:pt idx="29607">
                  <c:v>66.666671385368005</c:v>
                </c:pt>
                <c:pt idx="29608">
                  <c:v>73.333339144785995</c:v>
                </c:pt>
                <c:pt idx="29609">
                  <c:v>66.666671385368005</c:v>
                </c:pt>
                <c:pt idx="29610">
                  <c:v>73.333339144785995</c:v>
                </c:pt>
                <c:pt idx="29611">
                  <c:v>66.666671385368005</c:v>
                </c:pt>
                <c:pt idx="29612">
                  <c:v>66.666671385368005</c:v>
                </c:pt>
                <c:pt idx="29613">
                  <c:v>73.333339144785995</c:v>
                </c:pt>
                <c:pt idx="29614">
                  <c:v>66.666671385368005</c:v>
                </c:pt>
                <c:pt idx="29615">
                  <c:v>66.666671385368005</c:v>
                </c:pt>
                <c:pt idx="29616">
                  <c:v>66.666671385368005</c:v>
                </c:pt>
                <c:pt idx="29617">
                  <c:v>73.333339144785995</c:v>
                </c:pt>
                <c:pt idx="29618">
                  <c:v>66.666671385368005</c:v>
                </c:pt>
                <c:pt idx="29619">
                  <c:v>66.666671385368005</c:v>
                </c:pt>
                <c:pt idx="29620">
                  <c:v>66.666671385368005</c:v>
                </c:pt>
                <c:pt idx="29621">
                  <c:v>73.333339144785995</c:v>
                </c:pt>
                <c:pt idx="29622">
                  <c:v>66.666671385368005</c:v>
                </c:pt>
                <c:pt idx="29623">
                  <c:v>66.666671385368005</c:v>
                </c:pt>
                <c:pt idx="29624">
                  <c:v>66.666671385368005</c:v>
                </c:pt>
                <c:pt idx="29625">
                  <c:v>66.666671385368005</c:v>
                </c:pt>
                <c:pt idx="29626">
                  <c:v>73.333339144785995</c:v>
                </c:pt>
                <c:pt idx="29627">
                  <c:v>66.666671385368005</c:v>
                </c:pt>
                <c:pt idx="29628">
                  <c:v>66.666671385368005</c:v>
                </c:pt>
                <c:pt idx="29629">
                  <c:v>66.666671385368005</c:v>
                </c:pt>
                <c:pt idx="29630">
                  <c:v>66.666671385368005</c:v>
                </c:pt>
                <c:pt idx="29631">
                  <c:v>66.666671385368005</c:v>
                </c:pt>
                <c:pt idx="29632">
                  <c:v>73.333339144785995</c:v>
                </c:pt>
                <c:pt idx="29633">
                  <c:v>66.666671385368005</c:v>
                </c:pt>
                <c:pt idx="29634">
                  <c:v>66.666671385368005</c:v>
                </c:pt>
                <c:pt idx="29635">
                  <c:v>66.666671385368005</c:v>
                </c:pt>
                <c:pt idx="29636">
                  <c:v>66.666671385368005</c:v>
                </c:pt>
                <c:pt idx="29637">
                  <c:v>66.666671385368005</c:v>
                </c:pt>
                <c:pt idx="29638">
                  <c:v>66.666671385368005</c:v>
                </c:pt>
                <c:pt idx="29639">
                  <c:v>66.666671385368005</c:v>
                </c:pt>
                <c:pt idx="29640">
                  <c:v>66.666671385368005</c:v>
                </c:pt>
                <c:pt idx="29641">
                  <c:v>66.666671385368005</c:v>
                </c:pt>
                <c:pt idx="29642">
                  <c:v>66.666671385368005</c:v>
                </c:pt>
                <c:pt idx="29643">
                  <c:v>66.666671385368005</c:v>
                </c:pt>
                <c:pt idx="29644">
                  <c:v>66.666671385368005</c:v>
                </c:pt>
                <c:pt idx="29645">
                  <c:v>66.666671385368005</c:v>
                </c:pt>
                <c:pt idx="29646">
                  <c:v>66.666671385368005</c:v>
                </c:pt>
                <c:pt idx="29647">
                  <c:v>66.666671385368005</c:v>
                </c:pt>
                <c:pt idx="29648">
                  <c:v>66.666671385368005</c:v>
                </c:pt>
                <c:pt idx="29649">
                  <c:v>66.666671385368005</c:v>
                </c:pt>
                <c:pt idx="29650">
                  <c:v>66.666671385368005</c:v>
                </c:pt>
                <c:pt idx="29651">
                  <c:v>66.666671385368005</c:v>
                </c:pt>
                <c:pt idx="29652">
                  <c:v>66.666671385368005</c:v>
                </c:pt>
                <c:pt idx="29653">
                  <c:v>66.666671385368005</c:v>
                </c:pt>
                <c:pt idx="29654">
                  <c:v>66.666671385368005</c:v>
                </c:pt>
                <c:pt idx="29655">
                  <c:v>66.666671385368005</c:v>
                </c:pt>
                <c:pt idx="29656">
                  <c:v>66.666671385368005</c:v>
                </c:pt>
                <c:pt idx="29657">
                  <c:v>60.000003625949198</c:v>
                </c:pt>
                <c:pt idx="29658">
                  <c:v>66.666671385368005</c:v>
                </c:pt>
                <c:pt idx="29659">
                  <c:v>66.666671385368005</c:v>
                </c:pt>
                <c:pt idx="29660">
                  <c:v>66.666671385368005</c:v>
                </c:pt>
                <c:pt idx="29661">
                  <c:v>66.666671385368005</c:v>
                </c:pt>
                <c:pt idx="29662">
                  <c:v>66.666671385368005</c:v>
                </c:pt>
                <c:pt idx="29663">
                  <c:v>60.000003625949198</c:v>
                </c:pt>
                <c:pt idx="29664">
                  <c:v>66.666671385368005</c:v>
                </c:pt>
                <c:pt idx="29665">
                  <c:v>66.666671385368005</c:v>
                </c:pt>
                <c:pt idx="29666">
                  <c:v>60.000003625949198</c:v>
                </c:pt>
                <c:pt idx="29667">
                  <c:v>66.666671385368005</c:v>
                </c:pt>
                <c:pt idx="29668">
                  <c:v>66.666671385368005</c:v>
                </c:pt>
                <c:pt idx="29669">
                  <c:v>60.000003625949198</c:v>
                </c:pt>
                <c:pt idx="29670">
                  <c:v>66.666671385368005</c:v>
                </c:pt>
                <c:pt idx="29671">
                  <c:v>66.666671385368005</c:v>
                </c:pt>
                <c:pt idx="29672">
                  <c:v>60.000003625949198</c:v>
                </c:pt>
                <c:pt idx="29673">
                  <c:v>66.666671385368005</c:v>
                </c:pt>
                <c:pt idx="29674">
                  <c:v>66.666671385368005</c:v>
                </c:pt>
                <c:pt idx="29675">
                  <c:v>60.000003625949198</c:v>
                </c:pt>
                <c:pt idx="29676">
                  <c:v>66.666671385368005</c:v>
                </c:pt>
                <c:pt idx="29677">
                  <c:v>60.000003625949198</c:v>
                </c:pt>
                <c:pt idx="29678">
                  <c:v>66.666671385368005</c:v>
                </c:pt>
                <c:pt idx="29679">
                  <c:v>60.000003625949198</c:v>
                </c:pt>
                <c:pt idx="29680">
                  <c:v>66.666671385368005</c:v>
                </c:pt>
                <c:pt idx="29681">
                  <c:v>66.666671385368005</c:v>
                </c:pt>
                <c:pt idx="29682">
                  <c:v>60.000003625949198</c:v>
                </c:pt>
                <c:pt idx="29683">
                  <c:v>66.666671385368005</c:v>
                </c:pt>
                <c:pt idx="29684">
                  <c:v>60.000003625949198</c:v>
                </c:pt>
                <c:pt idx="29685">
                  <c:v>66.666671385368005</c:v>
                </c:pt>
                <c:pt idx="29686">
                  <c:v>60.000003625949198</c:v>
                </c:pt>
                <c:pt idx="29687">
                  <c:v>66.666671385368005</c:v>
                </c:pt>
                <c:pt idx="29688">
                  <c:v>60.000003625949198</c:v>
                </c:pt>
                <c:pt idx="29689">
                  <c:v>60.000003625949198</c:v>
                </c:pt>
                <c:pt idx="29690">
                  <c:v>66.666671385368005</c:v>
                </c:pt>
                <c:pt idx="29691">
                  <c:v>60.000003625949198</c:v>
                </c:pt>
                <c:pt idx="29692">
                  <c:v>66.666671385368005</c:v>
                </c:pt>
                <c:pt idx="29693">
                  <c:v>60.000003625949198</c:v>
                </c:pt>
                <c:pt idx="29694">
                  <c:v>60.000003625949198</c:v>
                </c:pt>
                <c:pt idx="29695">
                  <c:v>66.666671385368005</c:v>
                </c:pt>
                <c:pt idx="29696">
                  <c:v>60.000003625949198</c:v>
                </c:pt>
                <c:pt idx="29697">
                  <c:v>66.666671385368005</c:v>
                </c:pt>
                <c:pt idx="29698">
                  <c:v>60.000003625949198</c:v>
                </c:pt>
                <c:pt idx="29699">
                  <c:v>60.000003625949198</c:v>
                </c:pt>
                <c:pt idx="29700">
                  <c:v>66.666671385368005</c:v>
                </c:pt>
                <c:pt idx="29701">
                  <c:v>60.000003625949198</c:v>
                </c:pt>
                <c:pt idx="29702">
                  <c:v>66.666671385368005</c:v>
                </c:pt>
                <c:pt idx="29703">
                  <c:v>60.000003625949198</c:v>
                </c:pt>
                <c:pt idx="29704">
                  <c:v>60.000003625949198</c:v>
                </c:pt>
                <c:pt idx="29705">
                  <c:v>66.666671385368005</c:v>
                </c:pt>
                <c:pt idx="29706">
                  <c:v>60.000003625949198</c:v>
                </c:pt>
                <c:pt idx="29707">
                  <c:v>60.000003625949198</c:v>
                </c:pt>
                <c:pt idx="29708">
                  <c:v>66.666671385368005</c:v>
                </c:pt>
                <c:pt idx="29709">
                  <c:v>60.000003625949198</c:v>
                </c:pt>
                <c:pt idx="29710">
                  <c:v>60.000003625949198</c:v>
                </c:pt>
                <c:pt idx="29711">
                  <c:v>60.000003625949198</c:v>
                </c:pt>
                <c:pt idx="29712">
                  <c:v>60.000003625949198</c:v>
                </c:pt>
                <c:pt idx="29713">
                  <c:v>60.000003625949198</c:v>
                </c:pt>
                <c:pt idx="29714">
                  <c:v>60.000003625949198</c:v>
                </c:pt>
                <c:pt idx="29715">
                  <c:v>60.000003625949198</c:v>
                </c:pt>
                <c:pt idx="29716">
                  <c:v>60.000003625949198</c:v>
                </c:pt>
                <c:pt idx="29717">
                  <c:v>66.666671385368005</c:v>
                </c:pt>
                <c:pt idx="29718">
                  <c:v>60.000003625949198</c:v>
                </c:pt>
                <c:pt idx="29719">
                  <c:v>60.000003625949198</c:v>
                </c:pt>
                <c:pt idx="29720">
                  <c:v>60.000003625949198</c:v>
                </c:pt>
                <c:pt idx="29721">
                  <c:v>53.333335866530739</c:v>
                </c:pt>
                <c:pt idx="29722">
                  <c:v>60.000003625949198</c:v>
                </c:pt>
                <c:pt idx="29723">
                  <c:v>60.000003625949198</c:v>
                </c:pt>
                <c:pt idx="29724">
                  <c:v>60.000003625949198</c:v>
                </c:pt>
                <c:pt idx="29725">
                  <c:v>60.000003625949198</c:v>
                </c:pt>
                <c:pt idx="29726">
                  <c:v>53.333335866530739</c:v>
                </c:pt>
                <c:pt idx="29727">
                  <c:v>60.000003625949198</c:v>
                </c:pt>
                <c:pt idx="29728">
                  <c:v>60.000003625949198</c:v>
                </c:pt>
                <c:pt idx="29729">
                  <c:v>53.333335866530739</c:v>
                </c:pt>
                <c:pt idx="29730">
                  <c:v>60.000003625949198</c:v>
                </c:pt>
                <c:pt idx="29731">
                  <c:v>53.333335866530739</c:v>
                </c:pt>
                <c:pt idx="29732">
                  <c:v>60.000003625949198</c:v>
                </c:pt>
                <c:pt idx="29733">
                  <c:v>60.000003625949198</c:v>
                </c:pt>
                <c:pt idx="29734">
                  <c:v>60.000003625949198</c:v>
                </c:pt>
                <c:pt idx="29735">
                  <c:v>53.333335866530739</c:v>
                </c:pt>
                <c:pt idx="29736">
                  <c:v>60.000003625949198</c:v>
                </c:pt>
                <c:pt idx="29737">
                  <c:v>66.666671385368005</c:v>
                </c:pt>
                <c:pt idx="29738">
                  <c:v>60.000003625949198</c:v>
                </c:pt>
                <c:pt idx="29739">
                  <c:v>66.666671385368005</c:v>
                </c:pt>
                <c:pt idx="29740">
                  <c:v>60.000003625949198</c:v>
                </c:pt>
                <c:pt idx="29741">
                  <c:v>73.333339144785995</c:v>
                </c:pt>
                <c:pt idx="29742">
                  <c:v>66.666671385368005</c:v>
                </c:pt>
                <c:pt idx="29743">
                  <c:v>73.333339144785995</c:v>
                </c:pt>
                <c:pt idx="29744">
                  <c:v>80.000006904204653</c:v>
                </c:pt>
                <c:pt idx="29745">
                  <c:v>80.000006904204653</c:v>
                </c:pt>
                <c:pt idx="29746">
                  <c:v>80.000006904204653</c:v>
                </c:pt>
                <c:pt idx="29747">
                  <c:v>80.000006904204653</c:v>
                </c:pt>
                <c:pt idx="29748">
                  <c:v>86.66667466362334</c:v>
                </c:pt>
                <c:pt idx="29749">
                  <c:v>86.66667466362334</c:v>
                </c:pt>
                <c:pt idx="29750">
                  <c:v>86.66667466362334</c:v>
                </c:pt>
                <c:pt idx="29751">
                  <c:v>93.333342423041344</c:v>
                </c:pt>
                <c:pt idx="29752">
                  <c:v>93.333342423041344</c:v>
                </c:pt>
                <c:pt idx="29753">
                  <c:v>93.333342423041344</c:v>
                </c:pt>
                <c:pt idx="29754">
                  <c:v>100.00001018246</c:v>
                </c:pt>
                <c:pt idx="29755">
                  <c:v>100.00001018246</c:v>
                </c:pt>
                <c:pt idx="29756">
                  <c:v>100.00001018246</c:v>
                </c:pt>
                <c:pt idx="29757">
                  <c:v>106.66667173306134</c:v>
                </c:pt>
                <c:pt idx="29758">
                  <c:v>106.66667173306134</c:v>
                </c:pt>
                <c:pt idx="29759">
                  <c:v>106.66667173306134</c:v>
                </c:pt>
                <c:pt idx="29760">
                  <c:v>100.00001018246</c:v>
                </c:pt>
                <c:pt idx="29761">
                  <c:v>100.00001018246</c:v>
                </c:pt>
                <c:pt idx="29762">
                  <c:v>93.333342423041344</c:v>
                </c:pt>
                <c:pt idx="29763">
                  <c:v>86.66667466362334</c:v>
                </c:pt>
                <c:pt idx="29764">
                  <c:v>93.333342423041344</c:v>
                </c:pt>
                <c:pt idx="29765">
                  <c:v>86.66667466362334</c:v>
                </c:pt>
                <c:pt idx="29766">
                  <c:v>80.000006904204653</c:v>
                </c:pt>
                <c:pt idx="29767">
                  <c:v>80.000006904204653</c:v>
                </c:pt>
                <c:pt idx="29768">
                  <c:v>80.000006904204653</c:v>
                </c:pt>
                <c:pt idx="29769">
                  <c:v>80.000006904204653</c:v>
                </c:pt>
                <c:pt idx="29770">
                  <c:v>80.000006904204653</c:v>
                </c:pt>
                <c:pt idx="29771">
                  <c:v>73.333339144785995</c:v>
                </c:pt>
                <c:pt idx="29772">
                  <c:v>73.333339144785995</c:v>
                </c:pt>
                <c:pt idx="29773">
                  <c:v>73.333339144785995</c:v>
                </c:pt>
                <c:pt idx="29774">
                  <c:v>73.333339144785995</c:v>
                </c:pt>
                <c:pt idx="29775">
                  <c:v>66.666671385368005</c:v>
                </c:pt>
                <c:pt idx="29776">
                  <c:v>73.333339144785995</c:v>
                </c:pt>
                <c:pt idx="29777">
                  <c:v>66.666671385368005</c:v>
                </c:pt>
                <c:pt idx="29778">
                  <c:v>73.333339144785995</c:v>
                </c:pt>
                <c:pt idx="29779">
                  <c:v>66.666671385368005</c:v>
                </c:pt>
                <c:pt idx="29780">
                  <c:v>66.666671385368005</c:v>
                </c:pt>
                <c:pt idx="29781">
                  <c:v>73.333339144785995</c:v>
                </c:pt>
                <c:pt idx="29782">
                  <c:v>66.666671385368005</c:v>
                </c:pt>
                <c:pt idx="29783">
                  <c:v>66.666671385368005</c:v>
                </c:pt>
                <c:pt idx="29784">
                  <c:v>66.666671385368005</c:v>
                </c:pt>
                <c:pt idx="29785">
                  <c:v>66.666671385368005</c:v>
                </c:pt>
                <c:pt idx="29786">
                  <c:v>60.000003625949198</c:v>
                </c:pt>
                <c:pt idx="29787">
                  <c:v>66.666671385368005</c:v>
                </c:pt>
                <c:pt idx="29788">
                  <c:v>66.666671385368005</c:v>
                </c:pt>
                <c:pt idx="29789">
                  <c:v>66.666671385368005</c:v>
                </c:pt>
                <c:pt idx="29790">
                  <c:v>73.333339144785995</c:v>
                </c:pt>
                <c:pt idx="29791">
                  <c:v>86.66667466362334</c:v>
                </c:pt>
                <c:pt idx="29792">
                  <c:v>106.66667173306134</c:v>
                </c:pt>
                <c:pt idx="29793">
                  <c:v>126.66667501131664</c:v>
                </c:pt>
                <c:pt idx="29794">
                  <c:v>200.00002036492</c:v>
                </c:pt>
                <c:pt idx="29795">
                  <c:v>259.999930858612</c:v>
                </c:pt>
                <c:pt idx="29796">
                  <c:v>313.33317359288532</c:v>
                </c:pt>
                <c:pt idx="29797">
                  <c:v>359.99976098537468</c:v>
                </c:pt>
                <c:pt idx="29798">
                  <c:v>379.99972701072664</c:v>
                </c:pt>
                <c:pt idx="29799">
                  <c:v>399.99969303607929</c:v>
                </c:pt>
                <c:pt idx="29800">
                  <c:v>393.33303769429534</c:v>
                </c:pt>
                <c:pt idx="29801">
                  <c:v>379.99972701072664</c:v>
                </c:pt>
                <c:pt idx="29802">
                  <c:v>373.33307166894264</c:v>
                </c:pt>
                <c:pt idx="29803">
                  <c:v>366.66641632715869</c:v>
                </c:pt>
                <c:pt idx="29804">
                  <c:v>353.33310564358999</c:v>
                </c:pt>
                <c:pt idx="29805">
                  <c:v>353.33310564358999</c:v>
                </c:pt>
                <c:pt idx="29806">
                  <c:v>333.33313961823802</c:v>
                </c:pt>
                <c:pt idx="29807">
                  <c:v>326.66648427645333</c:v>
                </c:pt>
                <c:pt idx="29808">
                  <c:v>306.66651825110131</c:v>
                </c:pt>
                <c:pt idx="29809">
                  <c:v>299.9998629093173</c:v>
                </c:pt>
                <c:pt idx="29810">
                  <c:v>286.66655222574866</c:v>
                </c:pt>
                <c:pt idx="29811">
                  <c:v>273.3332415421807</c:v>
                </c:pt>
                <c:pt idx="29812">
                  <c:v>259.999930858612</c:v>
                </c:pt>
                <c:pt idx="29813">
                  <c:v>253.333275516828</c:v>
                </c:pt>
                <c:pt idx="29814">
                  <c:v>246.66662017504402</c:v>
                </c:pt>
                <c:pt idx="29815">
                  <c:v>226.66665414969137</c:v>
                </c:pt>
                <c:pt idx="29816">
                  <c:v>219.99999880790736</c:v>
                </c:pt>
                <c:pt idx="29817">
                  <c:v>213.33334346612267</c:v>
                </c:pt>
                <c:pt idx="29818">
                  <c:v>206.66668812433866</c:v>
                </c:pt>
                <c:pt idx="29819">
                  <c:v>200.00002036492</c:v>
                </c:pt>
                <c:pt idx="29820">
                  <c:v>193.333352605502</c:v>
                </c:pt>
                <c:pt idx="29821">
                  <c:v>186.66668484608331</c:v>
                </c:pt>
                <c:pt idx="29822">
                  <c:v>186.66668484608331</c:v>
                </c:pt>
                <c:pt idx="29823">
                  <c:v>173.33334932724668</c:v>
                </c:pt>
                <c:pt idx="29824">
                  <c:v>173.33334932724668</c:v>
                </c:pt>
                <c:pt idx="29825">
                  <c:v>166.66668156782802</c:v>
                </c:pt>
                <c:pt idx="29826">
                  <c:v>160.00001380840931</c:v>
                </c:pt>
                <c:pt idx="29827">
                  <c:v>153.33334604899068</c:v>
                </c:pt>
                <c:pt idx="29828">
                  <c:v>153.33334604899068</c:v>
                </c:pt>
                <c:pt idx="29829">
                  <c:v>146.66667828957267</c:v>
                </c:pt>
                <c:pt idx="29830">
                  <c:v>146.66667828957267</c:v>
                </c:pt>
                <c:pt idx="29831">
                  <c:v>140.00001053015401</c:v>
                </c:pt>
                <c:pt idx="29832">
                  <c:v>140.00001053015401</c:v>
                </c:pt>
                <c:pt idx="29833">
                  <c:v>140.00001053015401</c:v>
                </c:pt>
                <c:pt idx="29834">
                  <c:v>133.33334277073533</c:v>
                </c:pt>
                <c:pt idx="29835">
                  <c:v>133.33334277073533</c:v>
                </c:pt>
                <c:pt idx="29836">
                  <c:v>126.66667501131664</c:v>
                </c:pt>
                <c:pt idx="29837">
                  <c:v>133.33334277073533</c:v>
                </c:pt>
                <c:pt idx="29838">
                  <c:v>126.66667501131664</c:v>
                </c:pt>
                <c:pt idx="29839">
                  <c:v>126.66667501131664</c:v>
                </c:pt>
                <c:pt idx="29840">
                  <c:v>120.00000725189867</c:v>
                </c:pt>
                <c:pt idx="29841">
                  <c:v>120.00000725189867</c:v>
                </c:pt>
                <c:pt idx="29842">
                  <c:v>120.00000725189867</c:v>
                </c:pt>
                <c:pt idx="29843">
                  <c:v>120.00000725189867</c:v>
                </c:pt>
                <c:pt idx="29844">
                  <c:v>120.00000725189867</c:v>
                </c:pt>
                <c:pt idx="29845">
                  <c:v>113.33333949248001</c:v>
                </c:pt>
                <c:pt idx="29846">
                  <c:v>113.33333949248001</c:v>
                </c:pt>
                <c:pt idx="29847">
                  <c:v>113.33333949248001</c:v>
                </c:pt>
                <c:pt idx="29848">
                  <c:v>113.33333949248001</c:v>
                </c:pt>
                <c:pt idx="29849">
                  <c:v>113.33333949248001</c:v>
                </c:pt>
                <c:pt idx="29850">
                  <c:v>106.66667173306134</c:v>
                </c:pt>
                <c:pt idx="29851">
                  <c:v>113.33333949248001</c:v>
                </c:pt>
                <c:pt idx="29852">
                  <c:v>106.66667173306134</c:v>
                </c:pt>
                <c:pt idx="29853">
                  <c:v>106.66667173306134</c:v>
                </c:pt>
                <c:pt idx="29854">
                  <c:v>106.66667173306134</c:v>
                </c:pt>
                <c:pt idx="29855">
                  <c:v>100.00001018246</c:v>
                </c:pt>
                <c:pt idx="29856">
                  <c:v>106.66667173306134</c:v>
                </c:pt>
                <c:pt idx="29857">
                  <c:v>100.00001018246</c:v>
                </c:pt>
                <c:pt idx="29858">
                  <c:v>106.66667173306134</c:v>
                </c:pt>
                <c:pt idx="29859">
                  <c:v>100.00001018246</c:v>
                </c:pt>
                <c:pt idx="29860">
                  <c:v>100.00001018246</c:v>
                </c:pt>
                <c:pt idx="29861">
                  <c:v>100.00001018246</c:v>
                </c:pt>
                <c:pt idx="29862">
                  <c:v>100.00001018246</c:v>
                </c:pt>
                <c:pt idx="29863">
                  <c:v>100.00001018246</c:v>
                </c:pt>
                <c:pt idx="29864">
                  <c:v>93.333342423041344</c:v>
                </c:pt>
                <c:pt idx="29865">
                  <c:v>100.00001018246</c:v>
                </c:pt>
                <c:pt idx="29866">
                  <c:v>93.333342423041344</c:v>
                </c:pt>
                <c:pt idx="29867">
                  <c:v>100.00001018246</c:v>
                </c:pt>
                <c:pt idx="29868">
                  <c:v>93.333342423041344</c:v>
                </c:pt>
                <c:pt idx="29869">
                  <c:v>93.333342423041344</c:v>
                </c:pt>
                <c:pt idx="29870">
                  <c:v>93.333342423041344</c:v>
                </c:pt>
                <c:pt idx="29871">
                  <c:v>93.333342423041344</c:v>
                </c:pt>
                <c:pt idx="29872">
                  <c:v>93.333342423041344</c:v>
                </c:pt>
                <c:pt idx="29873">
                  <c:v>93.333342423041344</c:v>
                </c:pt>
                <c:pt idx="29874">
                  <c:v>93.333342423041344</c:v>
                </c:pt>
                <c:pt idx="29875">
                  <c:v>86.66667466362334</c:v>
                </c:pt>
                <c:pt idx="29876">
                  <c:v>93.333342423041344</c:v>
                </c:pt>
                <c:pt idx="29877">
                  <c:v>86.66667466362334</c:v>
                </c:pt>
                <c:pt idx="29878">
                  <c:v>93.333342423041344</c:v>
                </c:pt>
                <c:pt idx="29879">
                  <c:v>86.66667466362334</c:v>
                </c:pt>
                <c:pt idx="29880">
                  <c:v>86.66667466362334</c:v>
                </c:pt>
                <c:pt idx="29881">
                  <c:v>93.333342423041344</c:v>
                </c:pt>
                <c:pt idx="29882">
                  <c:v>86.66667466362334</c:v>
                </c:pt>
                <c:pt idx="29883">
                  <c:v>86.66667466362334</c:v>
                </c:pt>
                <c:pt idx="29884">
                  <c:v>86.66667466362334</c:v>
                </c:pt>
                <c:pt idx="29885">
                  <c:v>86.66667466362334</c:v>
                </c:pt>
                <c:pt idx="29886">
                  <c:v>86.66667466362334</c:v>
                </c:pt>
                <c:pt idx="29887">
                  <c:v>86.66667466362334</c:v>
                </c:pt>
                <c:pt idx="29888">
                  <c:v>93.333342423041344</c:v>
                </c:pt>
                <c:pt idx="29889">
                  <c:v>86.66667466362334</c:v>
                </c:pt>
                <c:pt idx="29890">
                  <c:v>86.66667466362334</c:v>
                </c:pt>
                <c:pt idx="29891">
                  <c:v>86.66667466362334</c:v>
                </c:pt>
                <c:pt idx="29892">
                  <c:v>86.66667466362334</c:v>
                </c:pt>
                <c:pt idx="29893">
                  <c:v>86.66667466362334</c:v>
                </c:pt>
                <c:pt idx="29894">
                  <c:v>86.66667466362334</c:v>
                </c:pt>
                <c:pt idx="29895">
                  <c:v>86.66667466362334</c:v>
                </c:pt>
                <c:pt idx="29896">
                  <c:v>86.66667466362334</c:v>
                </c:pt>
                <c:pt idx="29897">
                  <c:v>86.66667466362334</c:v>
                </c:pt>
                <c:pt idx="29898">
                  <c:v>80.000006904204653</c:v>
                </c:pt>
                <c:pt idx="29899">
                  <c:v>86.66667466362334</c:v>
                </c:pt>
                <c:pt idx="29900">
                  <c:v>86.66667466362334</c:v>
                </c:pt>
                <c:pt idx="29901">
                  <c:v>86.66667466362334</c:v>
                </c:pt>
                <c:pt idx="29902">
                  <c:v>80.000006904204653</c:v>
                </c:pt>
                <c:pt idx="29903">
                  <c:v>86.66667466362334</c:v>
                </c:pt>
                <c:pt idx="29904">
                  <c:v>86.66667466362334</c:v>
                </c:pt>
                <c:pt idx="29905">
                  <c:v>80.000006904204653</c:v>
                </c:pt>
                <c:pt idx="29906">
                  <c:v>86.66667466362334</c:v>
                </c:pt>
                <c:pt idx="29907">
                  <c:v>80.000006904204653</c:v>
                </c:pt>
                <c:pt idx="29908">
                  <c:v>86.66667466362334</c:v>
                </c:pt>
                <c:pt idx="29909">
                  <c:v>80.000006904204653</c:v>
                </c:pt>
                <c:pt idx="29910">
                  <c:v>86.66667466362334</c:v>
                </c:pt>
                <c:pt idx="29911">
                  <c:v>80.000006904204653</c:v>
                </c:pt>
                <c:pt idx="29912">
                  <c:v>80.000006904204653</c:v>
                </c:pt>
                <c:pt idx="29913">
                  <c:v>80.000006904204653</c:v>
                </c:pt>
                <c:pt idx="29914">
                  <c:v>86.66667466362334</c:v>
                </c:pt>
                <c:pt idx="29915">
                  <c:v>80.000006904204653</c:v>
                </c:pt>
                <c:pt idx="29916">
                  <c:v>80.000006904204653</c:v>
                </c:pt>
                <c:pt idx="29917">
                  <c:v>80.000006904204653</c:v>
                </c:pt>
                <c:pt idx="29918">
                  <c:v>80.000006904204653</c:v>
                </c:pt>
                <c:pt idx="29919">
                  <c:v>80.000006904204653</c:v>
                </c:pt>
                <c:pt idx="29920">
                  <c:v>80.000006904204653</c:v>
                </c:pt>
                <c:pt idx="29921">
                  <c:v>80.000006904204653</c:v>
                </c:pt>
                <c:pt idx="29922">
                  <c:v>80.000006904204653</c:v>
                </c:pt>
                <c:pt idx="29923">
                  <c:v>80.000006904204653</c:v>
                </c:pt>
                <c:pt idx="29924">
                  <c:v>80.000006904204653</c:v>
                </c:pt>
                <c:pt idx="29925">
                  <c:v>80.000006904204653</c:v>
                </c:pt>
                <c:pt idx="29926">
                  <c:v>80.000006904204653</c:v>
                </c:pt>
                <c:pt idx="29927">
                  <c:v>80.000006904204653</c:v>
                </c:pt>
                <c:pt idx="29928">
                  <c:v>73.333339144785995</c:v>
                </c:pt>
                <c:pt idx="29929">
                  <c:v>80.000006904204653</c:v>
                </c:pt>
                <c:pt idx="29930">
                  <c:v>80.000006904204653</c:v>
                </c:pt>
                <c:pt idx="29931">
                  <c:v>80.000006904204653</c:v>
                </c:pt>
                <c:pt idx="29932">
                  <c:v>80.000006904204653</c:v>
                </c:pt>
                <c:pt idx="29933">
                  <c:v>73.333339144785995</c:v>
                </c:pt>
                <c:pt idx="29934">
                  <c:v>80.000006904204653</c:v>
                </c:pt>
                <c:pt idx="29935">
                  <c:v>80.000006904204653</c:v>
                </c:pt>
                <c:pt idx="29936">
                  <c:v>80.000006904204653</c:v>
                </c:pt>
                <c:pt idx="29937">
                  <c:v>73.333339144785995</c:v>
                </c:pt>
                <c:pt idx="29938">
                  <c:v>80.000006904204653</c:v>
                </c:pt>
                <c:pt idx="29939">
                  <c:v>80.000006904204653</c:v>
                </c:pt>
                <c:pt idx="29940">
                  <c:v>73.333339144785995</c:v>
                </c:pt>
                <c:pt idx="29941">
                  <c:v>80.000006904204653</c:v>
                </c:pt>
                <c:pt idx="29942">
                  <c:v>73.333339144785995</c:v>
                </c:pt>
                <c:pt idx="29943">
                  <c:v>80.000006904204653</c:v>
                </c:pt>
                <c:pt idx="29944">
                  <c:v>73.333339144785995</c:v>
                </c:pt>
                <c:pt idx="29945">
                  <c:v>80.000006904204653</c:v>
                </c:pt>
                <c:pt idx="29946">
                  <c:v>73.333339144785995</c:v>
                </c:pt>
                <c:pt idx="29947">
                  <c:v>80.000006904204653</c:v>
                </c:pt>
                <c:pt idx="29948">
                  <c:v>73.333339144785995</c:v>
                </c:pt>
                <c:pt idx="29949">
                  <c:v>73.333339144785995</c:v>
                </c:pt>
                <c:pt idx="29950">
                  <c:v>73.333339144785995</c:v>
                </c:pt>
                <c:pt idx="29951">
                  <c:v>73.333339144785995</c:v>
                </c:pt>
                <c:pt idx="29952">
                  <c:v>80.000006904204653</c:v>
                </c:pt>
                <c:pt idx="29953">
                  <c:v>73.333339144785995</c:v>
                </c:pt>
                <c:pt idx="29954">
                  <c:v>73.333339144785995</c:v>
                </c:pt>
                <c:pt idx="29955">
                  <c:v>66.666671385368005</c:v>
                </c:pt>
                <c:pt idx="29956">
                  <c:v>73.333339144785995</c:v>
                </c:pt>
                <c:pt idx="29957">
                  <c:v>73.333339144785995</c:v>
                </c:pt>
                <c:pt idx="29958">
                  <c:v>73.333339144785995</c:v>
                </c:pt>
                <c:pt idx="29959">
                  <c:v>66.666671385368005</c:v>
                </c:pt>
                <c:pt idx="29960">
                  <c:v>73.333339144785995</c:v>
                </c:pt>
                <c:pt idx="29961">
                  <c:v>66.666671385368005</c:v>
                </c:pt>
                <c:pt idx="29962">
                  <c:v>73.333339144785995</c:v>
                </c:pt>
                <c:pt idx="29963">
                  <c:v>66.666671385368005</c:v>
                </c:pt>
                <c:pt idx="29964">
                  <c:v>73.333339144785995</c:v>
                </c:pt>
                <c:pt idx="29965">
                  <c:v>66.666671385368005</c:v>
                </c:pt>
                <c:pt idx="29966">
                  <c:v>66.666671385368005</c:v>
                </c:pt>
                <c:pt idx="29967">
                  <c:v>66.666671385368005</c:v>
                </c:pt>
                <c:pt idx="29968">
                  <c:v>66.666671385368005</c:v>
                </c:pt>
                <c:pt idx="29969">
                  <c:v>66.666671385368005</c:v>
                </c:pt>
                <c:pt idx="29970">
                  <c:v>73.333339144785995</c:v>
                </c:pt>
                <c:pt idx="29971">
                  <c:v>66.666671385368005</c:v>
                </c:pt>
                <c:pt idx="29972">
                  <c:v>60.000003625949198</c:v>
                </c:pt>
                <c:pt idx="29973">
                  <c:v>66.666671385368005</c:v>
                </c:pt>
                <c:pt idx="29974">
                  <c:v>66.666671385368005</c:v>
                </c:pt>
                <c:pt idx="29975">
                  <c:v>66.666671385368005</c:v>
                </c:pt>
                <c:pt idx="29976">
                  <c:v>66.666671385368005</c:v>
                </c:pt>
                <c:pt idx="29977">
                  <c:v>60.000003625949198</c:v>
                </c:pt>
                <c:pt idx="29978">
                  <c:v>66.666671385368005</c:v>
                </c:pt>
                <c:pt idx="29979">
                  <c:v>66.666671385368005</c:v>
                </c:pt>
                <c:pt idx="29980">
                  <c:v>60.000003625949198</c:v>
                </c:pt>
                <c:pt idx="29981">
                  <c:v>66.666671385368005</c:v>
                </c:pt>
                <c:pt idx="29982">
                  <c:v>66.666671385368005</c:v>
                </c:pt>
                <c:pt idx="29983">
                  <c:v>60.000003625949198</c:v>
                </c:pt>
                <c:pt idx="29984">
                  <c:v>66.666671385368005</c:v>
                </c:pt>
                <c:pt idx="29985">
                  <c:v>60.000003625949198</c:v>
                </c:pt>
                <c:pt idx="29986">
                  <c:v>66.666671385368005</c:v>
                </c:pt>
                <c:pt idx="29987">
                  <c:v>66.666671385368005</c:v>
                </c:pt>
                <c:pt idx="29988">
                  <c:v>60.000003625949198</c:v>
                </c:pt>
                <c:pt idx="29989">
                  <c:v>66.666671385368005</c:v>
                </c:pt>
                <c:pt idx="29990">
                  <c:v>60.000003625949198</c:v>
                </c:pt>
                <c:pt idx="29991">
                  <c:v>66.666671385368005</c:v>
                </c:pt>
                <c:pt idx="29992">
                  <c:v>60.000003625949198</c:v>
                </c:pt>
                <c:pt idx="29993">
                  <c:v>66.666671385368005</c:v>
                </c:pt>
                <c:pt idx="29994">
                  <c:v>60.000003625949198</c:v>
                </c:pt>
                <c:pt idx="29995">
                  <c:v>60.000003625949198</c:v>
                </c:pt>
                <c:pt idx="29996">
                  <c:v>66.666671385368005</c:v>
                </c:pt>
                <c:pt idx="29997">
                  <c:v>60.000003625949198</c:v>
                </c:pt>
                <c:pt idx="29998">
                  <c:v>60.000003625949198</c:v>
                </c:pt>
                <c:pt idx="29999">
                  <c:v>60.000003625949198</c:v>
                </c:pt>
                <c:pt idx="30000">
                  <c:v>60.000003625949198</c:v>
                </c:pt>
                <c:pt idx="30001">
                  <c:v>60.000003625949198</c:v>
                </c:pt>
                <c:pt idx="30002">
                  <c:v>60.000003625949198</c:v>
                </c:pt>
                <c:pt idx="30003">
                  <c:v>60.000003625949198</c:v>
                </c:pt>
                <c:pt idx="30004">
                  <c:v>60.000003625949198</c:v>
                </c:pt>
                <c:pt idx="30005">
                  <c:v>53.333335866530739</c:v>
                </c:pt>
                <c:pt idx="30006">
                  <c:v>60.000003625949198</c:v>
                </c:pt>
                <c:pt idx="30007">
                  <c:v>60.000003625949198</c:v>
                </c:pt>
                <c:pt idx="30008">
                  <c:v>53.333335866530739</c:v>
                </c:pt>
                <c:pt idx="30009">
                  <c:v>60.000003625949198</c:v>
                </c:pt>
                <c:pt idx="30010">
                  <c:v>53.333335866530739</c:v>
                </c:pt>
                <c:pt idx="30011">
                  <c:v>53.333335866530739</c:v>
                </c:pt>
                <c:pt idx="30012">
                  <c:v>60.000003625949198</c:v>
                </c:pt>
                <c:pt idx="30013">
                  <c:v>53.333335866530739</c:v>
                </c:pt>
                <c:pt idx="30014">
                  <c:v>53.333335866530739</c:v>
                </c:pt>
                <c:pt idx="30015">
                  <c:v>53.333335866530739</c:v>
                </c:pt>
                <c:pt idx="30016">
                  <c:v>60.000003625949198</c:v>
                </c:pt>
                <c:pt idx="30017">
                  <c:v>53.333335866530739</c:v>
                </c:pt>
                <c:pt idx="30018">
                  <c:v>53.333335866530739</c:v>
                </c:pt>
                <c:pt idx="30019">
                  <c:v>53.333335866530739</c:v>
                </c:pt>
                <c:pt idx="30020">
                  <c:v>53.333335866530739</c:v>
                </c:pt>
                <c:pt idx="30021">
                  <c:v>53.333335866530739</c:v>
                </c:pt>
                <c:pt idx="30022">
                  <c:v>53.333335866530739</c:v>
                </c:pt>
                <c:pt idx="30023">
                  <c:v>53.333335866530739</c:v>
                </c:pt>
                <c:pt idx="30024">
                  <c:v>53.333335866530739</c:v>
                </c:pt>
                <c:pt idx="30025">
                  <c:v>53.333335866530739</c:v>
                </c:pt>
                <c:pt idx="30026">
                  <c:v>53.333335866530739</c:v>
                </c:pt>
                <c:pt idx="30027">
                  <c:v>53.333335866530739</c:v>
                </c:pt>
                <c:pt idx="30028">
                  <c:v>53.333335866530739</c:v>
                </c:pt>
                <c:pt idx="30029">
                  <c:v>53.333335866530739</c:v>
                </c:pt>
                <c:pt idx="30030">
                  <c:v>53.333335866530739</c:v>
                </c:pt>
                <c:pt idx="30031">
                  <c:v>53.333335866530739</c:v>
                </c:pt>
                <c:pt idx="30032">
                  <c:v>53.333335866530739</c:v>
                </c:pt>
                <c:pt idx="30033">
                  <c:v>46.6666712115208</c:v>
                </c:pt>
                <c:pt idx="30034">
                  <c:v>53.333335866530739</c:v>
                </c:pt>
                <c:pt idx="30035">
                  <c:v>53.333335866530739</c:v>
                </c:pt>
                <c:pt idx="30036">
                  <c:v>53.333335866530739</c:v>
                </c:pt>
                <c:pt idx="30037">
                  <c:v>46.6666712115208</c:v>
                </c:pt>
                <c:pt idx="30038">
                  <c:v>53.333335866530739</c:v>
                </c:pt>
                <c:pt idx="30039">
                  <c:v>53.333335866530739</c:v>
                </c:pt>
                <c:pt idx="30040">
                  <c:v>46.6666712115208</c:v>
                </c:pt>
                <c:pt idx="30041">
                  <c:v>53.333335866530739</c:v>
                </c:pt>
                <c:pt idx="30042">
                  <c:v>46.6666712115208</c:v>
                </c:pt>
                <c:pt idx="30043">
                  <c:v>53.333335866530739</c:v>
                </c:pt>
                <c:pt idx="30044">
                  <c:v>46.6666712115208</c:v>
                </c:pt>
                <c:pt idx="30045">
                  <c:v>53.333335866530739</c:v>
                </c:pt>
                <c:pt idx="30046">
                  <c:v>46.6666712115208</c:v>
                </c:pt>
                <c:pt idx="30047">
                  <c:v>46.6666712115208</c:v>
                </c:pt>
                <c:pt idx="30048">
                  <c:v>46.6666712115208</c:v>
                </c:pt>
                <c:pt idx="30049">
                  <c:v>53.333335866530739</c:v>
                </c:pt>
                <c:pt idx="30050">
                  <c:v>46.6666712115208</c:v>
                </c:pt>
                <c:pt idx="30051">
                  <c:v>46.6666712115208</c:v>
                </c:pt>
                <c:pt idx="30052">
                  <c:v>46.6666712115208</c:v>
                </c:pt>
                <c:pt idx="30053">
                  <c:v>46.6666712115208</c:v>
                </c:pt>
                <c:pt idx="30054">
                  <c:v>46.6666712115208</c:v>
                </c:pt>
                <c:pt idx="30055">
                  <c:v>46.6666712115208</c:v>
                </c:pt>
                <c:pt idx="30056">
                  <c:v>46.6666712115208</c:v>
                </c:pt>
                <c:pt idx="30057">
                  <c:v>46.6666712115208</c:v>
                </c:pt>
                <c:pt idx="30058">
                  <c:v>46.6666712115208</c:v>
                </c:pt>
                <c:pt idx="30059">
                  <c:v>46.6666712115208</c:v>
                </c:pt>
                <c:pt idx="30060">
                  <c:v>46.6666712115208</c:v>
                </c:pt>
                <c:pt idx="30061">
                  <c:v>46.6666712115208</c:v>
                </c:pt>
                <c:pt idx="30062">
                  <c:v>46.6666712115208</c:v>
                </c:pt>
                <c:pt idx="30063">
                  <c:v>46.6666712115208</c:v>
                </c:pt>
                <c:pt idx="30064">
                  <c:v>46.6666712115208</c:v>
                </c:pt>
                <c:pt idx="30065">
                  <c:v>40.000003452102327</c:v>
                </c:pt>
                <c:pt idx="30066">
                  <c:v>46.6666712115208</c:v>
                </c:pt>
                <c:pt idx="30067">
                  <c:v>46.6666712115208</c:v>
                </c:pt>
                <c:pt idx="30068">
                  <c:v>46.6666712115208</c:v>
                </c:pt>
                <c:pt idx="30069">
                  <c:v>46.6666712115208</c:v>
                </c:pt>
                <c:pt idx="30070">
                  <c:v>40.000003452102327</c:v>
                </c:pt>
                <c:pt idx="30071">
                  <c:v>46.6666712115208</c:v>
                </c:pt>
                <c:pt idx="30072">
                  <c:v>46.6666712115208</c:v>
                </c:pt>
                <c:pt idx="30073">
                  <c:v>46.6666712115208</c:v>
                </c:pt>
                <c:pt idx="30074">
                  <c:v>40.000003452102327</c:v>
                </c:pt>
                <c:pt idx="30075">
                  <c:v>46.6666712115208</c:v>
                </c:pt>
                <c:pt idx="30076">
                  <c:v>46.6666712115208</c:v>
                </c:pt>
                <c:pt idx="30077">
                  <c:v>46.6666712115208</c:v>
                </c:pt>
                <c:pt idx="30078">
                  <c:v>46.6666712115208</c:v>
                </c:pt>
                <c:pt idx="30079">
                  <c:v>46.6666712115208</c:v>
                </c:pt>
                <c:pt idx="30080">
                  <c:v>46.6666712115208</c:v>
                </c:pt>
                <c:pt idx="30081">
                  <c:v>46.6666712115208</c:v>
                </c:pt>
                <c:pt idx="30082">
                  <c:v>46.6666712115208</c:v>
                </c:pt>
                <c:pt idx="30083">
                  <c:v>53.333335866530739</c:v>
                </c:pt>
                <c:pt idx="30084">
                  <c:v>46.6666712115208</c:v>
                </c:pt>
                <c:pt idx="30085">
                  <c:v>46.6666712115208</c:v>
                </c:pt>
                <c:pt idx="30086">
                  <c:v>53.333335866530739</c:v>
                </c:pt>
                <c:pt idx="30087">
                  <c:v>46.6666712115208</c:v>
                </c:pt>
                <c:pt idx="30088">
                  <c:v>53.333335866530739</c:v>
                </c:pt>
                <c:pt idx="30089">
                  <c:v>46.6666712115208</c:v>
                </c:pt>
                <c:pt idx="30090">
                  <c:v>46.6666712115208</c:v>
                </c:pt>
                <c:pt idx="30091">
                  <c:v>53.333335866530739</c:v>
                </c:pt>
                <c:pt idx="30092">
                  <c:v>53.333335866530739</c:v>
                </c:pt>
                <c:pt idx="30093">
                  <c:v>46.6666712115208</c:v>
                </c:pt>
                <c:pt idx="30094">
                  <c:v>53.333335866530739</c:v>
                </c:pt>
                <c:pt idx="30095">
                  <c:v>53.333335866530739</c:v>
                </c:pt>
                <c:pt idx="30096">
                  <c:v>46.6666712115208</c:v>
                </c:pt>
                <c:pt idx="30097">
                  <c:v>53.333335866530739</c:v>
                </c:pt>
                <c:pt idx="30098">
                  <c:v>53.333335866530739</c:v>
                </c:pt>
                <c:pt idx="30099">
                  <c:v>53.333335866530739</c:v>
                </c:pt>
                <c:pt idx="30100">
                  <c:v>53.333335866530739</c:v>
                </c:pt>
                <c:pt idx="30101">
                  <c:v>53.333335866530739</c:v>
                </c:pt>
                <c:pt idx="30102">
                  <c:v>53.333335866530739</c:v>
                </c:pt>
                <c:pt idx="30103">
                  <c:v>53.333335866530739</c:v>
                </c:pt>
                <c:pt idx="30104">
                  <c:v>53.333335866530739</c:v>
                </c:pt>
                <c:pt idx="30105">
                  <c:v>53.333335866530739</c:v>
                </c:pt>
                <c:pt idx="30106">
                  <c:v>53.333335866530739</c:v>
                </c:pt>
                <c:pt idx="30107">
                  <c:v>53.333335866530739</c:v>
                </c:pt>
                <c:pt idx="30108">
                  <c:v>53.333335866530739</c:v>
                </c:pt>
                <c:pt idx="30109">
                  <c:v>53.333335866530739</c:v>
                </c:pt>
                <c:pt idx="30110">
                  <c:v>53.333335866530739</c:v>
                </c:pt>
                <c:pt idx="30111">
                  <c:v>53.333335866530739</c:v>
                </c:pt>
                <c:pt idx="30112">
                  <c:v>53.333335866530739</c:v>
                </c:pt>
                <c:pt idx="30113">
                  <c:v>53.333335866530739</c:v>
                </c:pt>
                <c:pt idx="30114">
                  <c:v>53.333335866530739</c:v>
                </c:pt>
                <c:pt idx="30115">
                  <c:v>46.6666712115208</c:v>
                </c:pt>
                <c:pt idx="30116">
                  <c:v>53.333335866530739</c:v>
                </c:pt>
                <c:pt idx="30117">
                  <c:v>53.333335866530739</c:v>
                </c:pt>
                <c:pt idx="30118">
                  <c:v>53.333335866530739</c:v>
                </c:pt>
                <c:pt idx="30119">
                  <c:v>46.6666712115208</c:v>
                </c:pt>
                <c:pt idx="30120">
                  <c:v>53.333335866530739</c:v>
                </c:pt>
                <c:pt idx="30121">
                  <c:v>53.333335866530739</c:v>
                </c:pt>
                <c:pt idx="30122">
                  <c:v>46.6666712115208</c:v>
                </c:pt>
                <c:pt idx="30123">
                  <c:v>53.333335866530739</c:v>
                </c:pt>
                <c:pt idx="30124">
                  <c:v>46.6666712115208</c:v>
                </c:pt>
                <c:pt idx="30125">
                  <c:v>53.333335866530739</c:v>
                </c:pt>
                <c:pt idx="30126">
                  <c:v>46.6666712115208</c:v>
                </c:pt>
                <c:pt idx="30127">
                  <c:v>53.333335866530739</c:v>
                </c:pt>
                <c:pt idx="30128">
                  <c:v>46.6666712115208</c:v>
                </c:pt>
                <c:pt idx="30129">
                  <c:v>46.6666712115208</c:v>
                </c:pt>
                <c:pt idx="30130">
                  <c:v>53.333335866530739</c:v>
                </c:pt>
                <c:pt idx="30131">
                  <c:v>46.6666712115208</c:v>
                </c:pt>
                <c:pt idx="30132">
                  <c:v>46.6666712115208</c:v>
                </c:pt>
                <c:pt idx="30133">
                  <c:v>46.6666712115208</c:v>
                </c:pt>
                <c:pt idx="30134">
                  <c:v>53.333335866530739</c:v>
                </c:pt>
                <c:pt idx="30135">
                  <c:v>46.6666712115208</c:v>
                </c:pt>
                <c:pt idx="30136">
                  <c:v>46.6666712115208</c:v>
                </c:pt>
                <c:pt idx="30137">
                  <c:v>46.6666712115208</c:v>
                </c:pt>
                <c:pt idx="30138">
                  <c:v>46.6666712115208</c:v>
                </c:pt>
                <c:pt idx="30139">
                  <c:v>46.6666712115208</c:v>
                </c:pt>
                <c:pt idx="30140">
                  <c:v>46.6666712115208</c:v>
                </c:pt>
                <c:pt idx="30141">
                  <c:v>46.6666712115208</c:v>
                </c:pt>
                <c:pt idx="30142">
                  <c:v>46.6666712115208</c:v>
                </c:pt>
                <c:pt idx="30143">
                  <c:v>40.000003452102327</c:v>
                </c:pt>
                <c:pt idx="30144">
                  <c:v>46.6666712115208</c:v>
                </c:pt>
                <c:pt idx="30145">
                  <c:v>46.6666712115208</c:v>
                </c:pt>
                <c:pt idx="30146">
                  <c:v>46.6666712115208</c:v>
                </c:pt>
                <c:pt idx="30147">
                  <c:v>46.6666712115208</c:v>
                </c:pt>
                <c:pt idx="30148">
                  <c:v>46.6666712115208</c:v>
                </c:pt>
                <c:pt idx="30149">
                  <c:v>40.000003452102327</c:v>
                </c:pt>
                <c:pt idx="30150">
                  <c:v>46.6666712115208</c:v>
                </c:pt>
                <c:pt idx="30151">
                  <c:v>46.6666712115208</c:v>
                </c:pt>
                <c:pt idx="30152">
                  <c:v>46.6666712115208</c:v>
                </c:pt>
                <c:pt idx="30153">
                  <c:v>40.000003452102327</c:v>
                </c:pt>
                <c:pt idx="30154">
                  <c:v>46.6666712115208</c:v>
                </c:pt>
                <c:pt idx="30155">
                  <c:v>46.6666712115208</c:v>
                </c:pt>
                <c:pt idx="30156">
                  <c:v>40.000003452102327</c:v>
                </c:pt>
                <c:pt idx="30157">
                  <c:v>46.6666712115208</c:v>
                </c:pt>
                <c:pt idx="30158">
                  <c:v>46.6666712115208</c:v>
                </c:pt>
                <c:pt idx="30159">
                  <c:v>40.000003452102327</c:v>
                </c:pt>
                <c:pt idx="30160">
                  <c:v>46.6666712115208</c:v>
                </c:pt>
                <c:pt idx="30161">
                  <c:v>40.000003452102327</c:v>
                </c:pt>
                <c:pt idx="30162">
                  <c:v>46.6666712115208</c:v>
                </c:pt>
                <c:pt idx="30163">
                  <c:v>40.000003452102327</c:v>
                </c:pt>
                <c:pt idx="30164">
                  <c:v>46.6666712115208</c:v>
                </c:pt>
                <c:pt idx="30165">
                  <c:v>40.000003452102327</c:v>
                </c:pt>
                <c:pt idx="30166">
                  <c:v>46.6666712115208</c:v>
                </c:pt>
                <c:pt idx="30167">
                  <c:v>40.000003452102327</c:v>
                </c:pt>
                <c:pt idx="30168">
                  <c:v>40.000003452102327</c:v>
                </c:pt>
                <c:pt idx="30169">
                  <c:v>46.6666712115208</c:v>
                </c:pt>
                <c:pt idx="30170">
                  <c:v>40.000003452102327</c:v>
                </c:pt>
                <c:pt idx="30171">
                  <c:v>46.6666712115208</c:v>
                </c:pt>
                <c:pt idx="30172">
                  <c:v>40.000003452102327</c:v>
                </c:pt>
                <c:pt idx="30173">
                  <c:v>46.6666712115208</c:v>
                </c:pt>
                <c:pt idx="30174">
                  <c:v>40.000003452102327</c:v>
                </c:pt>
                <c:pt idx="30175">
                  <c:v>40.000003452102327</c:v>
                </c:pt>
                <c:pt idx="30176">
                  <c:v>46.6666712115208</c:v>
                </c:pt>
                <c:pt idx="30177">
                  <c:v>40.000003452102327</c:v>
                </c:pt>
                <c:pt idx="30178">
                  <c:v>46.6666712115208</c:v>
                </c:pt>
                <c:pt idx="30179">
                  <c:v>46.6666712115208</c:v>
                </c:pt>
                <c:pt idx="30180">
                  <c:v>40.000003452102327</c:v>
                </c:pt>
                <c:pt idx="30181">
                  <c:v>46.6666712115208</c:v>
                </c:pt>
                <c:pt idx="30182">
                  <c:v>40.000003452102327</c:v>
                </c:pt>
                <c:pt idx="30183">
                  <c:v>46.6666712115208</c:v>
                </c:pt>
                <c:pt idx="30184">
                  <c:v>40.000003452102327</c:v>
                </c:pt>
                <c:pt idx="30185">
                  <c:v>46.6666712115208</c:v>
                </c:pt>
                <c:pt idx="30186">
                  <c:v>40.000003452102327</c:v>
                </c:pt>
                <c:pt idx="30187">
                  <c:v>46.6666712115208</c:v>
                </c:pt>
                <c:pt idx="30188">
                  <c:v>40.000003452102327</c:v>
                </c:pt>
                <c:pt idx="30189">
                  <c:v>46.6666712115208</c:v>
                </c:pt>
                <c:pt idx="30190">
                  <c:v>40.000003452102327</c:v>
                </c:pt>
                <c:pt idx="30191">
                  <c:v>46.6666712115208</c:v>
                </c:pt>
                <c:pt idx="30192">
                  <c:v>40.000003452102327</c:v>
                </c:pt>
                <c:pt idx="30193">
                  <c:v>40.000003452102327</c:v>
                </c:pt>
                <c:pt idx="30194">
                  <c:v>46.6666712115208</c:v>
                </c:pt>
                <c:pt idx="30195">
                  <c:v>40.000003452102327</c:v>
                </c:pt>
                <c:pt idx="30196">
                  <c:v>40.000003452102327</c:v>
                </c:pt>
                <c:pt idx="30197">
                  <c:v>40.000003452102327</c:v>
                </c:pt>
                <c:pt idx="30198">
                  <c:v>40.000003452102327</c:v>
                </c:pt>
                <c:pt idx="30199">
                  <c:v>46.6666712115208</c:v>
                </c:pt>
                <c:pt idx="30200">
                  <c:v>40.000003452102327</c:v>
                </c:pt>
                <c:pt idx="30201">
                  <c:v>40.000003452102327</c:v>
                </c:pt>
                <c:pt idx="30202">
                  <c:v>40.000003452102327</c:v>
                </c:pt>
                <c:pt idx="30203">
                  <c:v>40.000003452102327</c:v>
                </c:pt>
                <c:pt idx="30204">
                  <c:v>40.000003452102327</c:v>
                </c:pt>
                <c:pt idx="30205">
                  <c:v>40.000003452102327</c:v>
                </c:pt>
                <c:pt idx="30206">
                  <c:v>40.000003452102327</c:v>
                </c:pt>
                <c:pt idx="30207">
                  <c:v>40.000003452102327</c:v>
                </c:pt>
                <c:pt idx="30208">
                  <c:v>33.333335692683868</c:v>
                </c:pt>
                <c:pt idx="30209">
                  <c:v>40.000003452102327</c:v>
                </c:pt>
                <c:pt idx="30210">
                  <c:v>40.000003452102327</c:v>
                </c:pt>
                <c:pt idx="30211">
                  <c:v>40.000003452102327</c:v>
                </c:pt>
                <c:pt idx="30212">
                  <c:v>40.000003452102327</c:v>
                </c:pt>
                <c:pt idx="30213">
                  <c:v>33.333335692683868</c:v>
                </c:pt>
                <c:pt idx="30214">
                  <c:v>40.000003452102327</c:v>
                </c:pt>
                <c:pt idx="30215">
                  <c:v>40.000003452102327</c:v>
                </c:pt>
                <c:pt idx="30216">
                  <c:v>33.333335692683868</c:v>
                </c:pt>
                <c:pt idx="30217">
                  <c:v>40.000003452102327</c:v>
                </c:pt>
                <c:pt idx="30218">
                  <c:v>33.333335692683868</c:v>
                </c:pt>
                <c:pt idx="30219">
                  <c:v>33.333335692683868</c:v>
                </c:pt>
                <c:pt idx="30220">
                  <c:v>40.000003452102327</c:v>
                </c:pt>
                <c:pt idx="30221">
                  <c:v>33.333335692683868</c:v>
                </c:pt>
                <c:pt idx="30222">
                  <c:v>33.333335692683868</c:v>
                </c:pt>
                <c:pt idx="30223">
                  <c:v>40.000003452102327</c:v>
                </c:pt>
                <c:pt idx="30224">
                  <c:v>33.333335692683868</c:v>
                </c:pt>
                <c:pt idx="30225">
                  <c:v>33.333335692683868</c:v>
                </c:pt>
                <c:pt idx="30226">
                  <c:v>33.333335692683868</c:v>
                </c:pt>
                <c:pt idx="30227">
                  <c:v>33.333335692683868</c:v>
                </c:pt>
                <c:pt idx="30228">
                  <c:v>33.333335692683868</c:v>
                </c:pt>
                <c:pt idx="30229">
                  <c:v>33.333335692683868</c:v>
                </c:pt>
                <c:pt idx="30230">
                  <c:v>33.333335692683868</c:v>
                </c:pt>
                <c:pt idx="30231">
                  <c:v>33.333335692683868</c:v>
                </c:pt>
                <c:pt idx="30232">
                  <c:v>33.333335692683868</c:v>
                </c:pt>
                <c:pt idx="30233">
                  <c:v>33.333335692683868</c:v>
                </c:pt>
                <c:pt idx="30234">
                  <c:v>26.666667933265401</c:v>
                </c:pt>
                <c:pt idx="30235">
                  <c:v>33.333335692683868</c:v>
                </c:pt>
                <c:pt idx="30236">
                  <c:v>33.333335692683868</c:v>
                </c:pt>
                <c:pt idx="30237">
                  <c:v>33.333335692683868</c:v>
                </c:pt>
                <c:pt idx="30238">
                  <c:v>26.666667933265401</c:v>
                </c:pt>
                <c:pt idx="30239">
                  <c:v>33.333335692683868</c:v>
                </c:pt>
                <c:pt idx="30240">
                  <c:v>33.333335692683868</c:v>
                </c:pt>
                <c:pt idx="30241">
                  <c:v>26.666667933265401</c:v>
                </c:pt>
                <c:pt idx="30242">
                  <c:v>33.333335692683868</c:v>
                </c:pt>
                <c:pt idx="30243">
                  <c:v>33.333335692683868</c:v>
                </c:pt>
                <c:pt idx="30244">
                  <c:v>26.666667933265401</c:v>
                </c:pt>
                <c:pt idx="30245">
                  <c:v>33.333335692683868</c:v>
                </c:pt>
                <c:pt idx="30246">
                  <c:v>26.666667933265401</c:v>
                </c:pt>
                <c:pt idx="30247">
                  <c:v>33.333335692683868</c:v>
                </c:pt>
                <c:pt idx="30248">
                  <c:v>26.666667933265401</c:v>
                </c:pt>
                <c:pt idx="30249">
                  <c:v>33.333335692683868</c:v>
                </c:pt>
                <c:pt idx="30250">
                  <c:v>26.666667933265401</c:v>
                </c:pt>
                <c:pt idx="30251">
                  <c:v>26.666667933265401</c:v>
                </c:pt>
                <c:pt idx="30252">
                  <c:v>33.333335692683868</c:v>
                </c:pt>
                <c:pt idx="30253">
                  <c:v>26.666667933265401</c:v>
                </c:pt>
                <c:pt idx="30254">
                  <c:v>33.333335692683868</c:v>
                </c:pt>
                <c:pt idx="30255">
                  <c:v>26.666667933265401</c:v>
                </c:pt>
                <c:pt idx="30256">
                  <c:v>26.666667933265401</c:v>
                </c:pt>
                <c:pt idx="30257">
                  <c:v>26.666667933265401</c:v>
                </c:pt>
                <c:pt idx="30258">
                  <c:v>33.333335692683868</c:v>
                </c:pt>
                <c:pt idx="30259">
                  <c:v>26.666667933265401</c:v>
                </c:pt>
                <c:pt idx="30260">
                  <c:v>26.666667933265401</c:v>
                </c:pt>
                <c:pt idx="30261">
                  <c:v>26.666667933265401</c:v>
                </c:pt>
                <c:pt idx="30262">
                  <c:v>33.333335692683868</c:v>
                </c:pt>
                <c:pt idx="30263">
                  <c:v>26.666667933265401</c:v>
                </c:pt>
                <c:pt idx="30264">
                  <c:v>26.666667933265401</c:v>
                </c:pt>
                <c:pt idx="30265">
                  <c:v>26.666667933265401</c:v>
                </c:pt>
                <c:pt idx="30266">
                  <c:v>26.666667933265401</c:v>
                </c:pt>
                <c:pt idx="30267">
                  <c:v>26.666667933265401</c:v>
                </c:pt>
                <c:pt idx="30268">
                  <c:v>26.666667933265401</c:v>
                </c:pt>
                <c:pt idx="30269">
                  <c:v>26.666667933265401</c:v>
                </c:pt>
                <c:pt idx="30270">
                  <c:v>26.666667933265401</c:v>
                </c:pt>
                <c:pt idx="30271">
                  <c:v>26.666667933265401</c:v>
                </c:pt>
                <c:pt idx="30272">
                  <c:v>26.666667933265401</c:v>
                </c:pt>
                <c:pt idx="30273">
                  <c:v>33.333335692683868</c:v>
                </c:pt>
                <c:pt idx="30274">
                  <c:v>26.666667933265401</c:v>
                </c:pt>
                <c:pt idx="30275">
                  <c:v>26.666667933265401</c:v>
                </c:pt>
                <c:pt idx="30276">
                  <c:v>26.666667933265401</c:v>
                </c:pt>
                <c:pt idx="30277">
                  <c:v>26.666667933265401</c:v>
                </c:pt>
                <c:pt idx="30278">
                  <c:v>26.666667933265401</c:v>
                </c:pt>
                <c:pt idx="30279">
                  <c:v>26.666667933265401</c:v>
                </c:pt>
                <c:pt idx="30280">
                  <c:v>26.666667933265401</c:v>
                </c:pt>
                <c:pt idx="30281">
                  <c:v>26.666667933265401</c:v>
                </c:pt>
                <c:pt idx="30282">
                  <c:v>26.666667933265401</c:v>
                </c:pt>
                <c:pt idx="30283">
                  <c:v>26.666667933265401</c:v>
                </c:pt>
                <c:pt idx="30284">
                  <c:v>26.666667933265401</c:v>
                </c:pt>
                <c:pt idx="30285">
                  <c:v>26.666667933265401</c:v>
                </c:pt>
                <c:pt idx="30286">
                  <c:v>26.666667933265401</c:v>
                </c:pt>
                <c:pt idx="30287">
                  <c:v>26.666667933265401</c:v>
                </c:pt>
                <c:pt idx="30288">
                  <c:v>26.666667933265401</c:v>
                </c:pt>
                <c:pt idx="30289">
                  <c:v>26.666667933265401</c:v>
                </c:pt>
                <c:pt idx="30290">
                  <c:v>26.666667933265401</c:v>
                </c:pt>
                <c:pt idx="30291">
                  <c:v>26.666667933265401</c:v>
                </c:pt>
                <c:pt idx="30292">
                  <c:v>26.666667933265401</c:v>
                </c:pt>
                <c:pt idx="30293">
                  <c:v>20.000000173846864</c:v>
                </c:pt>
                <c:pt idx="30294">
                  <c:v>26.666667933265401</c:v>
                </c:pt>
                <c:pt idx="30295">
                  <c:v>26.666667933265401</c:v>
                </c:pt>
                <c:pt idx="30296">
                  <c:v>26.666667933265401</c:v>
                </c:pt>
                <c:pt idx="30297">
                  <c:v>20.000000173846864</c:v>
                </c:pt>
                <c:pt idx="30298">
                  <c:v>26.666667933265401</c:v>
                </c:pt>
                <c:pt idx="30299">
                  <c:v>26.666667933265401</c:v>
                </c:pt>
                <c:pt idx="30300">
                  <c:v>20.000000173846864</c:v>
                </c:pt>
                <c:pt idx="30301">
                  <c:v>26.666667933265401</c:v>
                </c:pt>
                <c:pt idx="30302">
                  <c:v>26.666667933265401</c:v>
                </c:pt>
                <c:pt idx="30303">
                  <c:v>20.000000173846864</c:v>
                </c:pt>
                <c:pt idx="30304">
                  <c:v>26.666667933265401</c:v>
                </c:pt>
                <c:pt idx="30305">
                  <c:v>20.000000173846864</c:v>
                </c:pt>
                <c:pt idx="30306">
                  <c:v>26.666667933265401</c:v>
                </c:pt>
                <c:pt idx="30307">
                  <c:v>26.666667933265401</c:v>
                </c:pt>
                <c:pt idx="30308">
                  <c:v>20.000000173846864</c:v>
                </c:pt>
                <c:pt idx="30309">
                  <c:v>26.666667933265401</c:v>
                </c:pt>
                <c:pt idx="30310">
                  <c:v>20.000000173846864</c:v>
                </c:pt>
                <c:pt idx="30311">
                  <c:v>26.666667933265401</c:v>
                </c:pt>
                <c:pt idx="30312">
                  <c:v>20.000000173846864</c:v>
                </c:pt>
                <c:pt idx="30313">
                  <c:v>26.666667933265401</c:v>
                </c:pt>
                <c:pt idx="30314">
                  <c:v>20.000000173846864</c:v>
                </c:pt>
                <c:pt idx="30315">
                  <c:v>26.666667933265401</c:v>
                </c:pt>
                <c:pt idx="30316">
                  <c:v>20.000000173846864</c:v>
                </c:pt>
                <c:pt idx="30317">
                  <c:v>20.000000173846864</c:v>
                </c:pt>
                <c:pt idx="30318">
                  <c:v>26.666667933265401</c:v>
                </c:pt>
                <c:pt idx="30319">
                  <c:v>20.000000173846864</c:v>
                </c:pt>
                <c:pt idx="30320">
                  <c:v>26.666667933265401</c:v>
                </c:pt>
                <c:pt idx="30321">
                  <c:v>20.000000173846864</c:v>
                </c:pt>
                <c:pt idx="30322">
                  <c:v>26.666667933265401</c:v>
                </c:pt>
                <c:pt idx="30323">
                  <c:v>20.000000173846864</c:v>
                </c:pt>
                <c:pt idx="30324">
                  <c:v>26.666667933265401</c:v>
                </c:pt>
                <c:pt idx="30325">
                  <c:v>20.000000173846864</c:v>
                </c:pt>
                <c:pt idx="30326">
                  <c:v>26.666667933265401</c:v>
                </c:pt>
                <c:pt idx="30327">
                  <c:v>20.000000173846864</c:v>
                </c:pt>
                <c:pt idx="30328">
                  <c:v>26.666667933265401</c:v>
                </c:pt>
                <c:pt idx="30329">
                  <c:v>20.000000173846864</c:v>
                </c:pt>
                <c:pt idx="30330">
                  <c:v>26.666667933265401</c:v>
                </c:pt>
                <c:pt idx="30331">
                  <c:v>20.000000173846864</c:v>
                </c:pt>
                <c:pt idx="30332">
                  <c:v>26.666667933265401</c:v>
                </c:pt>
                <c:pt idx="30333">
                  <c:v>20.000000173846864</c:v>
                </c:pt>
                <c:pt idx="30334">
                  <c:v>26.666667933265401</c:v>
                </c:pt>
                <c:pt idx="30335">
                  <c:v>20.000000173846864</c:v>
                </c:pt>
                <c:pt idx="30336">
                  <c:v>26.666667933265401</c:v>
                </c:pt>
                <c:pt idx="30337">
                  <c:v>20.000000173846864</c:v>
                </c:pt>
                <c:pt idx="30338">
                  <c:v>26.666667933265401</c:v>
                </c:pt>
                <c:pt idx="30339">
                  <c:v>20.000000173846864</c:v>
                </c:pt>
                <c:pt idx="30340">
                  <c:v>26.666667933265401</c:v>
                </c:pt>
                <c:pt idx="30341">
                  <c:v>26.666667933265401</c:v>
                </c:pt>
                <c:pt idx="30342">
                  <c:v>20.000000173846864</c:v>
                </c:pt>
                <c:pt idx="30343">
                  <c:v>26.666667933265401</c:v>
                </c:pt>
                <c:pt idx="30344">
                  <c:v>20.000000173846864</c:v>
                </c:pt>
                <c:pt idx="30345">
                  <c:v>26.666667933265401</c:v>
                </c:pt>
                <c:pt idx="30346">
                  <c:v>20.000000173846864</c:v>
                </c:pt>
                <c:pt idx="30347">
                  <c:v>26.666667933265401</c:v>
                </c:pt>
                <c:pt idx="30348">
                  <c:v>26.666667933265401</c:v>
                </c:pt>
                <c:pt idx="30349">
                  <c:v>20.000000173846864</c:v>
                </c:pt>
                <c:pt idx="30350">
                  <c:v>26.666667933265401</c:v>
                </c:pt>
                <c:pt idx="30351">
                  <c:v>20.000000173846864</c:v>
                </c:pt>
                <c:pt idx="30352">
                  <c:v>26.666667933265401</c:v>
                </c:pt>
                <c:pt idx="30353">
                  <c:v>20.000000173846864</c:v>
                </c:pt>
                <c:pt idx="30354">
                  <c:v>26.666667933265401</c:v>
                </c:pt>
                <c:pt idx="30355">
                  <c:v>20.000000173846864</c:v>
                </c:pt>
                <c:pt idx="30356">
                  <c:v>26.666667933265401</c:v>
                </c:pt>
                <c:pt idx="30357">
                  <c:v>20.000000173846864</c:v>
                </c:pt>
                <c:pt idx="30358">
                  <c:v>26.666667933265401</c:v>
                </c:pt>
                <c:pt idx="30359">
                  <c:v>20.000000173846864</c:v>
                </c:pt>
                <c:pt idx="30360">
                  <c:v>26.666667933265401</c:v>
                </c:pt>
                <c:pt idx="30361">
                  <c:v>20.000000173846864</c:v>
                </c:pt>
                <c:pt idx="30362">
                  <c:v>26.666667933265401</c:v>
                </c:pt>
                <c:pt idx="30363">
                  <c:v>26.666667933265401</c:v>
                </c:pt>
                <c:pt idx="30364">
                  <c:v>20.000000173846864</c:v>
                </c:pt>
                <c:pt idx="30365">
                  <c:v>26.666667933265401</c:v>
                </c:pt>
                <c:pt idx="30366">
                  <c:v>20.000000173846864</c:v>
                </c:pt>
                <c:pt idx="30367">
                  <c:v>26.666667933265401</c:v>
                </c:pt>
                <c:pt idx="30368">
                  <c:v>26.666667933265401</c:v>
                </c:pt>
                <c:pt idx="30369">
                  <c:v>20.000000173846864</c:v>
                </c:pt>
                <c:pt idx="30370">
                  <c:v>26.666667933265401</c:v>
                </c:pt>
                <c:pt idx="30371">
                  <c:v>26.666667933265401</c:v>
                </c:pt>
                <c:pt idx="30372">
                  <c:v>20.000000173846864</c:v>
                </c:pt>
                <c:pt idx="30373">
                  <c:v>26.666667933265401</c:v>
                </c:pt>
                <c:pt idx="30374">
                  <c:v>26.666667933265401</c:v>
                </c:pt>
                <c:pt idx="30375">
                  <c:v>26.666667933265401</c:v>
                </c:pt>
                <c:pt idx="30376">
                  <c:v>20.000000173846864</c:v>
                </c:pt>
                <c:pt idx="30377">
                  <c:v>26.666667933265401</c:v>
                </c:pt>
                <c:pt idx="30378">
                  <c:v>26.666667933265401</c:v>
                </c:pt>
                <c:pt idx="30379">
                  <c:v>26.666667933265401</c:v>
                </c:pt>
                <c:pt idx="30380">
                  <c:v>20.000000173846864</c:v>
                </c:pt>
                <c:pt idx="30381">
                  <c:v>26.666667933265401</c:v>
                </c:pt>
                <c:pt idx="30382">
                  <c:v>26.666667933265401</c:v>
                </c:pt>
                <c:pt idx="30383">
                  <c:v>26.666667933265401</c:v>
                </c:pt>
                <c:pt idx="30384">
                  <c:v>26.666667933265401</c:v>
                </c:pt>
                <c:pt idx="30385">
                  <c:v>20.000000173846864</c:v>
                </c:pt>
                <c:pt idx="30386">
                  <c:v>26.666667933265401</c:v>
                </c:pt>
                <c:pt idx="30387">
                  <c:v>26.666667933265401</c:v>
                </c:pt>
                <c:pt idx="30388">
                  <c:v>26.666667933265401</c:v>
                </c:pt>
                <c:pt idx="30389">
                  <c:v>20.000000173846864</c:v>
                </c:pt>
                <c:pt idx="30390">
                  <c:v>26.666667933265401</c:v>
                </c:pt>
                <c:pt idx="30391">
                  <c:v>26.666667933265401</c:v>
                </c:pt>
                <c:pt idx="30392">
                  <c:v>26.666667933265401</c:v>
                </c:pt>
                <c:pt idx="30393">
                  <c:v>20.000000173846864</c:v>
                </c:pt>
                <c:pt idx="30394">
                  <c:v>26.666667933265401</c:v>
                </c:pt>
                <c:pt idx="30395">
                  <c:v>26.666667933265401</c:v>
                </c:pt>
                <c:pt idx="30396">
                  <c:v>26.666667933265401</c:v>
                </c:pt>
                <c:pt idx="30397">
                  <c:v>20.000000173846864</c:v>
                </c:pt>
                <c:pt idx="30398">
                  <c:v>26.666667933265401</c:v>
                </c:pt>
                <c:pt idx="30399">
                  <c:v>26.666667933265401</c:v>
                </c:pt>
                <c:pt idx="30400">
                  <c:v>20.000000173846864</c:v>
                </c:pt>
                <c:pt idx="30401">
                  <c:v>26.666667933265401</c:v>
                </c:pt>
                <c:pt idx="30402">
                  <c:v>26.666667933265401</c:v>
                </c:pt>
                <c:pt idx="30403">
                  <c:v>20.000000173846864</c:v>
                </c:pt>
                <c:pt idx="30404">
                  <c:v>26.666667933265401</c:v>
                </c:pt>
                <c:pt idx="30405">
                  <c:v>26.666667933265401</c:v>
                </c:pt>
                <c:pt idx="30406">
                  <c:v>26.666667933265401</c:v>
                </c:pt>
                <c:pt idx="30407">
                  <c:v>20.000000173846864</c:v>
                </c:pt>
                <c:pt idx="30408">
                  <c:v>26.666667933265401</c:v>
                </c:pt>
                <c:pt idx="30409">
                  <c:v>26.666667933265401</c:v>
                </c:pt>
                <c:pt idx="30410">
                  <c:v>26.666667933265401</c:v>
                </c:pt>
                <c:pt idx="30411">
                  <c:v>20.000000173846864</c:v>
                </c:pt>
                <c:pt idx="30412">
                  <c:v>26.666667933265401</c:v>
                </c:pt>
                <c:pt idx="30413">
                  <c:v>26.666667933265401</c:v>
                </c:pt>
                <c:pt idx="30414">
                  <c:v>26.666667933265401</c:v>
                </c:pt>
                <c:pt idx="30415">
                  <c:v>26.666667933265401</c:v>
                </c:pt>
                <c:pt idx="30416">
                  <c:v>26.666667933265401</c:v>
                </c:pt>
                <c:pt idx="30417">
                  <c:v>26.666667933265401</c:v>
                </c:pt>
                <c:pt idx="30418">
                  <c:v>20.000000173846864</c:v>
                </c:pt>
                <c:pt idx="30419">
                  <c:v>26.666667933265401</c:v>
                </c:pt>
                <c:pt idx="30420">
                  <c:v>26.666667933265401</c:v>
                </c:pt>
                <c:pt idx="30421">
                  <c:v>26.666667933265401</c:v>
                </c:pt>
                <c:pt idx="30422">
                  <c:v>26.666667933265401</c:v>
                </c:pt>
                <c:pt idx="30423">
                  <c:v>26.666667933265401</c:v>
                </c:pt>
                <c:pt idx="30424">
                  <c:v>26.666667933265401</c:v>
                </c:pt>
                <c:pt idx="30425">
                  <c:v>26.666667933265401</c:v>
                </c:pt>
                <c:pt idx="30426">
                  <c:v>26.666667933265401</c:v>
                </c:pt>
                <c:pt idx="30427">
                  <c:v>26.666667933265401</c:v>
                </c:pt>
                <c:pt idx="30428">
                  <c:v>26.666667933265401</c:v>
                </c:pt>
                <c:pt idx="30429">
                  <c:v>26.666667933265401</c:v>
                </c:pt>
                <c:pt idx="30430">
                  <c:v>26.666667933265401</c:v>
                </c:pt>
                <c:pt idx="30431">
                  <c:v>33.333335692683868</c:v>
                </c:pt>
                <c:pt idx="30432">
                  <c:v>26.666667933265401</c:v>
                </c:pt>
                <c:pt idx="30433">
                  <c:v>26.666667933265401</c:v>
                </c:pt>
                <c:pt idx="30434">
                  <c:v>26.666667933265401</c:v>
                </c:pt>
                <c:pt idx="30435">
                  <c:v>26.666667933265401</c:v>
                </c:pt>
                <c:pt idx="30436">
                  <c:v>33.333335692683868</c:v>
                </c:pt>
                <c:pt idx="30437">
                  <c:v>26.666667933265401</c:v>
                </c:pt>
                <c:pt idx="30438">
                  <c:v>26.666667933265401</c:v>
                </c:pt>
                <c:pt idx="30439">
                  <c:v>26.666667933265401</c:v>
                </c:pt>
                <c:pt idx="30440">
                  <c:v>33.333335692683868</c:v>
                </c:pt>
                <c:pt idx="30441">
                  <c:v>26.666667933265401</c:v>
                </c:pt>
                <c:pt idx="30442">
                  <c:v>26.666667933265401</c:v>
                </c:pt>
                <c:pt idx="30443">
                  <c:v>26.666667933265401</c:v>
                </c:pt>
                <c:pt idx="30444">
                  <c:v>26.666667933265401</c:v>
                </c:pt>
                <c:pt idx="30445">
                  <c:v>26.666667933265401</c:v>
                </c:pt>
                <c:pt idx="30446">
                  <c:v>33.333335692683868</c:v>
                </c:pt>
                <c:pt idx="30447">
                  <c:v>26.666667933265401</c:v>
                </c:pt>
                <c:pt idx="30448">
                  <c:v>26.666667933265401</c:v>
                </c:pt>
                <c:pt idx="30449">
                  <c:v>26.666667933265401</c:v>
                </c:pt>
                <c:pt idx="30450">
                  <c:v>26.666667933265401</c:v>
                </c:pt>
                <c:pt idx="30451">
                  <c:v>26.666667933265401</c:v>
                </c:pt>
                <c:pt idx="30452">
                  <c:v>26.666667933265401</c:v>
                </c:pt>
                <c:pt idx="30453">
                  <c:v>26.666667933265401</c:v>
                </c:pt>
                <c:pt idx="30454">
                  <c:v>26.666667933265401</c:v>
                </c:pt>
                <c:pt idx="30455">
                  <c:v>26.666667933265401</c:v>
                </c:pt>
                <c:pt idx="30456">
                  <c:v>26.666667933265401</c:v>
                </c:pt>
                <c:pt idx="30457">
                  <c:v>26.666667933265401</c:v>
                </c:pt>
                <c:pt idx="30458">
                  <c:v>26.666667933265401</c:v>
                </c:pt>
                <c:pt idx="30459">
                  <c:v>26.666667933265401</c:v>
                </c:pt>
                <c:pt idx="30460">
                  <c:v>26.666667933265401</c:v>
                </c:pt>
                <c:pt idx="30461">
                  <c:v>26.666667933265401</c:v>
                </c:pt>
                <c:pt idx="30462">
                  <c:v>26.666667933265401</c:v>
                </c:pt>
                <c:pt idx="30463">
                  <c:v>26.666667933265401</c:v>
                </c:pt>
                <c:pt idx="30464">
                  <c:v>26.666667933265401</c:v>
                </c:pt>
                <c:pt idx="30465">
                  <c:v>26.666667933265401</c:v>
                </c:pt>
                <c:pt idx="30466">
                  <c:v>26.666667933265401</c:v>
                </c:pt>
                <c:pt idx="30467">
                  <c:v>26.666667933265401</c:v>
                </c:pt>
                <c:pt idx="30468">
                  <c:v>26.666667933265401</c:v>
                </c:pt>
                <c:pt idx="30469">
                  <c:v>33.333335692683868</c:v>
                </c:pt>
                <c:pt idx="30470">
                  <c:v>26.666667933265401</c:v>
                </c:pt>
                <c:pt idx="30471">
                  <c:v>26.666667933265401</c:v>
                </c:pt>
                <c:pt idx="30472">
                  <c:v>26.666667933265401</c:v>
                </c:pt>
                <c:pt idx="30473">
                  <c:v>26.666667933265401</c:v>
                </c:pt>
                <c:pt idx="30474">
                  <c:v>26.666667933265401</c:v>
                </c:pt>
                <c:pt idx="30475">
                  <c:v>33.333335692683868</c:v>
                </c:pt>
                <c:pt idx="30476">
                  <c:v>26.666667933265401</c:v>
                </c:pt>
                <c:pt idx="30477">
                  <c:v>26.666667933265401</c:v>
                </c:pt>
                <c:pt idx="30478">
                  <c:v>26.666667933265401</c:v>
                </c:pt>
                <c:pt idx="30479">
                  <c:v>26.666667933265401</c:v>
                </c:pt>
                <c:pt idx="30480">
                  <c:v>26.666667933265401</c:v>
                </c:pt>
                <c:pt idx="30481">
                  <c:v>33.333335692683868</c:v>
                </c:pt>
                <c:pt idx="30482">
                  <c:v>26.666667933265401</c:v>
                </c:pt>
                <c:pt idx="30483">
                  <c:v>26.666667933265401</c:v>
                </c:pt>
                <c:pt idx="30484">
                  <c:v>26.666667933265401</c:v>
                </c:pt>
                <c:pt idx="30485">
                  <c:v>26.666667933265401</c:v>
                </c:pt>
                <c:pt idx="30486">
                  <c:v>26.666667933265401</c:v>
                </c:pt>
                <c:pt idx="30487">
                  <c:v>33.333335692683868</c:v>
                </c:pt>
                <c:pt idx="30488">
                  <c:v>26.666667933265401</c:v>
                </c:pt>
                <c:pt idx="30489">
                  <c:v>26.666667933265401</c:v>
                </c:pt>
                <c:pt idx="30490">
                  <c:v>26.666667933265401</c:v>
                </c:pt>
                <c:pt idx="30491">
                  <c:v>26.666667933265401</c:v>
                </c:pt>
                <c:pt idx="30492">
                  <c:v>33.333335692683868</c:v>
                </c:pt>
                <c:pt idx="30493">
                  <c:v>26.666667933265401</c:v>
                </c:pt>
                <c:pt idx="30494">
                  <c:v>26.666667933265401</c:v>
                </c:pt>
                <c:pt idx="30495">
                  <c:v>26.666667933265401</c:v>
                </c:pt>
                <c:pt idx="30496">
                  <c:v>26.666667933265401</c:v>
                </c:pt>
                <c:pt idx="30497">
                  <c:v>33.333335692683868</c:v>
                </c:pt>
                <c:pt idx="30498">
                  <c:v>26.666667933265401</c:v>
                </c:pt>
                <c:pt idx="30499">
                  <c:v>26.666667933265401</c:v>
                </c:pt>
                <c:pt idx="30500">
                  <c:v>33.333335692683868</c:v>
                </c:pt>
                <c:pt idx="30501">
                  <c:v>26.666667933265401</c:v>
                </c:pt>
                <c:pt idx="30502">
                  <c:v>26.666667933265401</c:v>
                </c:pt>
                <c:pt idx="30503">
                  <c:v>33.333335692683868</c:v>
                </c:pt>
                <c:pt idx="30504">
                  <c:v>26.666667933265401</c:v>
                </c:pt>
                <c:pt idx="30505">
                  <c:v>33.333335692683868</c:v>
                </c:pt>
                <c:pt idx="30506">
                  <c:v>26.666667933265401</c:v>
                </c:pt>
                <c:pt idx="30507">
                  <c:v>33.333335692683868</c:v>
                </c:pt>
                <c:pt idx="30508">
                  <c:v>26.666667933265401</c:v>
                </c:pt>
                <c:pt idx="30509">
                  <c:v>33.333335692683868</c:v>
                </c:pt>
                <c:pt idx="30510">
                  <c:v>26.666667933265401</c:v>
                </c:pt>
                <c:pt idx="30511">
                  <c:v>33.333335692683868</c:v>
                </c:pt>
                <c:pt idx="30512">
                  <c:v>33.333335692683868</c:v>
                </c:pt>
                <c:pt idx="30513">
                  <c:v>26.666667933265401</c:v>
                </c:pt>
                <c:pt idx="30514">
                  <c:v>33.333335692683868</c:v>
                </c:pt>
                <c:pt idx="30515">
                  <c:v>33.333335692683868</c:v>
                </c:pt>
                <c:pt idx="30516">
                  <c:v>26.666667933265401</c:v>
                </c:pt>
                <c:pt idx="30517">
                  <c:v>33.333335692683868</c:v>
                </c:pt>
                <c:pt idx="30518">
                  <c:v>26.666667933265401</c:v>
                </c:pt>
                <c:pt idx="30519">
                  <c:v>33.333335692683868</c:v>
                </c:pt>
                <c:pt idx="30520">
                  <c:v>33.333335692683868</c:v>
                </c:pt>
                <c:pt idx="30521">
                  <c:v>26.666667933265401</c:v>
                </c:pt>
                <c:pt idx="30522">
                  <c:v>33.333335692683868</c:v>
                </c:pt>
                <c:pt idx="30523">
                  <c:v>33.333335692683868</c:v>
                </c:pt>
                <c:pt idx="30524">
                  <c:v>26.666667933265401</c:v>
                </c:pt>
                <c:pt idx="30525">
                  <c:v>33.333335692683868</c:v>
                </c:pt>
                <c:pt idx="30526">
                  <c:v>26.666667933265401</c:v>
                </c:pt>
                <c:pt idx="30527">
                  <c:v>33.333335692683868</c:v>
                </c:pt>
                <c:pt idx="30528">
                  <c:v>33.333335692683868</c:v>
                </c:pt>
                <c:pt idx="30529">
                  <c:v>26.666667933265401</c:v>
                </c:pt>
                <c:pt idx="30530">
                  <c:v>33.333335692683868</c:v>
                </c:pt>
                <c:pt idx="30531">
                  <c:v>26.666667933265401</c:v>
                </c:pt>
                <c:pt idx="30532">
                  <c:v>33.333335692683868</c:v>
                </c:pt>
                <c:pt idx="30533">
                  <c:v>26.666667933265401</c:v>
                </c:pt>
                <c:pt idx="30534">
                  <c:v>33.333335692683868</c:v>
                </c:pt>
                <c:pt idx="30535">
                  <c:v>26.666667933265401</c:v>
                </c:pt>
                <c:pt idx="30536">
                  <c:v>26.666667933265401</c:v>
                </c:pt>
                <c:pt idx="30537">
                  <c:v>26.666667933265401</c:v>
                </c:pt>
                <c:pt idx="30538">
                  <c:v>26.666667933265401</c:v>
                </c:pt>
                <c:pt idx="30539">
                  <c:v>26.666667933265401</c:v>
                </c:pt>
                <c:pt idx="30540">
                  <c:v>26.666667933265401</c:v>
                </c:pt>
                <c:pt idx="30541">
                  <c:v>26.666667933265401</c:v>
                </c:pt>
                <c:pt idx="30542">
                  <c:v>20.000000173846864</c:v>
                </c:pt>
                <c:pt idx="30543">
                  <c:v>26.666667933265401</c:v>
                </c:pt>
                <c:pt idx="30544">
                  <c:v>20.000000173846864</c:v>
                </c:pt>
                <c:pt idx="30545">
                  <c:v>26.666667933265401</c:v>
                </c:pt>
                <c:pt idx="30546">
                  <c:v>20.000000173846864</c:v>
                </c:pt>
                <c:pt idx="30547">
                  <c:v>20.000000173846864</c:v>
                </c:pt>
                <c:pt idx="30548">
                  <c:v>20.000000173846864</c:v>
                </c:pt>
                <c:pt idx="30549">
                  <c:v>26.666667933265401</c:v>
                </c:pt>
                <c:pt idx="30550">
                  <c:v>20.000000173846864</c:v>
                </c:pt>
                <c:pt idx="30551">
                  <c:v>20.000000173846864</c:v>
                </c:pt>
                <c:pt idx="30552">
                  <c:v>13.333333966632667</c:v>
                </c:pt>
                <c:pt idx="30553">
                  <c:v>20.000000173846864</c:v>
                </c:pt>
                <c:pt idx="30554">
                  <c:v>20.000000173846864</c:v>
                </c:pt>
                <c:pt idx="30555">
                  <c:v>20.000000173846864</c:v>
                </c:pt>
                <c:pt idx="30556">
                  <c:v>13.333333966632667</c:v>
                </c:pt>
                <c:pt idx="30557">
                  <c:v>20.000000173846864</c:v>
                </c:pt>
                <c:pt idx="30558">
                  <c:v>20.000000173846864</c:v>
                </c:pt>
                <c:pt idx="30559">
                  <c:v>13.333333966632667</c:v>
                </c:pt>
                <c:pt idx="30560">
                  <c:v>20.000000173846864</c:v>
                </c:pt>
                <c:pt idx="30561">
                  <c:v>13.333333966632667</c:v>
                </c:pt>
                <c:pt idx="30562">
                  <c:v>20.000000173846864</c:v>
                </c:pt>
                <c:pt idx="30563">
                  <c:v>13.333333966632667</c:v>
                </c:pt>
                <c:pt idx="30564">
                  <c:v>20.000000173846864</c:v>
                </c:pt>
                <c:pt idx="30565">
                  <c:v>13.333333966632667</c:v>
                </c:pt>
                <c:pt idx="30566">
                  <c:v>20.000000173846864</c:v>
                </c:pt>
                <c:pt idx="30567">
                  <c:v>13.333333966632667</c:v>
                </c:pt>
                <c:pt idx="30568">
                  <c:v>20.000000173846864</c:v>
                </c:pt>
                <c:pt idx="30569">
                  <c:v>13.333333966632667</c:v>
                </c:pt>
                <c:pt idx="30570">
                  <c:v>20.000000173846864</c:v>
                </c:pt>
                <c:pt idx="30571">
                  <c:v>13.333333966632667</c:v>
                </c:pt>
                <c:pt idx="30572">
                  <c:v>13.333333966632667</c:v>
                </c:pt>
                <c:pt idx="30573">
                  <c:v>20.000000173846864</c:v>
                </c:pt>
                <c:pt idx="30574">
                  <c:v>13.333333966632667</c:v>
                </c:pt>
                <c:pt idx="30575">
                  <c:v>20.000000173846864</c:v>
                </c:pt>
                <c:pt idx="30576">
                  <c:v>13.333333966632667</c:v>
                </c:pt>
                <c:pt idx="30577">
                  <c:v>20.000000173846864</c:v>
                </c:pt>
                <c:pt idx="30578">
                  <c:v>13.333333966632667</c:v>
                </c:pt>
                <c:pt idx="30579">
                  <c:v>13.333333966632667</c:v>
                </c:pt>
                <c:pt idx="30580">
                  <c:v>20.000000173846864</c:v>
                </c:pt>
                <c:pt idx="30581">
                  <c:v>13.333333966632667</c:v>
                </c:pt>
                <c:pt idx="30582">
                  <c:v>20.000000173846864</c:v>
                </c:pt>
                <c:pt idx="30583">
                  <c:v>13.333333966632667</c:v>
                </c:pt>
                <c:pt idx="30584">
                  <c:v>13.333333966632667</c:v>
                </c:pt>
                <c:pt idx="30585">
                  <c:v>20.000000173846864</c:v>
                </c:pt>
                <c:pt idx="30586">
                  <c:v>13.333333966632667</c:v>
                </c:pt>
                <c:pt idx="30587">
                  <c:v>13.333333966632667</c:v>
                </c:pt>
                <c:pt idx="30588">
                  <c:v>20.000000173846864</c:v>
                </c:pt>
                <c:pt idx="30589">
                  <c:v>13.333333966632667</c:v>
                </c:pt>
                <c:pt idx="30590">
                  <c:v>13.333333966632667</c:v>
                </c:pt>
                <c:pt idx="30591">
                  <c:v>20.000000173846864</c:v>
                </c:pt>
                <c:pt idx="30592">
                  <c:v>13.333333966632667</c:v>
                </c:pt>
                <c:pt idx="30593">
                  <c:v>13.333333966632667</c:v>
                </c:pt>
                <c:pt idx="30594">
                  <c:v>20.000000173846864</c:v>
                </c:pt>
                <c:pt idx="30595">
                  <c:v>13.333333966632667</c:v>
                </c:pt>
                <c:pt idx="30596">
                  <c:v>13.333333966632667</c:v>
                </c:pt>
                <c:pt idx="30597">
                  <c:v>13.333333966632667</c:v>
                </c:pt>
                <c:pt idx="30598">
                  <c:v>20.000000173846864</c:v>
                </c:pt>
                <c:pt idx="30599">
                  <c:v>13.333333966632667</c:v>
                </c:pt>
                <c:pt idx="30600">
                  <c:v>13.333333966632667</c:v>
                </c:pt>
                <c:pt idx="30601">
                  <c:v>20.000000173846864</c:v>
                </c:pt>
                <c:pt idx="30602">
                  <c:v>13.333333966632667</c:v>
                </c:pt>
                <c:pt idx="30603">
                  <c:v>13.333333966632667</c:v>
                </c:pt>
                <c:pt idx="30604">
                  <c:v>20.000000173846864</c:v>
                </c:pt>
                <c:pt idx="30605">
                  <c:v>13.333333966632667</c:v>
                </c:pt>
                <c:pt idx="30606">
                  <c:v>20.000000173846864</c:v>
                </c:pt>
                <c:pt idx="30607">
                  <c:v>13.333333966632667</c:v>
                </c:pt>
                <c:pt idx="30608">
                  <c:v>13.333333966632667</c:v>
                </c:pt>
                <c:pt idx="30609">
                  <c:v>20.000000173846864</c:v>
                </c:pt>
                <c:pt idx="30610">
                  <c:v>13.333333966632667</c:v>
                </c:pt>
                <c:pt idx="30611">
                  <c:v>20.000000173846864</c:v>
                </c:pt>
                <c:pt idx="30612">
                  <c:v>13.333333966632667</c:v>
                </c:pt>
                <c:pt idx="30613">
                  <c:v>13.333333966632667</c:v>
                </c:pt>
                <c:pt idx="30614">
                  <c:v>20.000000173846864</c:v>
                </c:pt>
                <c:pt idx="30615">
                  <c:v>13.333333966632667</c:v>
                </c:pt>
                <c:pt idx="30616">
                  <c:v>13.333333966632667</c:v>
                </c:pt>
                <c:pt idx="30617">
                  <c:v>20.000000173846864</c:v>
                </c:pt>
                <c:pt idx="30618">
                  <c:v>13.333333966632667</c:v>
                </c:pt>
                <c:pt idx="30619">
                  <c:v>20.000000173846864</c:v>
                </c:pt>
                <c:pt idx="30620">
                  <c:v>13.333333966632667</c:v>
                </c:pt>
                <c:pt idx="30621">
                  <c:v>20.000000173846864</c:v>
                </c:pt>
                <c:pt idx="30622">
                  <c:v>13.333333966632667</c:v>
                </c:pt>
                <c:pt idx="30623">
                  <c:v>13.333333966632667</c:v>
                </c:pt>
                <c:pt idx="30624">
                  <c:v>20.000000173846864</c:v>
                </c:pt>
                <c:pt idx="30625">
                  <c:v>13.333333966632667</c:v>
                </c:pt>
                <c:pt idx="30626">
                  <c:v>20.000000173846864</c:v>
                </c:pt>
                <c:pt idx="30627">
                  <c:v>13.333333966632667</c:v>
                </c:pt>
                <c:pt idx="30628">
                  <c:v>20.000000173846864</c:v>
                </c:pt>
                <c:pt idx="30629">
                  <c:v>13.333333966632667</c:v>
                </c:pt>
                <c:pt idx="30630">
                  <c:v>20.000000173846864</c:v>
                </c:pt>
                <c:pt idx="30631">
                  <c:v>13.333333966632667</c:v>
                </c:pt>
                <c:pt idx="30632">
                  <c:v>20.000000173846864</c:v>
                </c:pt>
                <c:pt idx="30633">
                  <c:v>13.333333966632667</c:v>
                </c:pt>
                <c:pt idx="30634">
                  <c:v>20.000000173846864</c:v>
                </c:pt>
                <c:pt idx="30635">
                  <c:v>13.333333966632667</c:v>
                </c:pt>
                <c:pt idx="30636">
                  <c:v>13.333333966632667</c:v>
                </c:pt>
                <c:pt idx="30637">
                  <c:v>20.000000173846864</c:v>
                </c:pt>
                <c:pt idx="30638">
                  <c:v>13.333333966632667</c:v>
                </c:pt>
                <c:pt idx="30639">
                  <c:v>20.000000173846864</c:v>
                </c:pt>
                <c:pt idx="30640">
                  <c:v>13.333333966632667</c:v>
                </c:pt>
                <c:pt idx="30641">
                  <c:v>13.333333966632667</c:v>
                </c:pt>
                <c:pt idx="30642">
                  <c:v>13.333333966632667</c:v>
                </c:pt>
                <c:pt idx="30643">
                  <c:v>20.000000173846864</c:v>
                </c:pt>
                <c:pt idx="30644">
                  <c:v>13.333333966632667</c:v>
                </c:pt>
                <c:pt idx="30645">
                  <c:v>13.333333966632667</c:v>
                </c:pt>
                <c:pt idx="30646">
                  <c:v>13.333333966632667</c:v>
                </c:pt>
                <c:pt idx="30647">
                  <c:v>20.000000173846864</c:v>
                </c:pt>
                <c:pt idx="30648">
                  <c:v>13.333333966632667</c:v>
                </c:pt>
                <c:pt idx="30649">
                  <c:v>13.333333966632667</c:v>
                </c:pt>
                <c:pt idx="30650">
                  <c:v>13.333333966632667</c:v>
                </c:pt>
                <c:pt idx="30651">
                  <c:v>20.000000173846864</c:v>
                </c:pt>
                <c:pt idx="30652">
                  <c:v>13.333333966632667</c:v>
                </c:pt>
                <c:pt idx="30653">
                  <c:v>13.333333966632667</c:v>
                </c:pt>
                <c:pt idx="30654">
                  <c:v>13.333333966632667</c:v>
                </c:pt>
                <c:pt idx="30655">
                  <c:v>20.000000173846864</c:v>
                </c:pt>
                <c:pt idx="30656">
                  <c:v>13.333333966632667</c:v>
                </c:pt>
                <c:pt idx="30657">
                  <c:v>13.333333966632667</c:v>
                </c:pt>
                <c:pt idx="30658">
                  <c:v>13.333333966632667</c:v>
                </c:pt>
                <c:pt idx="30659">
                  <c:v>20.000000173846864</c:v>
                </c:pt>
                <c:pt idx="30660">
                  <c:v>13.333333966632667</c:v>
                </c:pt>
                <c:pt idx="30661">
                  <c:v>13.333333966632667</c:v>
                </c:pt>
                <c:pt idx="30662">
                  <c:v>20.000000173846864</c:v>
                </c:pt>
                <c:pt idx="30663">
                  <c:v>13.333333966632667</c:v>
                </c:pt>
                <c:pt idx="30664">
                  <c:v>13.333333966632667</c:v>
                </c:pt>
                <c:pt idx="30665">
                  <c:v>13.333333966632667</c:v>
                </c:pt>
                <c:pt idx="30666">
                  <c:v>20.000000173846864</c:v>
                </c:pt>
                <c:pt idx="30667">
                  <c:v>13.333333966632667</c:v>
                </c:pt>
                <c:pt idx="30668">
                  <c:v>13.333333966632667</c:v>
                </c:pt>
                <c:pt idx="30669">
                  <c:v>13.333333966632667</c:v>
                </c:pt>
                <c:pt idx="30670">
                  <c:v>20.000000173846864</c:v>
                </c:pt>
                <c:pt idx="30671">
                  <c:v>13.333333966632667</c:v>
                </c:pt>
                <c:pt idx="30672">
                  <c:v>13.333333966632667</c:v>
                </c:pt>
                <c:pt idx="30673">
                  <c:v>13.333333966632667</c:v>
                </c:pt>
                <c:pt idx="30674">
                  <c:v>13.333333966632667</c:v>
                </c:pt>
                <c:pt idx="30675">
                  <c:v>13.333333966632667</c:v>
                </c:pt>
                <c:pt idx="30676">
                  <c:v>13.333333966632667</c:v>
                </c:pt>
                <c:pt idx="30677">
                  <c:v>13.333333966632667</c:v>
                </c:pt>
                <c:pt idx="30678">
                  <c:v>13.333333966632667</c:v>
                </c:pt>
                <c:pt idx="30679">
                  <c:v>13.333333966632667</c:v>
                </c:pt>
                <c:pt idx="30680">
                  <c:v>13.333333966632667</c:v>
                </c:pt>
                <c:pt idx="30681">
                  <c:v>13.333333966632667</c:v>
                </c:pt>
                <c:pt idx="30682">
                  <c:v>13.333333966632667</c:v>
                </c:pt>
                <c:pt idx="30683">
                  <c:v>13.333333966632667</c:v>
                </c:pt>
                <c:pt idx="30684">
                  <c:v>13.333333966632667</c:v>
                </c:pt>
                <c:pt idx="30685">
                  <c:v>13.333333966632667</c:v>
                </c:pt>
                <c:pt idx="30686">
                  <c:v>13.333333966632667</c:v>
                </c:pt>
                <c:pt idx="30687">
                  <c:v>13.333333966632667</c:v>
                </c:pt>
                <c:pt idx="30688">
                  <c:v>13.333333966632667</c:v>
                </c:pt>
                <c:pt idx="30689">
                  <c:v>13.333333966632667</c:v>
                </c:pt>
                <c:pt idx="30690">
                  <c:v>13.333333966632667</c:v>
                </c:pt>
                <c:pt idx="30691">
                  <c:v>6.6666669833163335</c:v>
                </c:pt>
                <c:pt idx="30692">
                  <c:v>13.333333966632667</c:v>
                </c:pt>
                <c:pt idx="30693">
                  <c:v>13.333333966632667</c:v>
                </c:pt>
                <c:pt idx="30694">
                  <c:v>13.333333966632667</c:v>
                </c:pt>
                <c:pt idx="30695">
                  <c:v>13.333333966632667</c:v>
                </c:pt>
                <c:pt idx="30696">
                  <c:v>13.333333966632667</c:v>
                </c:pt>
                <c:pt idx="30697">
                  <c:v>6.6666669833163335</c:v>
                </c:pt>
                <c:pt idx="30698">
                  <c:v>13.333333966632667</c:v>
                </c:pt>
                <c:pt idx="30699">
                  <c:v>13.333333966632667</c:v>
                </c:pt>
                <c:pt idx="30700">
                  <c:v>13.333333966632667</c:v>
                </c:pt>
                <c:pt idx="30701">
                  <c:v>13.333333966632667</c:v>
                </c:pt>
                <c:pt idx="30702">
                  <c:v>6.6666669833163335</c:v>
                </c:pt>
                <c:pt idx="30703">
                  <c:v>13.333333966632667</c:v>
                </c:pt>
                <c:pt idx="30704">
                  <c:v>13.333333966632667</c:v>
                </c:pt>
                <c:pt idx="30705">
                  <c:v>13.333333966632667</c:v>
                </c:pt>
                <c:pt idx="30706">
                  <c:v>6.6666669833163335</c:v>
                </c:pt>
                <c:pt idx="30707">
                  <c:v>13.333333966632667</c:v>
                </c:pt>
                <c:pt idx="30708">
                  <c:v>13.333333966632667</c:v>
                </c:pt>
                <c:pt idx="30709">
                  <c:v>13.333333966632667</c:v>
                </c:pt>
                <c:pt idx="30710">
                  <c:v>13.333333966632667</c:v>
                </c:pt>
                <c:pt idx="30711">
                  <c:v>6.6666669833163335</c:v>
                </c:pt>
                <c:pt idx="30712">
                  <c:v>13.333333966632667</c:v>
                </c:pt>
                <c:pt idx="30713">
                  <c:v>13.333333966632667</c:v>
                </c:pt>
                <c:pt idx="30714">
                  <c:v>13.333333966632667</c:v>
                </c:pt>
                <c:pt idx="30715">
                  <c:v>13.333333966632667</c:v>
                </c:pt>
                <c:pt idx="30716">
                  <c:v>13.333333966632667</c:v>
                </c:pt>
                <c:pt idx="30717">
                  <c:v>13.333333966632667</c:v>
                </c:pt>
                <c:pt idx="30718">
                  <c:v>6.6666669833163335</c:v>
                </c:pt>
                <c:pt idx="30719">
                  <c:v>13.333333966632667</c:v>
                </c:pt>
                <c:pt idx="30720">
                  <c:v>13.333333966632667</c:v>
                </c:pt>
                <c:pt idx="30721">
                  <c:v>13.333333966632667</c:v>
                </c:pt>
                <c:pt idx="30722">
                  <c:v>13.333333966632667</c:v>
                </c:pt>
                <c:pt idx="30723">
                  <c:v>13.333333966632667</c:v>
                </c:pt>
                <c:pt idx="30724">
                  <c:v>13.333333966632667</c:v>
                </c:pt>
                <c:pt idx="30725">
                  <c:v>13.333333966632667</c:v>
                </c:pt>
                <c:pt idx="30726">
                  <c:v>13.333333966632667</c:v>
                </c:pt>
                <c:pt idx="30727">
                  <c:v>13.333333966632667</c:v>
                </c:pt>
                <c:pt idx="30728">
                  <c:v>13.333333966632667</c:v>
                </c:pt>
                <c:pt idx="30729">
                  <c:v>13.333333966632667</c:v>
                </c:pt>
                <c:pt idx="30730">
                  <c:v>13.333333966632667</c:v>
                </c:pt>
                <c:pt idx="30731">
                  <c:v>13.333333966632667</c:v>
                </c:pt>
                <c:pt idx="30732">
                  <c:v>13.333333966632667</c:v>
                </c:pt>
                <c:pt idx="30733">
                  <c:v>13.333333966632667</c:v>
                </c:pt>
                <c:pt idx="30734">
                  <c:v>13.333333966632667</c:v>
                </c:pt>
                <c:pt idx="30735">
                  <c:v>13.333333966632667</c:v>
                </c:pt>
                <c:pt idx="30736">
                  <c:v>13.333333966632667</c:v>
                </c:pt>
                <c:pt idx="30737">
                  <c:v>13.333333966632667</c:v>
                </c:pt>
                <c:pt idx="30738">
                  <c:v>13.333333966632667</c:v>
                </c:pt>
                <c:pt idx="30739">
                  <c:v>13.333333966632667</c:v>
                </c:pt>
                <c:pt idx="30740">
                  <c:v>20.000000173846864</c:v>
                </c:pt>
                <c:pt idx="30741">
                  <c:v>13.333333966632667</c:v>
                </c:pt>
                <c:pt idx="30742">
                  <c:v>13.333333966632667</c:v>
                </c:pt>
                <c:pt idx="30743">
                  <c:v>20.000000173846864</c:v>
                </c:pt>
                <c:pt idx="30744">
                  <c:v>13.333333966632667</c:v>
                </c:pt>
                <c:pt idx="30745">
                  <c:v>13.333333966632667</c:v>
                </c:pt>
                <c:pt idx="30746">
                  <c:v>20.000000173846864</c:v>
                </c:pt>
                <c:pt idx="30747">
                  <c:v>13.333333966632667</c:v>
                </c:pt>
                <c:pt idx="30748">
                  <c:v>20.000000173846864</c:v>
                </c:pt>
                <c:pt idx="30749">
                  <c:v>13.333333966632667</c:v>
                </c:pt>
                <c:pt idx="30750">
                  <c:v>20.000000173846864</c:v>
                </c:pt>
                <c:pt idx="30751">
                  <c:v>20.000000173846864</c:v>
                </c:pt>
                <c:pt idx="30752">
                  <c:v>13.333333966632667</c:v>
                </c:pt>
                <c:pt idx="30753">
                  <c:v>20.000000173846864</c:v>
                </c:pt>
                <c:pt idx="30754">
                  <c:v>20.000000173846864</c:v>
                </c:pt>
                <c:pt idx="30755">
                  <c:v>20.000000173846864</c:v>
                </c:pt>
                <c:pt idx="30756">
                  <c:v>13.333333966632667</c:v>
                </c:pt>
                <c:pt idx="30757">
                  <c:v>20.000000173846864</c:v>
                </c:pt>
                <c:pt idx="30758">
                  <c:v>20.000000173846864</c:v>
                </c:pt>
                <c:pt idx="30759">
                  <c:v>20.000000173846864</c:v>
                </c:pt>
                <c:pt idx="30760">
                  <c:v>20.000000173846864</c:v>
                </c:pt>
                <c:pt idx="30761">
                  <c:v>26.666667933265401</c:v>
                </c:pt>
                <c:pt idx="30762">
                  <c:v>20.000000173846864</c:v>
                </c:pt>
                <c:pt idx="30763">
                  <c:v>20.000000173846864</c:v>
                </c:pt>
                <c:pt idx="30764">
                  <c:v>20.000000173846864</c:v>
                </c:pt>
                <c:pt idx="30765">
                  <c:v>26.666667933265401</c:v>
                </c:pt>
                <c:pt idx="30766">
                  <c:v>20.000000173846864</c:v>
                </c:pt>
                <c:pt idx="30767">
                  <c:v>20.000000173846864</c:v>
                </c:pt>
                <c:pt idx="30768">
                  <c:v>26.666667933265401</c:v>
                </c:pt>
                <c:pt idx="30769">
                  <c:v>20.000000173846864</c:v>
                </c:pt>
                <c:pt idx="30770">
                  <c:v>26.666667933265401</c:v>
                </c:pt>
                <c:pt idx="30771">
                  <c:v>20.000000173846864</c:v>
                </c:pt>
                <c:pt idx="30772">
                  <c:v>26.666667933265401</c:v>
                </c:pt>
                <c:pt idx="30773">
                  <c:v>20.000000173846864</c:v>
                </c:pt>
                <c:pt idx="30774">
                  <c:v>26.666667933265401</c:v>
                </c:pt>
                <c:pt idx="30775">
                  <c:v>26.666667933265401</c:v>
                </c:pt>
                <c:pt idx="30776">
                  <c:v>20.000000173846864</c:v>
                </c:pt>
                <c:pt idx="30777">
                  <c:v>26.666667933265401</c:v>
                </c:pt>
                <c:pt idx="30778">
                  <c:v>20.000000173846864</c:v>
                </c:pt>
                <c:pt idx="30779">
                  <c:v>26.666667933265401</c:v>
                </c:pt>
                <c:pt idx="30780">
                  <c:v>20.000000173846864</c:v>
                </c:pt>
                <c:pt idx="30781">
                  <c:v>20.000000173846864</c:v>
                </c:pt>
                <c:pt idx="30782">
                  <c:v>26.666667933265401</c:v>
                </c:pt>
                <c:pt idx="30783">
                  <c:v>20.000000173846864</c:v>
                </c:pt>
                <c:pt idx="30784">
                  <c:v>26.666667933265401</c:v>
                </c:pt>
                <c:pt idx="30785">
                  <c:v>20.000000173846864</c:v>
                </c:pt>
                <c:pt idx="30786">
                  <c:v>20.000000173846864</c:v>
                </c:pt>
                <c:pt idx="30787">
                  <c:v>26.666667933265401</c:v>
                </c:pt>
                <c:pt idx="30788">
                  <c:v>20.000000173846864</c:v>
                </c:pt>
                <c:pt idx="30789">
                  <c:v>20.000000173846864</c:v>
                </c:pt>
                <c:pt idx="30790">
                  <c:v>20.000000173846864</c:v>
                </c:pt>
                <c:pt idx="30791">
                  <c:v>20.000000173846864</c:v>
                </c:pt>
                <c:pt idx="30792">
                  <c:v>20.000000173846864</c:v>
                </c:pt>
                <c:pt idx="30793">
                  <c:v>20.000000173846864</c:v>
                </c:pt>
                <c:pt idx="30794">
                  <c:v>20.000000173846864</c:v>
                </c:pt>
                <c:pt idx="30795">
                  <c:v>20.000000173846864</c:v>
                </c:pt>
                <c:pt idx="30796">
                  <c:v>20.000000173846864</c:v>
                </c:pt>
                <c:pt idx="30797">
                  <c:v>13.333333966632667</c:v>
                </c:pt>
                <c:pt idx="30798">
                  <c:v>20.000000173846864</c:v>
                </c:pt>
                <c:pt idx="30799">
                  <c:v>20.000000173846864</c:v>
                </c:pt>
                <c:pt idx="30800">
                  <c:v>13.333333966632667</c:v>
                </c:pt>
                <c:pt idx="30801">
                  <c:v>20.000000173846864</c:v>
                </c:pt>
                <c:pt idx="30802">
                  <c:v>13.333333966632667</c:v>
                </c:pt>
                <c:pt idx="30803">
                  <c:v>20.000000173846864</c:v>
                </c:pt>
                <c:pt idx="30804">
                  <c:v>13.333333966632667</c:v>
                </c:pt>
                <c:pt idx="30805">
                  <c:v>20.000000173846864</c:v>
                </c:pt>
                <c:pt idx="30806">
                  <c:v>13.333333966632667</c:v>
                </c:pt>
                <c:pt idx="30807">
                  <c:v>20.000000173846864</c:v>
                </c:pt>
                <c:pt idx="30808">
                  <c:v>13.333333966632667</c:v>
                </c:pt>
                <c:pt idx="30809">
                  <c:v>13.333333966632667</c:v>
                </c:pt>
                <c:pt idx="30810">
                  <c:v>20.000000173846864</c:v>
                </c:pt>
                <c:pt idx="30811">
                  <c:v>13.333333966632667</c:v>
                </c:pt>
                <c:pt idx="30812">
                  <c:v>20.000000173846864</c:v>
                </c:pt>
                <c:pt idx="30813">
                  <c:v>13.333333966632667</c:v>
                </c:pt>
                <c:pt idx="30814">
                  <c:v>13.333333966632667</c:v>
                </c:pt>
                <c:pt idx="30815">
                  <c:v>20.000000173846864</c:v>
                </c:pt>
                <c:pt idx="30816">
                  <c:v>13.333333966632667</c:v>
                </c:pt>
                <c:pt idx="30817">
                  <c:v>13.333333966632667</c:v>
                </c:pt>
                <c:pt idx="30818">
                  <c:v>20.000000173846864</c:v>
                </c:pt>
                <c:pt idx="30819">
                  <c:v>13.333333966632667</c:v>
                </c:pt>
                <c:pt idx="30820">
                  <c:v>13.333333966632667</c:v>
                </c:pt>
                <c:pt idx="30821">
                  <c:v>13.333333966632667</c:v>
                </c:pt>
                <c:pt idx="30822">
                  <c:v>20.000000173846864</c:v>
                </c:pt>
                <c:pt idx="30823">
                  <c:v>13.333333966632667</c:v>
                </c:pt>
                <c:pt idx="30824">
                  <c:v>13.333333966632667</c:v>
                </c:pt>
                <c:pt idx="30825">
                  <c:v>13.333333966632667</c:v>
                </c:pt>
                <c:pt idx="30826">
                  <c:v>13.333333966632667</c:v>
                </c:pt>
                <c:pt idx="30827">
                  <c:v>13.333333966632667</c:v>
                </c:pt>
                <c:pt idx="30828">
                  <c:v>13.333333966632667</c:v>
                </c:pt>
                <c:pt idx="30829">
                  <c:v>13.333333966632667</c:v>
                </c:pt>
                <c:pt idx="30830">
                  <c:v>20.000000173846864</c:v>
                </c:pt>
                <c:pt idx="30831">
                  <c:v>13.333333966632667</c:v>
                </c:pt>
                <c:pt idx="30832">
                  <c:v>13.333333966632667</c:v>
                </c:pt>
                <c:pt idx="30833">
                  <c:v>6.6666669833163335</c:v>
                </c:pt>
                <c:pt idx="30834">
                  <c:v>13.333333966632667</c:v>
                </c:pt>
                <c:pt idx="30835">
                  <c:v>13.333333966632667</c:v>
                </c:pt>
                <c:pt idx="30836">
                  <c:v>13.333333966632667</c:v>
                </c:pt>
                <c:pt idx="30837">
                  <c:v>13.333333966632667</c:v>
                </c:pt>
                <c:pt idx="30838">
                  <c:v>13.333333966632667</c:v>
                </c:pt>
                <c:pt idx="30839">
                  <c:v>13.333333966632667</c:v>
                </c:pt>
                <c:pt idx="30840">
                  <c:v>13.333333966632667</c:v>
                </c:pt>
                <c:pt idx="30841">
                  <c:v>13.333333966632667</c:v>
                </c:pt>
                <c:pt idx="30842">
                  <c:v>13.333333966632667</c:v>
                </c:pt>
                <c:pt idx="30843">
                  <c:v>6.6666669833163335</c:v>
                </c:pt>
                <c:pt idx="30844">
                  <c:v>13.333333966632667</c:v>
                </c:pt>
                <c:pt idx="30845">
                  <c:v>13.333333966632667</c:v>
                </c:pt>
                <c:pt idx="30846">
                  <c:v>13.333333966632667</c:v>
                </c:pt>
                <c:pt idx="30847">
                  <c:v>13.333333966632667</c:v>
                </c:pt>
                <c:pt idx="30848">
                  <c:v>13.333333966632667</c:v>
                </c:pt>
                <c:pt idx="30849">
                  <c:v>13.333333966632667</c:v>
                </c:pt>
                <c:pt idx="30850">
                  <c:v>13.333333966632667</c:v>
                </c:pt>
                <c:pt idx="30851">
                  <c:v>13.333333966632667</c:v>
                </c:pt>
                <c:pt idx="30852">
                  <c:v>13.333333966632667</c:v>
                </c:pt>
                <c:pt idx="30853">
                  <c:v>13.333333966632667</c:v>
                </c:pt>
                <c:pt idx="30854">
                  <c:v>13.333333966632667</c:v>
                </c:pt>
                <c:pt idx="30855">
                  <c:v>13.333333966632667</c:v>
                </c:pt>
                <c:pt idx="30856">
                  <c:v>13.333333966632667</c:v>
                </c:pt>
                <c:pt idx="30857">
                  <c:v>13.333333966632667</c:v>
                </c:pt>
                <c:pt idx="30858">
                  <c:v>13.333333966632667</c:v>
                </c:pt>
                <c:pt idx="30859">
                  <c:v>20.000000173846864</c:v>
                </c:pt>
                <c:pt idx="30860">
                  <c:v>13.333333966632667</c:v>
                </c:pt>
                <c:pt idx="30861">
                  <c:v>13.333333966632667</c:v>
                </c:pt>
                <c:pt idx="30862">
                  <c:v>13.333333966632667</c:v>
                </c:pt>
                <c:pt idx="30863">
                  <c:v>13.333333966632667</c:v>
                </c:pt>
                <c:pt idx="30864">
                  <c:v>13.333333966632667</c:v>
                </c:pt>
                <c:pt idx="30865">
                  <c:v>20.000000173846864</c:v>
                </c:pt>
                <c:pt idx="30866">
                  <c:v>13.333333966632667</c:v>
                </c:pt>
                <c:pt idx="30867">
                  <c:v>13.333333966632667</c:v>
                </c:pt>
                <c:pt idx="30868">
                  <c:v>13.333333966632667</c:v>
                </c:pt>
                <c:pt idx="30869">
                  <c:v>13.333333966632667</c:v>
                </c:pt>
                <c:pt idx="30870">
                  <c:v>13.333333966632667</c:v>
                </c:pt>
                <c:pt idx="30871">
                  <c:v>20.000000173846864</c:v>
                </c:pt>
                <c:pt idx="30872">
                  <c:v>13.333333966632667</c:v>
                </c:pt>
                <c:pt idx="30873">
                  <c:v>13.333333966632667</c:v>
                </c:pt>
                <c:pt idx="30874">
                  <c:v>13.333333966632667</c:v>
                </c:pt>
                <c:pt idx="30875">
                  <c:v>13.333333966632667</c:v>
                </c:pt>
                <c:pt idx="30876">
                  <c:v>13.333333966632667</c:v>
                </c:pt>
                <c:pt idx="30877">
                  <c:v>13.333333966632667</c:v>
                </c:pt>
                <c:pt idx="30878">
                  <c:v>20.000000173846864</c:v>
                </c:pt>
                <c:pt idx="30879">
                  <c:v>13.333333966632667</c:v>
                </c:pt>
                <c:pt idx="30880">
                  <c:v>13.333333966632667</c:v>
                </c:pt>
                <c:pt idx="30881">
                  <c:v>13.333333966632667</c:v>
                </c:pt>
                <c:pt idx="30882">
                  <c:v>13.333333966632667</c:v>
                </c:pt>
                <c:pt idx="30883">
                  <c:v>13.333333966632667</c:v>
                </c:pt>
                <c:pt idx="30884">
                  <c:v>13.333333966632667</c:v>
                </c:pt>
                <c:pt idx="30885">
                  <c:v>13.333333966632667</c:v>
                </c:pt>
                <c:pt idx="30886">
                  <c:v>13.333333966632667</c:v>
                </c:pt>
                <c:pt idx="30887">
                  <c:v>13.333333966632667</c:v>
                </c:pt>
                <c:pt idx="30888">
                  <c:v>13.333333966632667</c:v>
                </c:pt>
                <c:pt idx="30889">
                  <c:v>13.333333966632667</c:v>
                </c:pt>
                <c:pt idx="30890">
                  <c:v>13.333333966632667</c:v>
                </c:pt>
                <c:pt idx="30891">
                  <c:v>13.333333966632667</c:v>
                </c:pt>
                <c:pt idx="30892">
                  <c:v>13.333333966632667</c:v>
                </c:pt>
                <c:pt idx="30893">
                  <c:v>13.333333966632667</c:v>
                </c:pt>
                <c:pt idx="30894">
                  <c:v>13.333333966632667</c:v>
                </c:pt>
                <c:pt idx="30895">
                  <c:v>13.333333966632667</c:v>
                </c:pt>
                <c:pt idx="30896">
                  <c:v>13.333333966632667</c:v>
                </c:pt>
                <c:pt idx="30897">
                  <c:v>13.333333966632667</c:v>
                </c:pt>
                <c:pt idx="30898">
                  <c:v>13.333333966632667</c:v>
                </c:pt>
                <c:pt idx="30899">
                  <c:v>6.6666669833163335</c:v>
                </c:pt>
                <c:pt idx="30900">
                  <c:v>13.333333966632667</c:v>
                </c:pt>
                <c:pt idx="30901">
                  <c:v>13.333333966632667</c:v>
                </c:pt>
                <c:pt idx="30902">
                  <c:v>13.333333966632667</c:v>
                </c:pt>
                <c:pt idx="30903">
                  <c:v>13.333333966632667</c:v>
                </c:pt>
                <c:pt idx="30904">
                  <c:v>13.333333966632667</c:v>
                </c:pt>
                <c:pt idx="30905">
                  <c:v>13.333333966632667</c:v>
                </c:pt>
                <c:pt idx="30906">
                  <c:v>6.6666669833163335</c:v>
                </c:pt>
                <c:pt idx="30907">
                  <c:v>13.333333966632667</c:v>
                </c:pt>
                <c:pt idx="30908">
                  <c:v>13.333333966632667</c:v>
                </c:pt>
                <c:pt idx="30909">
                  <c:v>13.333333966632667</c:v>
                </c:pt>
                <c:pt idx="30910">
                  <c:v>13.333333966632667</c:v>
                </c:pt>
                <c:pt idx="30911">
                  <c:v>13.333333966632667</c:v>
                </c:pt>
                <c:pt idx="30912">
                  <c:v>6.6666669833163335</c:v>
                </c:pt>
                <c:pt idx="30913">
                  <c:v>13.333333966632667</c:v>
                </c:pt>
                <c:pt idx="30914">
                  <c:v>13.333333966632667</c:v>
                </c:pt>
                <c:pt idx="30915">
                  <c:v>13.333333966632667</c:v>
                </c:pt>
                <c:pt idx="30916">
                  <c:v>6.6666669833163335</c:v>
                </c:pt>
                <c:pt idx="30917">
                  <c:v>13.333333966632667</c:v>
                </c:pt>
                <c:pt idx="30918">
                  <c:v>13.333333966632667</c:v>
                </c:pt>
                <c:pt idx="30919">
                  <c:v>13.333333966632667</c:v>
                </c:pt>
                <c:pt idx="30920">
                  <c:v>6.6666669833163335</c:v>
                </c:pt>
                <c:pt idx="30921">
                  <c:v>13.333333966632667</c:v>
                </c:pt>
                <c:pt idx="30922">
                  <c:v>13.333333966632667</c:v>
                </c:pt>
                <c:pt idx="30923">
                  <c:v>6.6666669833163335</c:v>
                </c:pt>
                <c:pt idx="30924">
                  <c:v>13.333333966632667</c:v>
                </c:pt>
                <c:pt idx="30925">
                  <c:v>13.333333966632667</c:v>
                </c:pt>
                <c:pt idx="30926">
                  <c:v>13.333333966632667</c:v>
                </c:pt>
                <c:pt idx="30927">
                  <c:v>6.6666669833163335</c:v>
                </c:pt>
                <c:pt idx="30928">
                  <c:v>13.333333966632667</c:v>
                </c:pt>
                <c:pt idx="30929">
                  <c:v>13.333333966632667</c:v>
                </c:pt>
                <c:pt idx="30930">
                  <c:v>6.6666669833163335</c:v>
                </c:pt>
                <c:pt idx="30931">
                  <c:v>13.333333966632667</c:v>
                </c:pt>
                <c:pt idx="30932">
                  <c:v>13.333333966632667</c:v>
                </c:pt>
                <c:pt idx="30933">
                  <c:v>6.6666669833163335</c:v>
                </c:pt>
                <c:pt idx="30934">
                  <c:v>13.333333966632667</c:v>
                </c:pt>
                <c:pt idx="30935">
                  <c:v>6.6666669833163335</c:v>
                </c:pt>
                <c:pt idx="30936">
                  <c:v>13.333333966632667</c:v>
                </c:pt>
                <c:pt idx="30937">
                  <c:v>13.333333966632667</c:v>
                </c:pt>
                <c:pt idx="30938">
                  <c:v>6.6666669833163335</c:v>
                </c:pt>
                <c:pt idx="30939">
                  <c:v>13.333333966632667</c:v>
                </c:pt>
                <c:pt idx="30940">
                  <c:v>13.333333966632667</c:v>
                </c:pt>
                <c:pt idx="30941">
                  <c:v>6.6666669833163335</c:v>
                </c:pt>
                <c:pt idx="30942">
                  <c:v>13.333333966632667</c:v>
                </c:pt>
                <c:pt idx="30943">
                  <c:v>13.333333966632667</c:v>
                </c:pt>
                <c:pt idx="30944">
                  <c:v>6.6666669833163335</c:v>
                </c:pt>
                <c:pt idx="30945">
                  <c:v>13.333333966632667</c:v>
                </c:pt>
                <c:pt idx="30946">
                  <c:v>13.333333966632667</c:v>
                </c:pt>
                <c:pt idx="30947">
                  <c:v>13.333333966632667</c:v>
                </c:pt>
                <c:pt idx="30948">
                  <c:v>6.6666669833163335</c:v>
                </c:pt>
                <c:pt idx="30949">
                  <c:v>13.333333966632667</c:v>
                </c:pt>
                <c:pt idx="30950">
                  <c:v>13.333333966632667</c:v>
                </c:pt>
                <c:pt idx="30951">
                  <c:v>13.333333966632667</c:v>
                </c:pt>
                <c:pt idx="30952">
                  <c:v>6.6666669833163335</c:v>
                </c:pt>
                <c:pt idx="30953">
                  <c:v>13.333333966632667</c:v>
                </c:pt>
                <c:pt idx="30954">
                  <c:v>13.333333966632667</c:v>
                </c:pt>
                <c:pt idx="30955">
                  <c:v>13.333333966632667</c:v>
                </c:pt>
                <c:pt idx="30956">
                  <c:v>13.333333966632667</c:v>
                </c:pt>
                <c:pt idx="30957">
                  <c:v>13.333333966632667</c:v>
                </c:pt>
                <c:pt idx="30958">
                  <c:v>13.333333966632667</c:v>
                </c:pt>
                <c:pt idx="30959">
                  <c:v>13.333333966632667</c:v>
                </c:pt>
                <c:pt idx="30960">
                  <c:v>6.6666669833163335</c:v>
                </c:pt>
                <c:pt idx="30961">
                  <c:v>13.333333966632667</c:v>
                </c:pt>
                <c:pt idx="30962">
                  <c:v>13.333333966632667</c:v>
                </c:pt>
                <c:pt idx="30963">
                  <c:v>13.333333966632667</c:v>
                </c:pt>
                <c:pt idx="30964">
                  <c:v>13.333333966632667</c:v>
                </c:pt>
                <c:pt idx="30965">
                  <c:v>13.333333966632667</c:v>
                </c:pt>
                <c:pt idx="30966">
                  <c:v>13.333333966632667</c:v>
                </c:pt>
                <c:pt idx="30967">
                  <c:v>13.333333966632667</c:v>
                </c:pt>
                <c:pt idx="30968">
                  <c:v>13.333333966632667</c:v>
                </c:pt>
                <c:pt idx="30969">
                  <c:v>13.333333966632667</c:v>
                </c:pt>
                <c:pt idx="30970">
                  <c:v>13.333333966632667</c:v>
                </c:pt>
                <c:pt idx="30971">
                  <c:v>13.333333966632667</c:v>
                </c:pt>
                <c:pt idx="30972">
                  <c:v>13.333333966632667</c:v>
                </c:pt>
                <c:pt idx="30973">
                  <c:v>13.333333966632667</c:v>
                </c:pt>
                <c:pt idx="30974">
                  <c:v>13.333333966632667</c:v>
                </c:pt>
                <c:pt idx="30975">
                  <c:v>13.333333966632667</c:v>
                </c:pt>
                <c:pt idx="30976">
                  <c:v>13.333333966632667</c:v>
                </c:pt>
                <c:pt idx="30977">
                  <c:v>13.333333966632667</c:v>
                </c:pt>
                <c:pt idx="30978">
                  <c:v>13.333333966632667</c:v>
                </c:pt>
                <c:pt idx="30979">
                  <c:v>13.333333966632667</c:v>
                </c:pt>
                <c:pt idx="30980">
                  <c:v>13.333333966632667</c:v>
                </c:pt>
                <c:pt idx="30981">
                  <c:v>13.333333966632667</c:v>
                </c:pt>
                <c:pt idx="30982">
                  <c:v>13.333333966632667</c:v>
                </c:pt>
                <c:pt idx="30983">
                  <c:v>13.333333966632667</c:v>
                </c:pt>
                <c:pt idx="30984">
                  <c:v>13.333333966632667</c:v>
                </c:pt>
                <c:pt idx="30985">
                  <c:v>20.000000173846864</c:v>
                </c:pt>
                <c:pt idx="30986">
                  <c:v>13.333333966632667</c:v>
                </c:pt>
                <c:pt idx="30987">
                  <c:v>13.333333966632667</c:v>
                </c:pt>
                <c:pt idx="30988">
                  <c:v>13.333333966632667</c:v>
                </c:pt>
                <c:pt idx="30989">
                  <c:v>13.333333966632667</c:v>
                </c:pt>
                <c:pt idx="30990">
                  <c:v>20.000000173846864</c:v>
                </c:pt>
                <c:pt idx="30991">
                  <c:v>13.333333966632667</c:v>
                </c:pt>
                <c:pt idx="30992">
                  <c:v>13.333333966632667</c:v>
                </c:pt>
                <c:pt idx="30993">
                  <c:v>13.333333966632667</c:v>
                </c:pt>
                <c:pt idx="30994">
                  <c:v>13.333333966632667</c:v>
                </c:pt>
                <c:pt idx="30995">
                  <c:v>20.000000173846864</c:v>
                </c:pt>
                <c:pt idx="30996">
                  <c:v>13.333333966632667</c:v>
                </c:pt>
                <c:pt idx="30997">
                  <c:v>13.333333966632667</c:v>
                </c:pt>
                <c:pt idx="30998">
                  <c:v>13.333333966632667</c:v>
                </c:pt>
                <c:pt idx="30999">
                  <c:v>20.000000173846864</c:v>
                </c:pt>
                <c:pt idx="31000">
                  <c:v>13.333333966632667</c:v>
                </c:pt>
                <c:pt idx="31001">
                  <c:v>13.333333966632667</c:v>
                </c:pt>
                <c:pt idx="31002">
                  <c:v>20.000000173846864</c:v>
                </c:pt>
                <c:pt idx="31003">
                  <c:v>13.333333966632667</c:v>
                </c:pt>
                <c:pt idx="31004">
                  <c:v>13.333333966632667</c:v>
                </c:pt>
                <c:pt idx="31005">
                  <c:v>20.000000173846864</c:v>
                </c:pt>
                <c:pt idx="31006">
                  <c:v>13.333333966632667</c:v>
                </c:pt>
                <c:pt idx="31007">
                  <c:v>13.333333966632667</c:v>
                </c:pt>
                <c:pt idx="31008">
                  <c:v>13.333333966632667</c:v>
                </c:pt>
                <c:pt idx="31009">
                  <c:v>20.000000173846864</c:v>
                </c:pt>
                <c:pt idx="31010">
                  <c:v>13.333333966632667</c:v>
                </c:pt>
                <c:pt idx="31011">
                  <c:v>20.000000173846864</c:v>
                </c:pt>
                <c:pt idx="31012">
                  <c:v>13.333333966632667</c:v>
                </c:pt>
                <c:pt idx="31013">
                  <c:v>13.333333966632667</c:v>
                </c:pt>
                <c:pt idx="31014">
                  <c:v>20.000000173846864</c:v>
                </c:pt>
                <c:pt idx="31015">
                  <c:v>13.333333966632667</c:v>
                </c:pt>
                <c:pt idx="31016">
                  <c:v>13.333333966632667</c:v>
                </c:pt>
                <c:pt idx="31017">
                  <c:v>20.000000173846864</c:v>
                </c:pt>
                <c:pt idx="31018">
                  <c:v>13.333333966632667</c:v>
                </c:pt>
                <c:pt idx="31019">
                  <c:v>13.333333966632667</c:v>
                </c:pt>
                <c:pt idx="31020">
                  <c:v>20.000000173846864</c:v>
                </c:pt>
                <c:pt idx="31021">
                  <c:v>13.333333966632667</c:v>
                </c:pt>
                <c:pt idx="31022">
                  <c:v>20.000000173846864</c:v>
                </c:pt>
                <c:pt idx="31023">
                  <c:v>13.333333966632667</c:v>
                </c:pt>
                <c:pt idx="31024">
                  <c:v>13.333333966632667</c:v>
                </c:pt>
                <c:pt idx="31025">
                  <c:v>20.000000173846864</c:v>
                </c:pt>
                <c:pt idx="31026">
                  <c:v>13.333333966632667</c:v>
                </c:pt>
                <c:pt idx="31027">
                  <c:v>13.333333966632667</c:v>
                </c:pt>
                <c:pt idx="31028">
                  <c:v>13.333333966632667</c:v>
                </c:pt>
                <c:pt idx="31029">
                  <c:v>20.000000173846864</c:v>
                </c:pt>
                <c:pt idx="31030">
                  <c:v>13.333333966632667</c:v>
                </c:pt>
                <c:pt idx="31031">
                  <c:v>13.333333966632667</c:v>
                </c:pt>
                <c:pt idx="31032">
                  <c:v>20.000000173846864</c:v>
                </c:pt>
                <c:pt idx="31033">
                  <c:v>13.333333966632667</c:v>
                </c:pt>
                <c:pt idx="31034">
                  <c:v>13.333333966632667</c:v>
                </c:pt>
                <c:pt idx="31035">
                  <c:v>20.000000173846864</c:v>
                </c:pt>
                <c:pt idx="31036">
                  <c:v>13.333333966632667</c:v>
                </c:pt>
                <c:pt idx="31037">
                  <c:v>13.333333966632667</c:v>
                </c:pt>
                <c:pt idx="31038">
                  <c:v>13.333333966632667</c:v>
                </c:pt>
                <c:pt idx="31039">
                  <c:v>20.000000173846864</c:v>
                </c:pt>
                <c:pt idx="31040">
                  <c:v>13.333333966632667</c:v>
                </c:pt>
                <c:pt idx="31041">
                  <c:v>20.000000173846864</c:v>
                </c:pt>
                <c:pt idx="31042">
                  <c:v>13.333333966632667</c:v>
                </c:pt>
                <c:pt idx="31043">
                  <c:v>13.333333966632667</c:v>
                </c:pt>
                <c:pt idx="31044">
                  <c:v>20.000000173846864</c:v>
                </c:pt>
                <c:pt idx="31045">
                  <c:v>13.333333966632667</c:v>
                </c:pt>
                <c:pt idx="31046">
                  <c:v>20.000000173846864</c:v>
                </c:pt>
                <c:pt idx="31047">
                  <c:v>13.333333966632667</c:v>
                </c:pt>
                <c:pt idx="31048">
                  <c:v>13.333333966632667</c:v>
                </c:pt>
                <c:pt idx="31049">
                  <c:v>20.000000173846864</c:v>
                </c:pt>
                <c:pt idx="31050">
                  <c:v>13.333333966632667</c:v>
                </c:pt>
                <c:pt idx="31051">
                  <c:v>20.000000173846864</c:v>
                </c:pt>
                <c:pt idx="31052">
                  <c:v>13.333333966632667</c:v>
                </c:pt>
                <c:pt idx="31053">
                  <c:v>20.000000173846864</c:v>
                </c:pt>
                <c:pt idx="31054">
                  <c:v>13.333333966632667</c:v>
                </c:pt>
                <c:pt idx="31055">
                  <c:v>13.333333966632667</c:v>
                </c:pt>
                <c:pt idx="31056">
                  <c:v>20.000000173846864</c:v>
                </c:pt>
                <c:pt idx="31057">
                  <c:v>13.333333966632667</c:v>
                </c:pt>
                <c:pt idx="31058">
                  <c:v>13.333333966632667</c:v>
                </c:pt>
                <c:pt idx="31059">
                  <c:v>20.000000173846864</c:v>
                </c:pt>
                <c:pt idx="31060">
                  <c:v>13.333333966632667</c:v>
                </c:pt>
                <c:pt idx="31061">
                  <c:v>13.333333966632667</c:v>
                </c:pt>
                <c:pt idx="31062">
                  <c:v>20.000000173846864</c:v>
                </c:pt>
                <c:pt idx="31063">
                  <c:v>13.333333966632667</c:v>
                </c:pt>
                <c:pt idx="31064">
                  <c:v>13.333333966632667</c:v>
                </c:pt>
                <c:pt idx="31065">
                  <c:v>13.333333966632667</c:v>
                </c:pt>
                <c:pt idx="31066">
                  <c:v>20.000000173846864</c:v>
                </c:pt>
                <c:pt idx="31067">
                  <c:v>13.333333966632667</c:v>
                </c:pt>
                <c:pt idx="31068">
                  <c:v>13.333333966632667</c:v>
                </c:pt>
                <c:pt idx="31069">
                  <c:v>13.333333966632667</c:v>
                </c:pt>
                <c:pt idx="31070">
                  <c:v>13.333333966632667</c:v>
                </c:pt>
                <c:pt idx="31071">
                  <c:v>13.333333966632667</c:v>
                </c:pt>
                <c:pt idx="31072">
                  <c:v>20.000000173846864</c:v>
                </c:pt>
                <c:pt idx="31073">
                  <c:v>13.333333966632667</c:v>
                </c:pt>
                <c:pt idx="31074">
                  <c:v>13.333333966632667</c:v>
                </c:pt>
                <c:pt idx="31075">
                  <c:v>13.333333966632667</c:v>
                </c:pt>
                <c:pt idx="31076">
                  <c:v>13.333333966632667</c:v>
                </c:pt>
                <c:pt idx="31077">
                  <c:v>13.333333966632667</c:v>
                </c:pt>
                <c:pt idx="31078">
                  <c:v>13.333333966632667</c:v>
                </c:pt>
                <c:pt idx="31079">
                  <c:v>13.333333966632667</c:v>
                </c:pt>
                <c:pt idx="31080">
                  <c:v>13.333333966632667</c:v>
                </c:pt>
                <c:pt idx="31081">
                  <c:v>13.333333966632667</c:v>
                </c:pt>
                <c:pt idx="31082">
                  <c:v>20.000000173846864</c:v>
                </c:pt>
                <c:pt idx="31083">
                  <c:v>13.333333966632667</c:v>
                </c:pt>
                <c:pt idx="31084">
                  <c:v>13.333333966632667</c:v>
                </c:pt>
                <c:pt idx="31085">
                  <c:v>13.333333966632667</c:v>
                </c:pt>
                <c:pt idx="31086">
                  <c:v>13.333333966632667</c:v>
                </c:pt>
                <c:pt idx="31087">
                  <c:v>13.333333966632667</c:v>
                </c:pt>
                <c:pt idx="31088">
                  <c:v>13.333333966632667</c:v>
                </c:pt>
                <c:pt idx="31089">
                  <c:v>13.333333966632667</c:v>
                </c:pt>
                <c:pt idx="31090">
                  <c:v>13.333333966632667</c:v>
                </c:pt>
                <c:pt idx="31091">
                  <c:v>20.000000173846864</c:v>
                </c:pt>
                <c:pt idx="31092">
                  <c:v>13.333333966632667</c:v>
                </c:pt>
                <c:pt idx="31093">
                  <c:v>13.333333966632667</c:v>
                </c:pt>
                <c:pt idx="31094">
                  <c:v>13.333333966632667</c:v>
                </c:pt>
                <c:pt idx="31095">
                  <c:v>13.333333966632667</c:v>
                </c:pt>
                <c:pt idx="31096">
                  <c:v>13.333333966632667</c:v>
                </c:pt>
                <c:pt idx="31097">
                  <c:v>13.333333966632667</c:v>
                </c:pt>
                <c:pt idx="31098">
                  <c:v>13.333333966632667</c:v>
                </c:pt>
                <c:pt idx="31099">
                  <c:v>13.333333966632667</c:v>
                </c:pt>
                <c:pt idx="31100">
                  <c:v>13.333333966632667</c:v>
                </c:pt>
                <c:pt idx="31101">
                  <c:v>13.333333966632667</c:v>
                </c:pt>
                <c:pt idx="31102">
                  <c:v>13.333333966632667</c:v>
                </c:pt>
                <c:pt idx="31103">
                  <c:v>13.333333966632667</c:v>
                </c:pt>
                <c:pt idx="31104">
                  <c:v>13.333333966632667</c:v>
                </c:pt>
                <c:pt idx="31105">
                  <c:v>13.333333966632667</c:v>
                </c:pt>
                <c:pt idx="31106">
                  <c:v>13.333333966632667</c:v>
                </c:pt>
                <c:pt idx="31107">
                  <c:v>13.333333966632667</c:v>
                </c:pt>
                <c:pt idx="31108">
                  <c:v>13.333333966632667</c:v>
                </c:pt>
                <c:pt idx="31109">
                  <c:v>13.333333966632667</c:v>
                </c:pt>
                <c:pt idx="31110">
                  <c:v>13.333333966632667</c:v>
                </c:pt>
                <c:pt idx="31111">
                  <c:v>13.333333966632667</c:v>
                </c:pt>
                <c:pt idx="31112">
                  <c:v>13.333333966632667</c:v>
                </c:pt>
                <c:pt idx="31113">
                  <c:v>13.333333966632667</c:v>
                </c:pt>
                <c:pt idx="31114">
                  <c:v>13.333333966632667</c:v>
                </c:pt>
                <c:pt idx="31115">
                  <c:v>13.333333966632667</c:v>
                </c:pt>
                <c:pt idx="31116">
                  <c:v>13.333333966632667</c:v>
                </c:pt>
                <c:pt idx="31117">
                  <c:v>13.333333966632667</c:v>
                </c:pt>
                <c:pt idx="31118">
                  <c:v>13.333333966632667</c:v>
                </c:pt>
                <c:pt idx="31119">
                  <c:v>13.333333966632667</c:v>
                </c:pt>
                <c:pt idx="31120">
                  <c:v>13.333333966632667</c:v>
                </c:pt>
                <c:pt idx="31121">
                  <c:v>13.333333966632667</c:v>
                </c:pt>
                <c:pt idx="31122">
                  <c:v>13.333333966632667</c:v>
                </c:pt>
                <c:pt idx="31123">
                  <c:v>13.333333966632667</c:v>
                </c:pt>
                <c:pt idx="31124">
                  <c:v>13.333333966632667</c:v>
                </c:pt>
                <c:pt idx="31125">
                  <c:v>13.333333966632667</c:v>
                </c:pt>
                <c:pt idx="31126">
                  <c:v>13.333333966632667</c:v>
                </c:pt>
                <c:pt idx="31127">
                  <c:v>13.333333966632667</c:v>
                </c:pt>
                <c:pt idx="31128">
                  <c:v>13.333333966632667</c:v>
                </c:pt>
                <c:pt idx="31129">
                  <c:v>13.333333966632667</c:v>
                </c:pt>
                <c:pt idx="31130">
                  <c:v>13.333333966632667</c:v>
                </c:pt>
                <c:pt idx="31131">
                  <c:v>13.333333966632667</c:v>
                </c:pt>
                <c:pt idx="31132">
                  <c:v>20.000000173846864</c:v>
                </c:pt>
                <c:pt idx="31133">
                  <c:v>13.333333966632667</c:v>
                </c:pt>
                <c:pt idx="31134">
                  <c:v>13.333333966632667</c:v>
                </c:pt>
                <c:pt idx="31135">
                  <c:v>13.333333966632667</c:v>
                </c:pt>
                <c:pt idx="31136">
                  <c:v>20.000000173846864</c:v>
                </c:pt>
                <c:pt idx="31137">
                  <c:v>13.333333966632667</c:v>
                </c:pt>
                <c:pt idx="31138">
                  <c:v>13.333333966632667</c:v>
                </c:pt>
                <c:pt idx="31139">
                  <c:v>20.000000173846864</c:v>
                </c:pt>
                <c:pt idx="31140">
                  <c:v>13.333333966632667</c:v>
                </c:pt>
                <c:pt idx="31141">
                  <c:v>20.000000173846864</c:v>
                </c:pt>
                <c:pt idx="31142">
                  <c:v>20.000000173846864</c:v>
                </c:pt>
                <c:pt idx="31143">
                  <c:v>13.333333966632667</c:v>
                </c:pt>
                <c:pt idx="31144">
                  <c:v>20.000000173846864</c:v>
                </c:pt>
                <c:pt idx="31145">
                  <c:v>20.000000173846864</c:v>
                </c:pt>
                <c:pt idx="31146">
                  <c:v>20.000000173846864</c:v>
                </c:pt>
                <c:pt idx="31147">
                  <c:v>20.000000173846864</c:v>
                </c:pt>
                <c:pt idx="31148">
                  <c:v>20.000000173846864</c:v>
                </c:pt>
                <c:pt idx="31149">
                  <c:v>13.333333966632667</c:v>
                </c:pt>
                <c:pt idx="31150">
                  <c:v>20.000000173846864</c:v>
                </c:pt>
                <c:pt idx="31151">
                  <c:v>20.000000173846864</c:v>
                </c:pt>
                <c:pt idx="31152">
                  <c:v>26.666667933265401</c:v>
                </c:pt>
                <c:pt idx="31153">
                  <c:v>20.000000173846864</c:v>
                </c:pt>
                <c:pt idx="31154">
                  <c:v>20.000000173846864</c:v>
                </c:pt>
                <c:pt idx="31155">
                  <c:v>20.000000173846864</c:v>
                </c:pt>
                <c:pt idx="31156">
                  <c:v>20.000000173846864</c:v>
                </c:pt>
                <c:pt idx="31157">
                  <c:v>20.000000173846864</c:v>
                </c:pt>
                <c:pt idx="31158">
                  <c:v>20.000000173846864</c:v>
                </c:pt>
                <c:pt idx="31159">
                  <c:v>26.666667933265401</c:v>
                </c:pt>
                <c:pt idx="31160">
                  <c:v>20.000000173846864</c:v>
                </c:pt>
                <c:pt idx="31161">
                  <c:v>20.000000173846864</c:v>
                </c:pt>
                <c:pt idx="31162">
                  <c:v>20.000000173846864</c:v>
                </c:pt>
                <c:pt idx="31163">
                  <c:v>26.666667933265401</c:v>
                </c:pt>
                <c:pt idx="31164">
                  <c:v>20.000000173846864</c:v>
                </c:pt>
                <c:pt idx="31165">
                  <c:v>20.000000173846864</c:v>
                </c:pt>
                <c:pt idx="31166">
                  <c:v>20.000000173846864</c:v>
                </c:pt>
                <c:pt idx="31167">
                  <c:v>20.000000173846864</c:v>
                </c:pt>
                <c:pt idx="31168">
                  <c:v>26.666667933265401</c:v>
                </c:pt>
                <c:pt idx="31169">
                  <c:v>20.000000173846864</c:v>
                </c:pt>
                <c:pt idx="31170">
                  <c:v>20.000000173846864</c:v>
                </c:pt>
                <c:pt idx="31171">
                  <c:v>20.000000173846864</c:v>
                </c:pt>
                <c:pt idx="31172">
                  <c:v>20.000000173846864</c:v>
                </c:pt>
                <c:pt idx="31173">
                  <c:v>26.666667933265401</c:v>
                </c:pt>
                <c:pt idx="31174">
                  <c:v>20.000000173846864</c:v>
                </c:pt>
                <c:pt idx="31175">
                  <c:v>20.000000173846864</c:v>
                </c:pt>
                <c:pt idx="31176">
                  <c:v>20.000000173846864</c:v>
                </c:pt>
                <c:pt idx="31177">
                  <c:v>26.666667933265401</c:v>
                </c:pt>
                <c:pt idx="31178">
                  <c:v>20.000000173846864</c:v>
                </c:pt>
                <c:pt idx="31179">
                  <c:v>26.666667933265401</c:v>
                </c:pt>
                <c:pt idx="31180">
                  <c:v>20.000000173846864</c:v>
                </c:pt>
                <c:pt idx="31181">
                  <c:v>26.666667933265401</c:v>
                </c:pt>
                <c:pt idx="31182">
                  <c:v>20.000000173846864</c:v>
                </c:pt>
                <c:pt idx="31183">
                  <c:v>26.666667933265401</c:v>
                </c:pt>
                <c:pt idx="31184">
                  <c:v>26.666667933265401</c:v>
                </c:pt>
                <c:pt idx="31185">
                  <c:v>26.666667933265401</c:v>
                </c:pt>
                <c:pt idx="31186">
                  <c:v>26.666667933265401</c:v>
                </c:pt>
                <c:pt idx="31187">
                  <c:v>26.666667933265401</c:v>
                </c:pt>
                <c:pt idx="31188">
                  <c:v>26.666667933265401</c:v>
                </c:pt>
                <c:pt idx="31189">
                  <c:v>26.666667933265401</c:v>
                </c:pt>
                <c:pt idx="31190">
                  <c:v>26.666667933265401</c:v>
                </c:pt>
                <c:pt idx="31191">
                  <c:v>26.666667933265401</c:v>
                </c:pt>
                <c:pt idx="31192">
                  <c:v>26.666667933265401</c:v>
                </c:pt>
                <c:pt idx="31193">
                  <c:v>20.000000173846864</c:v>
                </c:pt>
                <c:pt idx="31194">
                  <c:v>26.666667933265401</c:v>
                </c:pt>
                <c:pt idx="31195">
                  <c:v>20.000000173846864</c:v>
                </c:pt>
                <c:pt idx="31196">
                  <c:v>26.666667933265401</c:v>
                </c:pt>
                <c:pt idx="31197">
                  <c:v>20.000000173846864</c:v>
                </c:pt>
                <c:pt idx="31198">
                  <c:v>20.000000173846864</c:v>
                </c:pt>
                <c:pt idx="31199">
                  <c:v>20.000000173846864</c:v>
                </c:pt>
                <c:pt idx="31200">
                  <c:v>20.000000173846864</c:v>
                </c:pt>
                <c:pt idx="31201">
                  <c:v>20.000000173846864</c:v>
                </c:pt>
                <c:pt idx="31202">
                  <c:v>20.000000173846864</c:v>
                </c:pt>
                <c:pt idx="31203">
                  <c:v>20.000000173846864</c:v>
                </c:pt>
                <c:pt idx="31204">
                  <c:v>20.000000173846864</c:v>
                </c:pt>
                <c:pt idx="31205">
                  <c:v>20.000000173846864</c:v>
                </c:pt>
                <c:pt idx="31206">
                  <c:v>13.333333966632667</c:v>
                </c:pt>
                <c:pt idx="31207">
                  <c:v>20.000000173846864</c:v>
                </c:pt>
                <c:pt idx="31208">
                  <c:v>20.000000173846864</c:v>
                </c:pt>
                <c:pt idx="31209">
                  <c:v>13.333333966632667</c:v>
                </c:pt>
                <c:pt idx="31210">
                  <c:v>20.000000173846864</c:v>
                </c:pt>
                <c:pt idx="31211">
                  <c:v>13.333333966632667</c:v>
                </c:pt>
                <c:pt idx="31212">
                  <c:v>20.000000173846864</c:v>
                </c:pt>
                <c:pt idx="31213">
                  <c:v>13.333333966632667</c:v>
                </c:pt>
                <c:pt idx="31214">
                  <c:v>20.000000173846864</c:v>
                </c:pt>
                <c:pt idx="31215">
                  <c:v>13.333333966632667</c:v>
                </c:pt>
                <c:pt idx="31216">
                  <c:v>13.333333966632667</c:v>
                </c:pt>
                <c:pt idx="31217">
                  <c:v>20.000000173846864</c:v>
                </c:pt>
                <c:pt idx="31218">
                  <c:v>13.333333966632667</c:v>
                </c:pt>
                <c:pt idx="31219">
                  <c:v>13.333333966632667</c:v>
                </c:pt>
                <c:pt idx="31220">
                  <c:v>20.000000173846864</c:v>
                </c:pt>
                <c:pt idx="31221">
                  <c:v>13.333333966632667</c:v>
                </c:pt>
                <c:pt idx="31222">
                  <c:v>13.333333966632667</c:v>
                </c:pt>
                <c:pt idx="31223">
                  <c:v>20.000000173846864</c:v>
                </c:pt>
                <c:pt idx="31224">
                  <c:v>13.333333966632667</c:v>
                </c:pt>
                <c:pt idx="31225">
                  <c:v>13.333333966632667</c:v>
                </c:pt>
                <c:pt idx="31226">
                  <c:v>20.000000173846864</c:v>
                </c:pt>
                <c:pt idx="31227">
                  <c:v>13.333333966632667</c:v>
                </c:pt>
                <c:pt idx="31228">
                  <c:v>13.333333966632667</c:v>
                </c:pt>
                <c:pt idx="31229">
                  <c:v>20.000000173846864</c:v>
                </c:pt>
                <c:pt idx="31230">
                  <c:v>13.333333966632667</c:v>
                </c:pt>
                <c:pt idx="31231">
                  <c:v>13.333333966632667</c:v>
                </c:pt>
                <c:pt idx="31232">
                  <c:v>13.333333966632667</c:v>
                </c:pt>
                <c:pt idx="31233">
                  <c:v>20.000000173846864</c:v>
                </c:pt>
                <c:pt idx="31234">
                  <c:v>13.333333966632667</c:v>
                </c:pt>
                <c:pt idx="31235">
                  <c:v>13.333333966632667</c:v>
                </c:pt>
                <c:pt idx="31236">
                  <c:v>20.000000173846864</c:v>
                </c:pt>
                <c:pt idx="31237">
                  <c:v>13.333333966632667</c:v>
                </c:pt>
                <c:pt idx="31238">
                  <c:v>13.333333966632667</c:v>
                </c:pt>
                <c:pt idx="31239">
                  <c:v>13.333333966632667</c:v>
                </c:pt>
                <c:pt idx="31240">
                  <c:v>20.000000173846864</c:v>
                </c:pt>
                <c:pt idx="31241">
                  <c:v>13.333333966632667</c:v>
                </c:pt>
                <c:pt idx="31242">
                  <c:v>13.333333966632667</c:v>
                </c:pt>
                <c:pt idx="31243">
                  <c:v>13.333333966632667</c:v>
                </c:pt>
                <c:pt idx="31244">
                  <c:v>20.000000173846864</c:v>
                </c:pt>
                <c:pt idx="31245">
                  <c:v>13.333333966632667</c:v>
                </c:pt>
                <c:pt idx="31246">
                  <c:v>13.333333966632667</c:v>
                </c:pt>
                <c:pt idx="31247">
                  <c:v>13.333333966632667</c:v>
                </c:pt>
                <c:pt idx="31248">
                  <c:v>13.333333966632667</c:v>
                </c:pt>
                <c:pt idx="31249">
                  <c:v>20.000000173846864</c:v>
                </c:pt>
                <c:pt idx="31250">
                  <c:v>13.333333966632667</c:v>
                </c:pt>
                <c:pt idx="31251">
                  <c:v>13.333333966632667</c:v>
                </c:pt>
                <c:pt idx="31252">
                  <c:v>13.333333966632667</c:v>
                </c:pt>
                <c:pt idx="31253">
                  <c:v>13.333333966632667</c:v>
                </c:pt>
                <c:pt idx="31254">
                  <c:v>13.333333966632667</c:v>
                </c:pt>
                <c:pt idx="31255">
                  <c:v>13.333333966632667</c:v>
                </c:pt>
                <c:pt idx="31256">
                  <c:v>13.333333966632667</c:v>
                </c:pt>
                <c:pt idx="31257">
                  <c:v>13.333333966632667</c:v>
                </c:pt>
                <c:pt idx="31258">
                  <c:v>13.333333966632667</c:v>
                </c:pt>
                <c:pt idx="31259">
                  <c:v>13.333333966632667</c:v>
                </c:pt>
                <c:pt idx="31260">
                  <c:v>13.333333966632667</c:v>
                </c:pt>
                <c:pt idx="31261">
                  <c:v>13.333333966632667</c:v>
                </c:pt>
                <c:pt idx="31262">
                  <c:v>13.333333966632667</c:v>
                </c:pt>
                <c:pt idx="31263">
                  <c:v>13.333333966632667</c:v>
                </c:pt>
                <c:pt idx="31264">
                  <c:v>13.333333966632667</c:v>
                </c:pt>
                <c:pt idx="31265">
                  <c:v>13.333333966632667</c:v>
                </c:pt>
                <c:pt idx="31266">
                  <c:v>13.333333966632667</c:v>
                </c:pt>
                <c:pt idx="31267">
                  <c:v>13.333333966632667</c:v>
                </c:pt>
                <c:pt idx="31268">
                  <c:v>6.6666669833163335</c:v>
                </c:pt>
                <c:pt idx="31269">
                  <c:v>13.333333966632667</c:v>
                </c:pt>
                <c:pt idx="31270">
                  <c:v>13.333333966632667</c:v>
                </c:pt>
                <c:pt idx="31271">
                  <c:v>13.333333966632667</c:v>
                </c:pt>
                <c:pt idx="31272">
                  <c:v>13.333333966632667</c:v>
                </c:pt>
                <c:pt idx="31273">
                  <c:v>13.333333966632667</c:v>
                </c:pt>
                <c:pt idx="31274">
                  <c:v>6.6666669833163335</c:v>
                </c:pt>
                <c:pt idx="31275">
                  <c:v>13.333333966632667</c:v>
                </c:pt>
                <c:pt idx="31276">
                  <c:v>13.333333966632667</c:v>
                </c:pt>
                <c:pt idx="31277">
                  <c:v>13.333333966632667</c:v>
                </c:pt>
                <c:pt idx="31278">
                  <c:v>6.6666669833163335</c:v>
                </c:pt>
                <c:pt idx="31279">
                  <c:v>13.333333966632667</c:v>
                </c:pt>
                <c:pt idx="31280">
                  <c:v>13.333333966632667</c:v>
                </c:pt>
                <c:pt idx="31281">
                  <c:v>13.333333966632667</c:v>
                </c:pt>
                <c:pt idx="31282">
                  <c:v>6.6666669833163335</c:v>
                </c:pt>
                <c:pt idx="31283">
                  <c:v>13.333333966632667</c:v>
                </c:pt>
                <c:pt idx="31284">
                  <c:v>13.333333966632667</c:v>
                </c:pt>
                <c:pt idx="31285">
                  <c:v>6.6666669833163335</c:v>
                </c:pt>
                <c:pt idx="31286">
                  <c:v>13.333333966632667</c:v>
                </c:pt>
                <c:pt idx="31287">
                  <c:v>13.333333966632667</c:v>
                </c:pt>
                <c:pt idx="31288">
                  <c:v>6.6666669833163335</c:v>
                </c:pt>
                <c:pt idx="31289">
                  <c:v>13.333333966632667</c:v>
                </c:pt>
                <c:pt idx="31290">
                  <c:v>13.333333966632667</c:v>
                </c:pt>
                <c:pt idx="31291">
                  <c:v>6.6666669833163335</c:v>
                </c:pt>
                <c:pt idx="31292">
                  <c:v>13.333333966632667</c:v>
                </c:pt>
                <c:pt idx="31293">
                  <c:v>13.333333966632667</c:v>
                </c:pt>
                <c:pt idx="31294">
                  <c:v>6.6666669833163335</c:v>
                </c:pt>
                <c:pt idx="31295">
                  <c:v>13.333333966632667</c:v>
                </c:pt>
                <c:pt idx="31296">
                  <c:v>13.333333966632667</c:v>
                </c:pt>
                <c:pt idx="31297">
                  <c:v>6.6666669833163335</c:v>
                </c:pt>
                <c:pt idx="31298">
                  <c:v>13.333333966632667</c:v>
                </c:pt>
                <c:pt idx="31299">
                  <c:v>13.333333966632667</c:v>
                </c:pt>
                <c:pt idx="31300">
                  <c:v>6.6666669833163335</c:v>
                </c:pt>
                <c:pt idx="31301">
                  <c:v>13.333333966632667</c:v>
                </c:pt>
                <c:pt idx="31302">
                  <c:v>13.333333966632667</c:v>
                </c:pt>
                <c:pt idx="31303">
                  <c:v>6.6666669833163335</c:v>
                </c:pt>
                <c:pt idx="31304">
                  <c:v>13.333333966632667</c:v>
                </c:pt>
                <c:pt idx="31305">
                  <c:v>13.333333966632667</c:v>
                </c:pt>
                <c:pt idx="31306">
                  <c:v>13.333333966632667</c:v>
                </c:pt>
                <c:pt idx="31307">
                  <c:v>6.6666669833163335</c:v>
                </c:pt>
                <c:pt idx="31308">
                  <c:v>13.333333966632667</c:v>
                </c:pt>
                <c:pt idx="31309">
                  <c:v>6.6666669833163335</c:v>
                </c:pt>
                <c:pt idx="31310">
                  <c:v>13.333333966632667</c:v>
                </c:pt>
                <c:pt idx="31311">
                  <c:v>13.333333966632667</c:v>
                </c:pt>
                <c:pt idx="31312">
                  <c:v>6.6666669833163335</c:v>
                </c:pt>
                <c:pt idx="31313">
                  <c:v>13.333333966632667</c:v>
                </c:pt>
                <c:pt idx="31314">
                  <c:v>13.333333966632667</c:v>
                </c:pt>
                <c:pt idx="31315">
                  <c:v>6.6666669833163335</c:v>
                </c:pt>
                <c:pt idx="31316">
                  <c:v>13.333333966632667</c:v>
                </c:pt>
                <c:pt idx="31317">
                  <c:v>6.6666669833163335</c:v>
                </c:pt>
                <c:pt idx="31318">
                  <c:v>13.333333966632667</c:v>
                </c:pt>
                <c:pt idx="31319">
                  <c:v>13.333333966632667</c:v>
                </c:pt>
                <c:pt idx="31320">
                  <c:v>6.6666669833163335</c:v>
                </c:pt>
                <c:pt idx="31321">
                  <c:v>13.333333966632667</c:v>
                </c:pt>
                <c:pt idx="31322">
                  <c:v>13.333333966632667</c:v>
                </c:pt>
                <c:pt idx="31323">
                  <c:v>6.6666669833163335</c:v>
                </c:pt>
                <c:pt idx="31324">
                  <c:v>13.333333966632667</c:v>
                </c:pt>
                <c:pt idx="31325">
                  <c:v>13.333333966632667</c:v>
                </c:pt>
                <c:pt idx="31326">
                  <c:v>6.6666669833163335</c:v>
                </c:pt>
                <c:pt idx="31327">
                  <c:v>13.333333966632667</c:v>
                </c:pt>
                <c:pt idx="31328">
                  <c:v>13.333333966632667</c:v>
                </c:pt>
                <c:pt idx="31329">
                  <c:v>13.333333966632667</c:v>
                </c:pt>
                <c:pt idx="31330">
                  <c:v>6.6666669833163335</c:v>
                </c:pt>
                <c:pt idx="31331">
                  <c:v>13.333333966632667</c:v>
                </c:pt>
                <c:pt idx="31332">
                  <c:v>13.333333966632667</c:v>
                </c:pt>
                <c:pt idx="31333">
                  <c:v>13.333333966632667</c:v>
                </c:pt>
                <c:pt idx="31334">
                  <c:v>13.333333966632667</c:v>
                </c:pt>
                <c:pt idx="31335">
                  <c:v>13.333333966632667</c:v>
                </c:pt>
                <c:pt idx="31336">
                  <c:v>13.333333966632667</c:v>
                </c:pt>
                <c:pt idx="31337">
                  <c:v>13.333333966632667</c:v>
                </c:pt>
                <c:pt idx="31338">
                  <c:v>13.333333966632667</c:v>
                </c:pt>
                <c:pt idx="31339">
                  <c:v>6.6666669833163335</c:v>
                </c:pt>
                <c:pt idx="31340">
                  <c:v>20.000000173846864</c:v>
                </c:pt>
                <c:pt idx="31341">
                  <c:v>13.333333966632667</c:v>
                </c:pt>
                <c:pt idx="31342">
                  <c:v>13.333333966632667</c:v>
                </c:pt>
                <c:pt idx="31343">
                  <c:v>13.333333966632667</c:v>
                </c:pt>
                <c:pt idx="31344">
                  <c:v>13.333333966632667</c:v>
                </c:pt>
                <c:pt idx="31345">
                  <c:v>13.333333966632667</c:v>
                </c:pt>
                <c:pt idx="31346">
                  <c:v>13.333333966632667</c:v>
                </c:pt>
                <c:pt idx="31347">
                  <c:v>13.333333966632667</c:v>
                </c:pt>
                <c:pt idx="31348">
                  <c:v>13.333333966632667</c:v>
                </c:pt>
                <c:pt idx="31349">
                  <c:v>20.000000173846864</c:v>
                </c:pt>
                <c:pt idx="31350">
                  <c:v>13.333333966632667</c:v>
                </c:pt>
                <c:pt idx="31351">
                  <c:v>13.333333966632667</c:v>
                </c:pt>
                <c:pt idx="31352">
                  <c:v>13.333333966632667</c:v>
                </c:pt>
                <c:pt idx="31353">
                  <c:v>20.000000173846864</c:v>
                </c:pt>
                <c:pt idx="31354">
                  <c:v>13.333333966632667</c:v>
                </c:pt>
                <c:pt idx="31355">
                  <c:v>13.333333966632667</c:v>
                </c:pt>
                <c:pt idx="31356">
                  <c:v>20.000000173846864</c:v>
                </c:pt>
                <c:pt idx="31357">
                  <c:v>13.333333966632667</c:v>
                </c:pt>
                <c:pt idx="31358">
                  <c:v>20.000000173846864</c:v>
                </c:pt>
                <c:pt idx="31359">
                  <c:v>13.333333966632667</c:v>
                </c:pt>
                <c:pt idx="31360">
                  <c:v>13.333333966632667</c:v>
                </c:pt>
                <c:pt idx="31361">
                  <c:v>20.000000173846864</c:v>
                </c:pt>
                <c:pt idx="31362">
                  <c:v>13.333333966632667</c:v>
                </c:pt>
                <c:pt idx="31363">
                  <c:v>20.000000173846864</c:v>
                </c:pt>
                <c:pt idx="31364">
                  <c:v>13.333333966632667</c:v>
                </c:pt>
                <c:pt idx="31365">
                  <c:v>20.000000173846864</c:v>
                </c:pt>
                <c:pt idx="31366">
                  <c:v>20.000000173846864</c:v>
                </c:pt>
                <c:pt idx="31367">
                  <c:v>13.333333966632667</c:v>
                </c:pt>
                <c:pt idx="31368">
                  <c:v>20.000000173846864</c:v>
                </c:pt>
                <c:pt idx="31369">
                  <c:v>13.333333966632667</c:v>
                </c:pt>
                <c:pt idx="31370">
                  <c:v>20.000000173846864</c:v>
                </c:pt>
                <c:pt idx="31371">
                  <c:v>20.000000173846864</c:v>
                </c:pt>
                <c:pt idx="31372">
                  <c:v>13.333333966632667</c:v>
                </c:pt>
                <c:pt idx="31373">
                  <c:v>20.000000173846864</c:v>
                </c:pt>
                <c:pt idx="31374">
                  <c:v>20.000000173846864</c:v>
                </c:pt>
                <c:pt idx="31375">
                  <c:v>20.000000173846864</c:v>
                </c:pt>
                <c:pt idx="31376">
                  <c:v>13.333333966632667</c:v>
                </c:pt>
                <c:pt idx="31377">
                  <c:v>20.000000173846864</c:v>
                </c:pt>
                <c:pt idx="31378">
                  <c:v>20.000000173846864</c:v>
                </c:pt>
                <c:pt idx="31379">
                  <c:v>20.000000173846864</c:v>
                </c:pt>
                <c:pt idx="31380">
                  <c:v>20.000000173846864</c:v>
                </c:pt>
                <c:pt idx="31381">
                  <c:v>20.000000173846864</c:v>
                </c:pt>
                <c:pt idx="31382">
                  <c:v>13.333333966632667</c:v>
                </c:pt>
                <c:pt idx="31383">
                  <c:v>20.000000173846864</c:v>
                </c:pt>
                <c:pt idx="31384">
                  <c:v>20.000000173846864</c:v>
                </c:pt>
                <c:pt idx="31385">
                  <c:v>20.000000173846864</c:v>
                </c:pt>
                <c:pt idx="31386">
                  <c:v>20.000000173846864</c:v>
                </c:pt>
                <c:pt idx="31387">
                  <c:v>20.000000173846864</c:v>
                </c:pt>
                <c:pt idx="31388">
                  <c:v>20.000000173846864</c:v>
                </c:pt>
                <c:pt idx="31389">
                  <c:v>20.000000173846864</c:v>
                </c:pt>
                <c:pt idx="31390">
                  <c:v>26.666667933265401</c:v>
                </c:pt>
                <c:pt idx="31391">
                  <c:v>20.000000173846864</c:v>
                </c:pt>
                <c:pt idx="31392">
                  <c:v>20.000000173846864</c:v>
                </c:pt>
                <c:pt idx="31393">
                  <c:v>20.000000173846864</c:v>
                </c:pt>
                <c:pt idx="31394">
                  <c:v>20.000000173846864</c:v>
                </c:pt>
                <c:pt idx="31395">
                  <c:v>20.000000173846864</c:v>
                </c:pt>
                <c:pt idx="31396">
                  <c:v>20.000000173846864</c:v>
                </c:pt>
                <c:pt idx="31397">
                  <c:v>20.000000173846864</c:v>
                </c:pt>
                <c:pt idx="31398">
                  <c:v>26.666667933265401</c:v>
                </c:pt>
                <c:pt idx="31399">
                  <c:v>20.000000173846864</c:v>
                </c:pt>
                <c:pt idx="31400">
                  <c:v>20.000000173846864</c:v>
                </c:pt>
                <c:pt idx="31401">
                  <c:v>20.000000173846864</c:v>
                </c:pt>
                <c:pt idx="31402">
                  <c:v>20.000000173846864</c:v>
                </c:pt>
                <c:pt idx="31403">
                  <c:v>20.000000173846864</c:v>
                </c:pt>
                <c:pt idx="31404">
                  <c:v>20.000000173846864</c:v>
                </c:pt>
                <c:pt idx="31405">
                  <c:v>26.666667933265401</c:v>
                </c:pt>
                <c:pt idx="31406">
                  <c:v>20.000000173846864</c:v>
                </c:pt>
                <c:pt idx="31407">
                  <c:v>20.000000173846864</c:v>
                </c:pt>
                <c:pt idx="31408">
                  <c:v>20.000000173846864</c:v>
                </c:pt>
                <c:pt idx="31409">
                  <c:v>20.000000173846864</c:v>
                </c:pt>
                <c:pt idx="31410">
                  <c:v>20.000000173846864</c:v>
                </c:pt>
                <c:pt idx="31411">
                  <c:v>20.000000173846864</c:v>
                </c:pt>
                <c:pt idx="31412">
                  <c:v>20.000000173846864</c:v>
                </c:pt>
                <c:pt idx="31413">
                  <c:v>20.000000173846864</c:v>
                </c:pt>
                <c:pt idx="31414">
                  <c:v>20.000000173846864</c:v>
                </c:pt>
                <c:pt idx="31415">
                  <c:v>20.000000173846864</c:v>
                </c:pt>
                <c:pt idx="31416">
                  <c:v>26.666667933265401</c:v>
                </c:pt>
                <c:pt idx="31417">
                  <c:v>20.000000173846864</c:v>
                </c:pt>
                <c:pt idx="31418">
                  <c:v>20.000000173846864</c:v>
                </c:pt>
                <c:pt idx="31419">
                  <c:v>20.000000173846864</c:v>
                </c:pt>
                <c:pt idx="31420">
                  <c:v>20.000000173846864</c:v>
                </c:pt>
                <c:pt idx="31421">
                  <c:v>20.000000173846864</c:v>
                </c:pt>
                <c:pt idx="31422">
                  <c:v>20.000000173846864</c:v>
                </c:pt>
                <c:pt idx="31423">
                  <c:v>26.666667933265401</c:v>
                </c:pt>
                <c:pt idx="31424">
                  <c:v>20.000000173846864</c:v>
                </c:pt>
                <c:pt idx="31425">
                  <c:v>20.000000173846864</c:v>
                </c:pt>
                <c:pt idx="31426">
                  <c:v>20.000000173846864</c:v>
                </c:pt>
                <c:pt idx="31427">
                  <c:v>26.666667933265401</c:v>
                </c:pt>
                <c:pt idx="31428">
                  <c:v>20.000000173846864</c:v>
                </c:pt>
                <c:pt idx="31429">
                  <c:v>20.000000173846864</c:v>
                </c:pt>
                <c:pt idx="31430">
                  <c:v>26.666667933265401</c:v>
                </c:pt>
                <c:pt idx="31431">
                  <c:v>20.000000173846864</c:v>
                </c:pt>
                <c:pt idx="31432">
                  <c:v>20.000000173846864</c:v>
                </c:pt>
                <c:pt idx="31433">
                  <c:v>26.666667933265401</c:v>
                </c:pt>
                <c:pt idx="31434">
                  <c:v>20.000000173846864</c:v>
                </c:pt>
                <c:pt idx="31435">
                  <c:v>20.000000173846864</c:v>
                </c:pt>
                <c:pt idx="31436">
                  <c:v>26.666667933265401</c:v>
                </c:pt>
                <c:pt idx="31437">
                  <c:v>20.000000173846864</c:v>
                </c:pt>
                <c:pt idx="31438">
                  <c:v>26.666667933265401</c:v>
                </c:pt>
                <c:pt idx="31439">
                  <c:v>20.000000173846864</c:v>
                </c:pt>
                <c:pt idx="31440">
                  <c:v>20.000000173846864</c:v>
                </c:pt>
                <c:pt idx="31441">
                  <c:v>26.666667933265401</c:v>
                </c:pt>
                <c:pt idx="31442">
                  <c:v>20.000000173846864</c:v>
                </c:pt>
                <c:pt idx="31443">
                  <c:v>20.000000173846864</c:v>
                </c:pt>
                <c:pt idx="31444">
                  <c:v>26.666667933265401</c:v>
                </c:pt>
                <c:pt idx="31445">
                  <c:v>20.000000173846864</c:v>
                </c:pt>
                <c:pt idx="31446">
                  <c:v>26.666667933265401</c:v>
                </c:pt>
                <c:pt idx="31447">
                  <c:v>20.000000173846864</c:v>
                </c:pt>
                <c:pt idx="31448">
                  <c:v>20.000000173846864</c:v>
                </c:pt>
                <c:pt idx="31449">
                  <c:v>26.666667933265401</c:v>
                </c:pt>
                <c:pt idx="31450">
                  <c:v>20.000000173846864</c:v>
                </c:pt>
                <c:pt idx="31451">
                  <c:v>20.000000173846864</c:v>
                </c:pt>
                <c:pt idx="31452">
                  <c:v>26.666667933265401</c:v>
                </c:pt>
                <c:pt idx="31453">
                  <c:v>20.000000173846864</c:v>
                </c:pt>
                <c:pt idx="31454">
                  <c:v>20.000000173846864</c:v>
                </c:pt>
                <c:pt idx="31455">
                  <c:v>26.666667933265401</c:v>
                </c:pt>
                <c:pt idx="31456">
                  <c:v>20.000000173846864</c:v>
                </c:pt>
                <c:pt idx="31457">
                  <c:v>20.000000173846864</c:v>
                </c:pt>
                <c:pt idx="31458">
                  <c:v>26.666667933265401</c:v>
                </c:pt>
                <c:pt idx="31459">
                  <c:v>20.000000173846864</c:v>
                </c:pt>
                <c:pt idx="31460">
                  <c:v>20.000000173846864</c:v>
                </c:pt>
                <c:pt idx="31461">
                  <c:v>20.000000173846864</c:v>
                </c:pt>
                <c:pt idx="31462">
                  <c:v>20.000000173846864</c:v>
                </c:pt>
                <c:pt idx="31463">
                  <c:v>26.666667933265401</c:v>
                </c:pt>
                <c:pt idx="31464">
                  <c:v>20.000000173846864</c:v>
                </c:pt>
                <c:pt idx="31465">
                  <c:v>20.000000173846864</c:v>
                </c:pt>
                <c:pt idx="31466">
                  <c:v>20.000000173846864</c:v>
                </c:pt>
                <c:pt idx="31467">
                  <c:v>20.000000173846864</c:v>
                </c:pt>
                <c:pt idx="31468">
                  <c:v>20.000000173846864</c:v>
                </c:pt>
                <c:pt idx="31469">
                  <c:v>26.666667933265401</c:v>
                </c:pt>
                <c:pt idx="31470">
                  <c:v>20.000000173846864</c:v>
                </c:pt>
                <c:pt idx="31471">
                  <c:v>20.000000173846864</c:v>
                </c:pt>
                <c:pt idx="31472">
                  <c:v>20.000000173846864</c:v>
                </c:pt>
                <c:pt idx="31473">
                  <c:v>20.000000173846864</c:v>
                </c:pt>
                <c:pt idx="31474">
                  <c:v>20.000000173846864</c:v>
                </c:pt>
                <c:pt idx="31475">
                  <c:v>26.666667933265401</c:v>
                </c:pt>
                <c:pt idx="31476">
                  <c:v>20.000000173846864</c:v>
                </c:pt>
                <c:pt idx="31477">
                  <c:v>20.000000173846864</c:v>
                </c:pt>
                <c:pt idx="31478">
                  <c:v>20.000000173846864</c:v>
                </c:pt>
                <c:pt idx="31479">
                  <c:v>26.666667933265401</c:v>
                </c:pt>
                <c:pt idx="31480">
                  <c:v>20.000000173846864</c:v>
                </c:pt>
                <c:pt idx="31481">
                  <c:v>20.000000173846864</c:v>
                </c:pt>
                <c:pt idx="31482">
                  <c:v>20.000000173846864</c:v>
                </c:pt>
                <c:pt idx="31483">
                  <c:v>26.666667933265401</c:v>
                </c:pt>
                <c:pt idx="31484">
                  <c:v>20.000000173846864</c:v>
                </c:pt>
                <c:pt idx="31485">
                  <c:v>20.000000173846864</c:v>
                </c:pt>
                <c:pt idx="31486">
                  <c:v>20.000000173846864</c:v>
                </c:pt>
                <c:pt idx="31487">
                  <c:v>26.666667933265401</c:v>
                </c:pt>
                <c:pt idx="31488">
                  <c:v>20.000000173846864</c:v>
                </c:pt>
                <c:pt idx="31489">
                  <c:v>20.000000173846864</c:v>
                </c:pt>
                <c:pt idx="31490">
                  <c:v>20.000000173846864</c:v>
                </c:pt>
                <c:pt idx="31491">
                  <c:v>26.666667933265401</c:v>
                </c:pt>
                <c:pt idx="31492">
                  <c:v>20.000000173846864</c:v>
                </c:pt>
                <c:pt idx="31493">
                  <c:v>20.000000173846864</c:v>
                </c:pt>
                <c:pt idx="31494">
                  <c:v>26.666667933265401</c:v>
                </c:pt>
                <c:pt idx="31495">
                  <c:v>20.000000173846864</c:v>
                </c:pt>
                <c:pt idx="31496">
                  <c:v>20.000000173846864</c:v>
                </c:pt>
                <c:pt idx="31497">
                  <c:v>26.666667933265401</c:v>
                </c:pt>
                <c:pt idx="31498">
                  <c:v>20.000000173846864</c:v>
                </c:pt>
                <c:pt idx="31499">
                  <c:v>20.000000173846864</c:v>
                </c:pt>
                <c:pt idx="31500">
                  <c:v>20.000000173846864</c:v>
                </c:pt>
                <c:pt idx="31501">
                  <c:v>26.666667933265401</c:v>
                </c:pt>
                <c:pt idx="31502">
                  <c:v>20.000000173846864</c:v>
                </c:pt>
                <c:pt idx="31503">
                  <c:v>20.000000173846864</c:v>
                </c:pt>
                <c:pt idx="31504">
                  <c:v>26.666667933265401</c:v>
                </c:pt>
                <c:pt idx="31505">
                  <c:v>20.000000173846864</c:v>
                </c:pt>
                <c:pt idx="31506">
                  <c:v>20.000000173846864</c:v>
                </c:pt>
                <c:pt idx="31507">
                  <c:v>26.666667933265401</c:v>
                </c:pt>
                <c:pt idx="31508">
                  <c:v>20.000000173846864</c:v>
                </c:pt>
                <c:pt idx="31509">
                  <c:v>26.666667933265401</c:v>
                </c:pt>
                <c:pt idx="31510">
                  <c:v>20.000000173846864</c:v>
                </c:pt>
                <c:pt idx="31511">
                  <c:v>20.000000173846864</c:v>
                </c:pt>
                <c:pt idx="31512">
                  <c:v>26.666667933265401</c:v>
                </c:pt>
                <c:pt idx="31513">
                  <c:v>20.000000173846864</c:v>
                </c:pt>
                <c:pt idx="31514">
                  <c:v>26.666667933265401</c:v>
                </c:pt>
                <c:pt idx="31515">
                  <c:v>20.000000173846864</c:v>
                </c:pt>
                <c:pt idx="31516">
                  <c:v>26.666667933265401</c:v>
                </c:pt>
                <c:pt idx="31517">
                  <c:v>20.000000173846864</c:v>
                </c:pt>
                <c:pt idx="31518">
                  <c:v>26.666667933265401</c:v>
                </c:pt>
                <c:pt idx="31519">
                  <c:v>26.666667933265401</c:v>
                </c:pt>
                <c:pt idx="31520">
                  <c:v>20.000000173846864</c:v>
                </c:pt>
                <c:pt idx="31521">
                  <c:v>26.666667933265401</c:v>
                </c:pt>
                <c:pt idx="31522">
                  <c:v>26.666667933265401</c:v>
                </c:pt>
                <c:pt idx="31523">
                  <c:v>20.000000173846864</c:v>
                </c:pt>
                <c:pt idx="31524">
                  <c:v>26.666667933265401</c:v>
                </c:pt>
                <c:pt idx="31525">
                  <c:v>26.666667933265401</c:v>
                </c:pt>
                <c:pt idx="31526">
                  <c:v>26.666667933265401</c:v>
                </c:pt>
                <c:pt idx="31527">
                  <c:v>20.000000173846864</c:v>
                </c:pt>
                <c:pt idx="31528">
                  <c:v>26.666667933265401</c:v>
                </c:pt>
                <c:pt idx="31529">
                  <c:v>26.666667933265401</c:v>
                </c:pt>
                <c:pt idx="31530">
                  <c:v>26.666667933265401</c:v>
                </c:pt>
                <c:pt idx="31531">
                  <c:v>26.666667933265401</c:v>
                </c:pt>
                <c:pt idx="31532">
                  <c:v>33.333335692683868</c:v>
                </c:pt>
                <c:pt idx="31533">
                  <c:v>26.666667933265401</c:v>
                </c:pt>
                <c:pt idx="31534">
                  <c:v>33.333335692683868</c:v>
                </c:pt>
                <c:pt idx="31535">
                  <c:v>40.000003452102327</c:v>
                </c:pt>
                <c:pt idx="31536">
                  <c:v>53.333335866530739</c:v>
                </c:pt>
                <c:pt idx="31537">
                  <c:v>66.666671385368005</c:v>
                </c:pt>
                <c:pt idx="31538">
                  <c:v>86.66667466362334</c:v>
                </c:pt>
                <c:pt idx="31539">
                  <c:v>100.00001018246</c:v>
                </c:pt>
                <c:pt idx="31540">
                  <c:v>106.66667173306134</c:v>
                </c:pt>
                <c:pt idx="31541">
                  <c:v>126.66667501131664</c:v>
                </c:pt>
                <c:pt idx="31542">
                  <c:v>126.66667501131664</c:v>
                </c:pt>
                <c:pt idx="31543">
                  <c:v>140.00001053015401</c:v>
                </c:pt>
                <c:pt idx="31544">
                  <c:v>133.33334277073533</c:v>
                </c:pt>
                <c:pt idx="31545">
                  <c:v>140.00001053015401</c:v>
                </c:pt>
                <c:pt idx="31546">
                  <c:v>146.66667828957267</c:v>
                </c:pt>
                <c:pt idx="31547">
                  <c:v>140.00001053015401</c:v>
                </c:pt>
                <c:pt idx="31548">
                  <c:v>140.00001053015401</c:v>
                </c:pt>
                <c:pt idx="31549">
                  <c:v>153.33334604899068</c:v>
                </c:pt>
                <c:pt idx="31550">
                  <c:v>180.00001708666468</c:v>
                </c:pt>
                <c:pt idx="31551">
                  <c:v>193.333352605502</c:v>
                </c:pt>
                <c:pt idx="31552">
                  <c:v>206.66668812433866</c:v>
                </c:pt>
                <c:pt idx="31553">
                  <c:v>180.00001708666468</c:v>
                </c:pt>
                <c:pt idx="31554">
                  <c:v>140.00001053015401</c:v>
                </c:pt>
                <c:pt idx="31555">
                  <c:v>126.66667501131664</c:v>
                </c:pt>
                <c:pt idx="31556">
                  <c:v>120.00000725189867</c:v>
                </c:pt>
                <c:pt idx="31557">
                  <c:v>113.33333949248001</c:v>
                </c:pt>
                <c:pt idx="31558">
                  <c:v>106.66667173306134</c:v>
                </c:pt>
                <c:pt idx="31559">
                  <c:v>100.00001018246</c:v>
                </c:pt>
                <c:pt idx="31560">
                  <c:v>93.333342423041344</c:v>
                </c:pt>
                <c:pt idx="31561">
                  <c:v>86.66667466362334</c:v>
                </c:pt>
                <c:pt idx="31562">
                  <c:v>80.000006904204653</c:v>
                </c:pt>
                <c:pt idx="31563">
                  <c:v>73.333339144785995</c:v>
                </c:pt>
                <c:pt idx="31564">
                  <c:v>73.333339144785995</c:v>
                </c:pt>
                <c:pt idx="31565">
                  <c:v>73.333339144785995</c:v>
                </c:pt>
                <c:pt idx="31566">
                  <c:v>66.666671385368005</c:v>
                </c:pt>
                <c:pt idx="31567">
                  <c:v>73.333339144785995</c:v>
                </c:pt>
                <c:pt idx="31568">
                  <c:v>66.666671385368005</c:v>
                </c:pt>
                <c:pt idx="31569">
                  <c:v>66.666671385368005</c:v>
                </c:pt>
                <c:pt idx="31570">
                  <c:v>73.333339144785995</c:v>
                </c:pt>
                <c:pt idx="31571">
                  <c:v>66.666671385368005</c:v>
                </c:pt>
                <c:pt idx="31572">
                  <c:v>73.333339144785995</c:v>
                </c:pt>
                <c:pt idx="31573">
                  <c:v>73.333339144785995</c:v>
                </c:pt>
                <c:pt idx="31574">
                  <c:v>73.333339144785995</c:v>
                </c:pt>
                <c:pt idx="31575">
                  <c:v>80.000006904204653</c:v>
                </c:pt>
                <c:pt idx="31576">
                  <c:v>93.333342423041344</c:v>
                </c:pt>
                <c:pt idx="31577">
                  <c:v>100.00001018246</c:v>
                </c:pt>
                <c:pt idx="31578">
                  <c:v>100.00001018246</c:v>
                </c:pt>
                <c:pt idx="31579">
                  <c:v>100.00001018246</c:v>
                </c:pt>
                <c:pt idx="31580">
                  <c:v>106.66667173306134</c:v>
                </c:pt>
                <c:pt idx="31581">
                  <c:v>106.66667173306134</c:v>
                </c:pt>
                <c:pt idx="31582">
                  <c:v>106.66667173306134</c:v>
                </c:pt>
                <c:pt idx="31583">
                  <c:v>106.66667173306134</c:v>
                </c:pt>
                <c:pt idx="31584">
                  <c:v>100.00001018246</c:v>
                </c:pt>
                <c:pt idx="31585">
                  <c:v>106.66667173306134</c:v>
                </c:pt>
                <c:pt idx="31586">
                  <c:v>100.00001018246</c:v>
                </c:pt>
                <c:pt idx="31587">
                  <c:v>100.00001018246</c:v>
                </c:pt>
                <c:pt idx="31588">
                  <c:v>100.00001018246</c:v>
                </c:pt>
                <c:pt idx="31589">
                  <c:v>100.00001018246</c:v>
                </c:pt>
                <c:pt idx="31590">
                  <c:v>100.00001018246</c:v>
                </c:pt>
                <c:pt idx="31591">
                  <c:v>93.333342423041344</c:v>
                </c:pt>
                <c:pt idx="31592">
                  <c:v>100.00001018246</c:v>
                </c:pt>
                <c:pt idx="31593">
                  <c:v>93.333342423041344</c:v>
                </c:pt>
                <c:pt idx="31594">
                  <c:v>100.00001018246</c:v>
                </c:pt>
                <c:pt idx="31595">
                  <c:v>93.333342423041344</c:v>
                </c:pt>
                <c:pt idx="31596">
                  <c:v>93.333342423041344</c:v>
                </c:pt>
                <c:pt idx="31597">
                  <c:v>93.333342423041344</c:v>
                </c:pt>
                <c:pt idx="31598">
                  <c:v>93.333342423041344</c:v>
                </c:pt>
                <c:pt idx="31599">
                  <c:v>93.333342423041344</c:v>
                </c:pt>
                <c:pt idx="31600">
                  <c:v>93.333342423041344</c:v>
                </c:pt>
                <c:pt idx="31601">
                  <c:v>93.333342423041344</c:v>
                </c:pt>
                <c:pt idx="31602">
                  <c:v>93.333342423041344</c:v>
                </c:pt>
                <c:pt idx="31603">
                  <c:v>86.66667466362334</c:v>
                </c:pt>
                <c:pt idx="31604">
                  <c:v>93.333342423041344</c:v>
                </c:pt>
                <c:pt idx="31605">
                  <c:v>93.333342423041344</c:v>
                </c:pt>
                <c:pt idx="31606">
                  <c:v>93.333342423041344</c:v>
                </c:pt>
                <c:pt idx="31607">
                  <c:v>86.66667466362334</c:v>
                </c:pt>
                <c:pt idx="31608">
                  <c:v>93.333342423041344</c:v>
                </c:pt>
                <c:pt idx="31609">
                  <c:v>93.333342423041344</c:v>
                </c:pt>
                <c:pt idx="31610">
                  <c:v>93.333342423041344</c:v>
                </c:pt>
                <c:pt idx="31611">
                  <c:v>100.00001018246</c:v>
                </c:pt>
                <c:pt idx="31612">
                  <c:v>100.00001018246</c:v>
                </c:pt>
                <c:pt idx="31613">
                  <c:v>113.33333949248001</c:v>
                </c:pt>
                <c:pt idx="31614">
                  <c:v>113.33333949248001</c:v>
                </c:pt>
                <c:pt idx="31615">
                  <c:v>120.00000725189867</c:v>
                </c:pt>
                <c:pt idx="31616">
                  <c:v>133.33334277073533</c:v>
                </c:pt>
                <c:pt idx="31617">
                  <c:v>133.33334277073533</c:v>
                </c:pt>
                <c:pt idx="31618">
                  <c:v>133.33334277073533</c:v>
                </c:pt>
                <c:pt idx="31619">
                  <c:v>120.00000725189867</c:v>
                </c:pt>
                <c:pt idx="31620">
                  <c:v>120.00000725189867</c:v>
                </c:pt>
                <c:pt idx="31621">
                  <c:v>120.00000725189867</c:v>
                </c:pt>
                <c:pt idx="31622">
                  <c:v>113.33333949248001</c:v>
                </c:pt>
                <c:pt idx="31623">
                  <c:v>113.33333949248001</c:v>
                </c:pt>
                <c:pt idx="31624">
                  <c:v>113.33333949248001</c:v>
                </c:pt>
                <c:pt idx="31625">
                  <c:v>106.66667173306134</c:v>
                </c:pt>
                <c:pt idx="31626">
                  <c:v>106.66667173306134</c:v>
                </c:pt>
                <c:pt idx="31627">
                  <c:v>100.00001018246</c:v>
                </c:pt>
                <c:pt idx="31628">
                  <c:v>100.00001018246</c:v>
                </c:pt>
                <c:pt idx="31629">
                  <c:v>93.333342423041344</c:v>
                </c:pt>
                <c:pt idx="31630">
                  <c:v>100.00001018246</c:v>
                </c:pt>
                <c:pt idx="31631">
                  <c:v>93.333342423041344</c:v>
                </c:pt>
                <c:pt idx="31632">
                  <c:v>86.66667466362334</c:v>
                </c:pt>
                <c:pt idx="31633">
                  <c:v>93.333342423041344</c:v>
                </c:pt>
                <c:pt idx="31634">
                  <c:v>86.66667466362334</c:v>
                </c:pt>
                <c:pt idx="31635">
                  <c:v>80.000006904204653</c:v>
                </c:pt>
                <c:pt idx="31636">
                  <c:v>86.66667466362334</c:v>
                </c:pt>
                <c:pt idx="31637">
                  <c:v>80.000006904204653</c:v>
                </c:pt>
                <c:pt idx="31638">
                  <c:v>80.000006904204653</c:v>
                </c:pt>
                <c:pt idx="31639">
                  <c:v>80.000006904204653</c:v>
                </c:pt>
                <c:pt idx="31640">
                  <c:v>73.333339144785995</c:v>
                </c:pt>
                <c:pt idx="31641">
                  <c:v>80.000006904204653</c:v>
                </c:pt>
                <c:pt idx="31642">
                  <c:v>73.333339144785995</c:v>
                </c:pt>
                <c:pt idx="31643">
                  <c:v>73.333339144785995</c:v>
                </c:pt>
                <c:pt idx="31644">
                  <c:v>73.333339144785995</c:v>
                </c:pt>
                <c:pt idx="31645">
                  <c:v>73.333339144785995</c:v>
                </c:pt>
                <c:pt idx="31646">
                  <c:v>66.666671385368005</c:v>
                </c:pt>
                <c:pt idx="31647">
                  <c:v>66.666671385368005</c:v>
                </c:pt>
                <c:pt idx="31648">
                  <c:v>66.666671385368005</c:v>
                </c:pt>
                <c:pt idx="31649">
                  <c:v>66.666671385368005</c:v>
                </c:pt>
                <c:pt idx="31650">
                  <c:v>66.666671385368005</c:v>
                </c:pt>
                <c:pt idx="31651">
                  <c:v>66.666671385368005</c:v>
                </c:pt>
                <c:pt idx="31652">
                  <c:v>60.000003625949198</c:v>
                </c:pt>
                <c:pt idx="31653">
                  <c:v>66.666671385368005</c:v>
                </c:pt>
                <c:pt idx="31654">
                  <c:v>60.000003625949198</c:v>
                </c:pt>
                <c:pt idx="31655">
                  <c:v>60.000003625949198</c:v>
                </c:pt>
                <c:pt idx="31656">
                  <c:v>60.000003625949198</c:v>
                </c:pt>
                <c:pt idx="31657">
                  <c:v>60.000003625949198</c:v>
                </c:pt>
                <c:pt idx="31658">
                  <c:v>53.333335866530739</c:v>
                </c:pt>
                <c:pt idx="31659">
                  <c:v>60.000003625949198</c:v>
                </c:pt>
                <c:pt idx="31660">
                  <c:v>53.333335866530739</c:v>
                </c:pt>
                <c:pt idx="31661">
                  <c:v>53.333335866530739</c:v>
                </c:pt>
                <c:pt idx="31662">
                  <c:v>53.333335866530739</c:v>
                </c:pt>
                <c:pt idx="31663">
                  <c:v>53.333335866530739</c:v>
                </c:pt>
                <c:pt idx="31664">
                  <c:v>53.333335866530739</c:v>
                </c:pt>
                <c:pt idx="31665">
                  <c:v>53.333335866530739</c:v>
                </c:pt>
                <c:pt idx="31666">
                  <c:v>53.333335866530739</c:v>
                </c:pt>
                <c:pt idx="31667">
                  <c:v>46.6666712115208</c:v>
                </c:pt>
                <c:pt idx="31668">
                  <c:v>46.6666712115208</c:v>
                </c:pt>
                <c:pt idx="31669">
                  <c:v>46.6666712115208</c:v>
                </c:pt>
                <c:pt idx="31670">
                  <c:v>46.6666712115208</c:v>
                </c:pt>
                <c:pt idx="31671">
                  <c:v>46.6666712115208</c:v>
                </c:pt>
                <c:pt idx="31672">
                  <c:v>46.6666712115208</c:v>
                </c:pt>
                <c:pt idx="31673">
                  <c:v>46.6666712115208</c:v>
                </c:pt>
                <c:pt idx="31674">
                  <c:v>46.6666712115208</c:v>
                </c:pt>
                <c:pt idx="31675">
                  <c:v>40.000003452102327</c:v>
                </c:pt>
                <c:pt idx="31676">
                  <c:v>46.6666712115208</c:v>
                </c:pt>
                <c:pt idx="31677">
                  <c:v>40.000003452102327</c:v>
                </c:pt>
                <c:pt idx="31678">
                  <c:v>40.000003452102327</c:v>
                </c:pt>
                <c:pt idx="31679">
                  <c:v>46.6666712115208</c:v>
                </c:pt>
                <c:pt idx="31680">
                  <c:v>40.000003452102327</c:v>
                </c:pt>
                <c:pt idx="31681">
                  <c:v>40.000003452102327</c:v>
                </c:pt>
                <c:pt idx="31682">
                  <c:v>40.000003452102327</c:v>
                </c:pt>
                <c:pt idx="31683">
                  <c:v>40.000003452102327</c:v>
                </c:pt>
                <c:pt idx="31684">
                  <c:v>40.000003452102327</c:v>
                </c:pt>
                <c:pt idx="31685">
                  <c:v>33.333335692683868</c:v>
                </c:pt>
                <c:pt idx="31686">
                  <c:v>40.000003452102327</c:v>
                </c:pt>
                <c:pt idx="31687">
                  <c:v>33.333335692683868</c:v>
                </c:pt>
                <c:pt idx="31688">
                  <c:v>40.000003452102327</c:v>
                </c:pt>
                <c:pt idx="31689">
                  <c:v>33.333335692683868</c:v>
                </c:pt>
                <c:pt idx="31690">
                  <c:v>40.000003452102327</c:v>
                </c:pt>
                <c:pt idx="31691">
                  <c:v>33.333335692683868</c:v>
                </c:pt>
                <c:pt idx="31692">
                  <c:v>33.333335692683868</c:v>
                </c:pt>
                <c:pt idx="31693">
                  <c:v>40.000003452102327</c:v>
                </c:pt>
                <c:pt idx="31694">
                  <c:v>33.333335692683868</c:v>
                </c:pt>
                <c:pt idx="31695">
                  <c:v>33.333335692683868</c:v>
                </c:pt>
                <c:pt idx="31696">
                  <c:v>33.333335692683868</c:v>
                </c:pt>
                <c:pt idx="31697">
                  <c:v>33.333335692683868</c:v>
                </c:pt>
                <c:pt idx="31698">
                  <c:v>33.333335692683868</c:v>
                </c:pt>
                <c:pt idx="31699">
                  <c:v>33.333335692683868</c:v>
                </c:pt>
                <c:pt idx="31700">
                  <c:v>33.333335692683868</c:v>
                </c:pt>
                <c:pt idx="31701">
                  <c:v>33.333335692683868</c:v>
                </c:pt>
                <c:pt idx="31702">
                  <c:v>33.333335692683868</c:v>
                </c:pt>
                <c:pt idx="31703">
                  <c:v>33.333335692683868</c:v>
                </c:pt>
                <c:pt idx="31704">
                  <c:v>33.333335692683868</c:v>
                </c:pt>
                <c:pt idx="31705">
                  <c:v>33.333335692683868</c:v>
                </c:pt>
                <c:pt idx="31706">
                  <c:v>33.333335692683868</c:v>
                </c:pt>
                <c:pt idx="31707">
                  <c:v>33.333335692683868</c:v>
                </c:pt>
                <c:pt idx="31708">
                  <c:v>26.666667933265401</c:v>
                </c:pt>
                <c:pt idx="31709">
                  <c:v>33.333335692683868</c:v>
                </c:pt>
                <c:pt idx="31710">
                  <c:v>33.333335692683868</c:v>
                </c:pt>
                <c:pt idx="31711">
                  <c:v>33.333335692683868</c:v>
                </c:pt>
                <c:pt idx="31712">
                  <c:v>33.333335692683868</c:v>
                </c:pt>
                <c:pt idx="31713">
                  <c:v>33.333335692683868</c:v>
                </c:pt>
                <c:pt idx="31714">
                  <c:v>33.333335692683868</c:v>
                </c:pt>
                <c:pt idx="31715">
                  <c:v>33.333335692683868</c:v>
                </c:pt>
                <c:pt idx="31716">
                  <c:v>33.333335692683868</c:v>
                </c:pt>
                <c:pt idx="31717">
                  <c:v>33.333335692683868</c:v>
                </c:pt>
                <c:pt idx="31718">
                  <c:v>33.333335692683868</c:v>
                </c:pt>
                <c:pt idx="31719">
                  <c:v>33.333335692683868</c:v>
                </c:pt>
                <c:pt idx="31720">
                  <c:v>33.333335692683868</c:v>
                </c:pt>
                <c:pt idx="31721">
                  <c:v>40.000003452102327</c:v>
                </c:pt>
                <c:pt idx="31722">
                  <c:v>33.333335692683868</c:v>
                </c:pt>
                <c:pt idx="31723">
                  <c:v>33.333335692683868</c:v>
                </c:pt>
                <c:pt idx="31724">
                  <c:v>33.333335692683868</c:v>
                </c:pt>
                <c:pt idx="31725">
                  <c:v>33.333335692683868</c:v>
                </c:pt>
                <c:pt idx="31726">
                  <c:v>40.000003452102327</c:v>
                </c:pt>
                <c:pt idx="31727">
                  <c:v>33.333335692683868</c:v>
                </c:pt>
                <c:pt idx="31728">
                  <c:v>40.000003452102327</c:v>
                </c:pt>
                <c:pt idx="31729">
                  <c:v>33.333335692683868</c:v>
                </c:pt>
                <c:pt idx="31730">
                  <c:v>33.333335692683868</c:v>
                </c:pt>
                <c:pt idx="31731">
                  <c:v>40.000003452102327</c:v>
                </c:pt>
                <c:pt idx="31732">
                  <c:v>40.000003452102327</c:v>
                </c:pt>
                <c:pt idx="31733">
                  <c:v>33.333335692683868</c:v>
                </c:pt>
                <c:pt idx="31734">
                  <c:v>40.000003452102327</c:v>
                </c:pt>
                <c:pt idx="31735">
                  <c:v>33.333335692683868</c:v>
                </c:pt>
                <c:pt idx="31736">
                  <c:v>40.000003452102327</c:v>
                </c:pt>
                <c:pt idx="31737">
                  <c:v>33.333335692683868</c:v>
                </c:pt>
                <c:pt idx="31738">
                  <c:v>40.000003452102327</c:v>
                </c:pt>
                <c:pt idx="31739">
                  <c:v>33.333335692683868</c:v>
                </c:pt>
                <c:pt idx="31740">
                  <c:v>40.000003452102327</c:v>
                </c:pt>
                <c:pt idx="31741">
                  <c:v>33.333335692683868</c:v>
                </c:pt>
                <c:pt idx="31742">
                  <c:v>33.333335692683868</c:v>
                </c:pt>
                <c:pt idx="31743">
                  <c:v>40.000003452102327</c:v>
                </c:pt>
                <c:pt idx="31744">
                  <c:v>33.333335692683868</c:v>
                </c:pt>
                <c:pt idx="31745">
                  <c:v>40.000003452102327</c:v>
                </c:pt>
                <c:pt idx="31746">
                  <c:v>33.333335692683868</c:v>
                </c:pt>
                <c:pt idx="31747">
                  <c:v>40.000003452102327</c:v>
                </c:pt>
                <c:pt idx="31748">
                  <c:v>33.333335692683868</c:v>
                </c:pt>
                <c:pt idx="31749">
                  <c:v>40.000003452102327</c:v>
                </c:pt>
                <c:pt idx="31750">
                  <c:v>33.333335692683868</c:v>
                </c:pt>
                <c:pt idx="31751">
                  <c:v>40.000003452102327</c:v>
                </c:pt>
                <c:pt idx="31752">
                  <c:v>33.333335692683868</c:v>
                </c:pt>
                <c:pt idx="31753">
                  <c:v>33.333335692683868</c:v>
                </c:pt>
                <c:pt idx="31754">
                  <c:v>40.000003452102327</c:v>
                </c:pt>
                <c:pt idx="31755">
                  <c:v>33.333335692683868</c:v>
                </c:pt>
                <c:pt idx="31756">
                  <c:v>33.333335692683868</c:v>
                </c:pt>
                <c:pt idx="31757">
                  <c:v>33.333335692683868</c:v>
                </c:pt>
                <c:pt idx="31758">
                  <c:v>40.000003452102327</c:v>
                </c:pt>
                <c:pt idx="31759">
                  <c:v>33.333335692683868</c:v>
                </c:pt>
                <c:pt idx="31760">
                  <c:v>33.333335692683868</c:v>
                </c:pt>
                <c:pt idx="31761">
                  <c:v>33.333335692683868</c:v>
                </c:pt>
                <c:pt idx="31762">
                  <c:v>40.000003452102327</c:v>
                </c:pt>
                <c:pt idx="31763">
                  <c:v>33.333335692683868</c:v>
                </c:pt>
                <c:pt idx="31764">
                  <c:v>33.333335692683868</c:v>
                </c:pt>
                <c:pt idx="31765">
                  <c:v>33.333335692683868</c:v>
                </c:pt>
                <c:pt idx="31766">
                  <c:v>33.333335692683868</c:v>
                </c:pt>
                <c:pt idx="31767">
                  <c:v>40.000003452102327</c:v>
                </c:pt>
                <c:pt idx="31768">
                  <c:v>33.333335692683868</c:v>
                </c:pt>
                <c:pt idx="31769">
                  <c:v>33.333335692683868</c:v>
                </c:pt>
                <c:pt idx="31770">
                  <c:v>33.333335692683868</c:v>
                </c:pt>
                <c:pt idx="31771">
                  <c:v>33.333335692683868</c:v>
                </c:pt>
                <c:pt idx="31772">
                  <c:v>33.333335692683868</c:v>
                </c:pt>
                <c:pt idx="31773">
                  <c:v>33.333335692683868</c:v>
                </c:pt>
                <c:pt idx="31774">
                  <c:v>33.333335692683868</c:v>
                </c:pt>
                <c:pt idx="31775">
                  <c:v>33.333335692683868</c:v>
                </c:pt>
                <c:pt idx="31776">
                  <c:v>33.333335692683868</c:v>
                </c:pt>
                <c:pt idx="31777">
                  <c:v>33.333335692683868</c:v>
                </c:pt>
                <c:pt idx="31778">
                  <c:v>33.333335692683868</c:v>
                </c:pt>
                <c:pt idx="31779">
                  <c:v>33.333335692683868</c:v>
                </c:pt>
                <c:pt idx="31780">
                  <c:v>26.666667933265401</c:v>
                </c:pt>
                <c:pt idx="31781">
                  <c:v>33.333335692683868</c:v>
                </c:pt>
                <c:pt idx="31782">
                  <c:v>33.333335692683868</c:v>
                </c:pt>
                <c:pt idx="31783">
                  <c:v>26.666667933265401</c:v>
                </c:pt>
                <c:pt idx="31784">
                  <c:v>33.333335692683868</c:v>
                </c:pt>
                <c:pt idx="31785">
                  <c:v>26.666667933265401</c:v>
                </c:pt>
                <c:pt idx="31786">
                  <c:v>26.666667933265401</c:v>
                </c:pt>
                <c:pt idx="31787">
                  <c:v>33.333335692683868</c:v>
                </c:pt>
                <c:pt idx="31788">
                  <c:v>26.666667933265401</c:v>
                </c:pt>
                <c:pt idx="31789">
                  <c:v>26.666667933265401</c:v>
                </c:pt>
                <c:pt idx="31790">
                  <c:v>26.666667933265401</c:v>
                </c:pt>
                <c:pt idx="31791">
                  <c:v>33.333335692683868</c:v>
                </c:pt>
                <c:pt idx="31792">
                  <c:v>26.666667933265401</c:v>
                </c:pt>
                <c:pt idx="31793">
                  <c:v>26.666667933265401</c:v>
                </c:pt>
                <c:pt idx="31794">
                  <c:v>26.666667933265401</c:v>
                </c:pt>
                <c:pt idx="31795">
                  <c:v>26.666667933265401</c:v>
                </c:pt>
                <c:pt idx="31796">
                  <c:v>20.000000173846864</c:v>
                </c:pt>
                <c:pt idx="31797">
                  <c:v>26.666667933265401</c:v>
                </c:pt>
                <c:pt idx="31798">
                  <c:v>26.666667933265401</c:v>
                </c:pt>
                <c:pt idx="31799">
                  <c:v>26.666667933265401</c:v>
                </c:pt>
                <c:pt idx="31800">
                  <c:v>20.000000173846864</c:v>
                </c:pt>
                <c:pt idx="31801">
                  <c:v>26.666667933265401</c:v>
                </c:pt>
                <c:pt idx="31802">
                  <c:v>26.666667933265401</c:v>
                </c:pt>
                <c:pt idx="31803">
                  <c:v>20.000000173846864</c:v>
                </c:pt>
                <c:pt idx="31804">
                  <c:v>26.666667933265401</c:v>
                </c:pt>
                <c:pt idx="31805">
                  <c:v>20.000000173846864</c:v>
                </c:pt>
                <c:pt idx="31806">
                  <c:v>26.666667933265401</c:v>
                </c:pt>
                <c:pt idx="31807">
                  <c:v>20.000000173846864</c:v>
                </c:pt>
                <c:pt idx="31808">
                  <c:v>26.666667933265401</c:v>
                </c:pt>
                <c:pt idx="31809">
                  <c:v>20.000000173846864</c:v>
                </c:pt>
                <c:pt idx="31810">
                  <c:v>26.666667933265401</c:v>
                </c:pt>
                <c:pt idx="31811">
                  <c:v>26.666667933265401</c:v>
                </c:pt>
                <c:pt idx="31812">
                  <c:v>20.000000173846864</c:v>
                </c:pt>
                <c:pt idx="31813">
                  <c:v>26.666667933265401</c:v>
                </c:pt>
                <c:pt idx="31814">
                  <c:v>20.000000173846864</c:v>
                </c:pt>
                <c:pt idx="31815">
                  <c:v>26.666667933265401</c:v>
                </c:pt>
                <c:pt idx="31816">
                  <c:v>20.000000173846864</c:v>
                </c:pt>
                <c:pt idx="31817">
                  <c:v>26.666667933265401</c:v>
                </c:pt>
                <c:pt idx="31818">
                  <c:v>20.000000173846864</c:v>
                </c:pt>
                <c:pt idx="31819">
                  <c:v>26.666667933265401</c:v>
                </c:pt>
                <c:pt idx="31820">
                  <c:v>20.000000173846864</c:v>
                </c:pt>
                <c:pt idx="31821">
                  <c:v>20.000000173846864</c:v>
                </c:pt>
                <c:pt idx="31822">
                  <c:v>26.666667933265401</c:v>
                </c:pt>
                <c:pt idx="31823">
                  <c:v>20.000000173846864</c:v>
                </c:pt>
                <c:pt idx="31824">
                  <c:v>26.666667933265401</c:v>
                </c:pt>
                <c:pt idx="31825">
                  <c:v>20.000000173846864</c:v>
                </c:pt>
                <c:pt idx="31826">
                  <c:v>20.000000173846864</c:v>
                </c:pt>
                <c:pt idx="31827">
                  <c:v>26.666667933265401</c:v>
                </c:pt>
                <c:pt idx="31828">
                  <c:v>20.000000173846864</c:v>
                </c:pt>
                <c:pt idx="31829">
                  <c:v>20.000000173846864</c:v>
                </c:pt>
                <c:pt idx="31830">
                  <c:v>20.000000173846864</c:v>
                </c:pt>
                <c:pt idx="31831">
                  <c:v>26.666667933265401</c:v>
                </c:pt>
                <c:pt idx="31832">
                  <c:v>20.000000173846864</c:v>
                </c:pt>
                <c:pt idx="31833">
                  <c:v>20.000000173846864</c:v>
                </c:pt>
                <c:pt idx="31834">
                  <c:v>20.000000173846864</c:v>
                </c:pt>
                <c:pt idx="31835">
                  <c:v>26.666667933265401</c:v>
                </c:pt>
                <c:pt idx="31836">
                  <c:v>20.000000173846864</c:v>
                </c:pt>
                <c:pt idx="31837">
                  <c:v>20.000000173846864</c:v>
                </c:pt>
                <c:pt idx="31838">
                  <c:v>20.000000173846864</c:v>
                </c:pt>
                <c:pt idx="31839">
                  <c:v>20.000000173846864</c:v>
                </c:pt>
                <c:pt idx="31840">
                  <c:v>20.000000173846864</c:v>
                </c:pt>
                <c:pt idx="31841">
                  <c:v>26.666667933265401</c:v>
                </c:pt>
                <c:pt idx="31842">
                  <c:v>20.000000173846864</c:v>
                </c:pt>
                <c:pt idx="31843">
                  <c:v>20.000000173846864</c:v>
                </c:pt>
                <c:pt idx="31844">
                  <c:v>20.000000173846864</c:v>
                </c:pt>
                <c:pt idx="31845">
                  <c:v>20.000000173846864</c:v>
                </c:pt>
                <c:pt idx="31846">
                  <c:v>20.000000173846864</c:v>
                </c:pt>
                <c:pt idx="31847">
                  <c:v>20.000000173846864</c:v>
                </c:pt>
                <c:pt idx="31848">
                  <c:v>20.000000173846864</c:v>
                </c:pt>
                <c:pt idx="31849">
                  <c:v>20.000000173846864</c:v>
                </c:pt>
                <c:pt idx="31850">
                  <c:v>26.666667933265401</c:v>
                </c:pt>
                <c:pt idx="31851">
                  <c:v>20.000000173846864</c:v>
                </c:pt>
                <c:pt idx="31852">
                  <c:v>20.000000173846864</c:v>
                </c:pt>
                <c:pt idx="31853">
                  <c:v>20.000000173846864</c:v>
                </c:pt>
                <c:pt idx="31854">
                  <c:v>26.666667933265401</c:v>
                </c:pt>
                <c:pt idx="31855">
                  <c:v>20.000000173846864</c:v>
                </c:pt>
                <c:pt idx="31856">
                  <c:v>20.000000173846864</c:v>
                </c:pt>
                <c:pt idx="31857">
                  <c:v>20.000000173846864</c:v>
                </c:pt>
                <c:pt idx="31858">
                  <c:v>20.000000173846864</c:v>
                </c:pt>
                <c:pt idx="31859">
                  <c:v>26.666667933265401</c:v>
                </c:pt>
                <c:pt idx="31860">
                  <c:v>20.000000173846864</c:v>
                </c:pt>
                <c:pt idx="31861">
                  <c:v>20.000000173846864</c:v>
                </c:pt>
                <c:pt idx="31862">
                  <c:v>20.000000173846864</c:v>
                </c:pt>
                <c:pt idx="31863">
                  <c:v>26.666667933265401</c:v>
                </c:pt>
                <c:pt idx="31864">
                  <c:v>20.000000173846864</c:v>
                </c:pt>
                <c:pt idx="31865">
                  <c:v>20.000000173846864</c:v>
                </c:pt>
                <c:pt idx="31866">
                  <c:v>26.666667933265401</c:v>
                </c:pt>
                <c:pt idx="31867">
                  <c:v>20.000000173846864</c:v>
                </c:pt>
                <c:pt idx="31868">
                  <c:v>26.666667933265401</c:v>
                </c:pt>
                <c:pt idx="31869">
                  <c:v>20.000000173846864</c:v>
                </c:pt>
                <c:pt idx="31870">
                  <c:v>20.000000173846864</c:v>
                </c:pt>
                <c:pt idx="31871">
                  <c:v>26.666667933265401</c:v>
                </c:pt>
                <c:pt idx="31872">
                  <c:v>20.000000173846864</c:v>
                </c:pt>
                <c:pt idx="31873">
                  <c:v>26.666667933265401</c:v>
                </c:pt>
                <c:pt idx="31874">
                  <c:v>20.000000173846864</c:v>
                </c:pt>
                <c:pt idx="31875">
                  <c:v>26.666667933265401</c:v>
                </c:pt>
                <c:pt idx="31876">
                  <c:v>20.000000173846864</c:v>
                </c:pt>
                <c:pt idx="31877">
                  <c:v>26.666667933265401</c:v>
                </c:pt>
                <c:pt idx="31878">
                  <c:v>20.000000173846864</c:v>
                </c:pt>
                <c:pt idx="31879">
                  <c:v>20.000000173846864</c:v>
                </c:pt>
                <c:pt idx="31880">
                  <c:v>26.666667933265401</c:v>
                </c:pt>
                <c:pt idx="31881">
                  <c:v>20.000000173846864</c:v>
                </c:pt>
                <c:pt idx="31882">
                  <c:v>26.666667933265401</c:v>
                </c:pt>
                <c:pt idx="31883">
                  <c:v>26.666667933265401</c:v>
                </c:pt>
                <c:pt idx="31884">
                  <c:v>20.000000173846864</c:v>
                </c:pt>
                <c:pt idx="31885">
                  <c:v>26.666667933265401</c:v>
                </c:pt>
                <c:pt idx="31886">
                  <c:v>20.000000173846864</c:v>
                </c:pt>
                <c:pt idx="31887">
                  <c:v>26.666667933265401</c:v>
                </c:pt>
                <c:pt idx="31888">
                  <c:v>20.000000173846864</c:v>
                </c:pt>
                <c:pt idx="31889">
                  <c:v>26.666667933265401</c:v>
                </c:pt>
                <c:pt idx="31890">
                  <c:v>20.000000173846864</c:v>
                </c:pt>
                <c:pt idx="31891">
                  <c:v>26.666667933265401</c:v>
                </c:pt>
                <c:pt idx="31892">
                  <c:v>20.000000173846864</c:v>
                </c:pt>
                <c:pt idx="31893">
                  <c:v>26.666667933265401</c:v>
                </c:pt>
                <c:pt idx="31894">
                  <c:v>26.666667933265401</c:v>
                </c:pt>
                <c:pt idx="31895">
                  <c:v>20.000000173846864</c:v>
                </c:pt>
                <c:pt idx="31896">
                  <c:v>26.666667933265401</c:v>
                </c:pt>
                <c:pt idx="31897">
                  <c:v>26.666667933265401</c:v>
                </c:pt>
                <c:pt idx="31898">
                  <c:v>20.000000173846864</c:v>
                </c:pt>
                <c:pt idx="31899">
                  <c:v>26.666667933265401</c:v>
                </c:pt>
                <c:pt idx="31900">
                  <c:v>26.666667933265401</c:v>
                </c:pt>
                <c:pt idx="31901">
                  <c:v>20.000000173846864</c:v>
                </c:pt>
                <c:pt idx="31902">
                  <c:v>26.666667933265401</c:v>
                </c:pt>
                <c:pt idx="31903">
                  <c:v>26.666667933265401</c:v>
                </c:pt>
                <c:pt idx="31904">
                  <c:v>20.000000173846864</c:v>
                </c:pt>
                <c:pt idx="31905">
                  <c:v>26.666667933265401</c:v>
                </c:pt>
                <c:pt idx="31906">
                  <c:v>26.666667933265401</c:v>
                </c:pt>
                <c:pt idx="31907">
                  <c:v>26.666667933265401</c:v>
                </c:pt>
                <c:pt idx="31908">
                  <c:v>26.666667933265401</c:v>
                </c:pt>
                <c:pt idx="31909">
                  <c:v>26.666667933265401</c:v>
                </c:pt>
                <c:pt idx="31910">
                  <c:v>40.000003452102327</c:v>
                </c:pt>
                <c:pt idx="31911">
                  <c:v>120.00000725189867</c:v>
                </c:pt>
                <c:pt idx="31912">
                  <c:v>233.33330949147532</c:v>
                </c:pt>
                <c:pt idx="31913">
                  <c:v>293.33320756753267</c:v>
                </c:pt>
                <c:pt idx="31914">
                  <c:v>326.66648427645333</c:v>
                </c:pt>
                <c:pt idx="31915">
                  <c:v>359.99976098537468</c:v>
                </c:pt>
                <c:pt idx="31916">
                  <c:v>393.33303769429534</c:v>
                </c:pt>
                <c:pt idx="31917">
                  <c:v>426.66633923848468</c:v>
                </c:pt>
                <c:pt idx="31918">
                  <c:v>446.66637976964336</c:v>
                </c:pt>
                <c:pt idx="31919">
                  <c:v>459.99974012374867</c:v>
                </c:pt>
                <c:pt idx="31920">
                  <c:v>473.33310047785471</c:v>
                </c:pt>
                <c:pt idx="31921">
                  <c:v>493.33314100901265</c:v>
                </c:pt>
                <c:pt idx="31922">
                  <c:v>513.33318154017127</c:v>
                </c:pt>
                <c:pt idx="31923">
                  <c:v>546.66658242543531</c:v>
                </c:pt>
                <c:pt idx="31924">
                  <c:v>579.99998331069935</c:v>
                </c:pt>
                <c:pt idx="31925">
                  <c:v>606.66670401891065</c:v>
                </c:pt>
                <c:pt idx="31926">
                  <c:v>620.00006437301658</c:v>
                </c:pt>
                <c:pt idx="31927">
                  <c:v>626.66674455006944</c:v>
                </c:pt>
                <c:pt idx="31928">
                  <c:v>640.00010490417469</c:v>
                </c:pt>
                <c:pt idx="31929">
                  <c:v>640.00010490417469</c:v>
                </c:pt>
                <c:pt idx="31930">
                  <c:v>640.00010490417469</c:v>
                </c:pt>
                <c:pt idx="31931">
                  <c:v>640.00010490417469</c:v>
                </c:pt>
                <c:pt idx="31932">
                  <c:v>640.00010490417469</c:v>
                </c:pt>
                <c:pt idx="31933">
                  <c:v>646.66678508122743</c:v>
                </c:pt>
                <c:pt idx="31934">
                  <c:v>646.66678508122743</c:v>
                </c:pt>
                <c:pt idx="31935">
                  <c:v>646.66678508122743</c:v>
                </c:pt>
                <c:pt idx="31936">
                  <c:v>653.33346525828063</c:v>
                </c:pt>
                <c:pt idx="31937">
                  <c:v>653.33346525828063</c:v>
                </c:pt>
                <c:pt idx="31938">
                  <c:v>660.00014543533337</c:v>
                </c:pt>
                <c:pt idx="31939">
                  <c:v>660.00014543533337</c:v>
                </c:pt>
                <c:pt idx="31940">
                  <c:v>660.00014543533337</c:v>
                </c:pt>
                <c:pt idx="31941">
                  <c:v>666.66682561238667</c:v>
                </c:pt>
                <c:pt idx="31942">
                  <c:v>673.33350578943998</c:v>
                </c:pt>
                <c:pt idx="31943">
                  <c:v>686.6668661435466</c:v>
                </c:pt>
                <c:pt idx="31944">
                  <c:v>686.6668661435466</c:v>
                </c:pt>
                <c:pt idx="31945">
                  <c:v>700.00022649765333</c:v>
                </c:pt>
                <c:pt idx="31946">
                  <c:v>713.33358685175335</c:v>
                </c:pt>
                <c:pt idx="31947">
                  <c:v>713.33358685175335</c:v>
                </c:pt>
                <c:pt idx="31948">
                  <c:v>733.33362738291328</c:v>
                </c:pt>
                <c:pt idx="31949">
                  <c:v>740.0003075599667</c:v>
                </c:pt>
                <c:pt idx="31950">
                  <c:v>746.66698773702012</c:v>
                </c:pt>
                <c:pt idx="31951">
                  <c:v>766.66702826818005</c:v>
                </c:pt>
                <c:pt idx="31952">
                  <c:v>780.00038862228678</c:v>
                </c:pt>
                <c:pt idx="31953">
                  <c:v>786.66706879933997</c:v>
                </c:pt>
                <c:pt idx="31954">
                  <c:v>793.3337489763868</c:v>
                </c:pt>
                <c:pt idx="31955">
                  <c:v>800.00042915344</c:v>
                </c:pt>
                <c:pt idx="31956">
                  <c:v>813.33378950754661</c:v>
                </c:pt>
                <c:pt idx="31957">
                  <c:v>813.33378950754661</c:v>
                </c:pt>
                <c:pt idx="31958">
                  <c:v>820.00046968460003</c:v>
                </c:pt>
                <c:pt idx="31959">
                  <c:v>826.66714986165346</c:v>
                </c:pt>
                <c:pt idx="31960">
                  <c:v>833.33383003870665</c:v>
                </c:pt>
                <c:pt idx="31961">
                  <c:v>833.33383003870665</c:v>
                </c:pt>
                <c:pt idx="31962">
                  <c:v>826.66714986165346</c:v>
                </c:pt>
                <c:pt idx="31963">
                  <c:v>826.66714986165346</c:v>
                </c:pt>
                <c:pt idx="31964">
                  <c:v>826.66714986165346</c:v>
                </c:pt>
                <c:pt idx="31965">
                  <c:v>820.00046968460003</c:v>
                </c:pt>
                <c:pt idx="31966">
                  <c:v>820.00046968460003</c:v>
                </c:pt>
                <c:pt idx="31967">
                  <c:v>820.00046968460003</c:v>
                </c:pt>
                <c:pt idx="31968">
                  <c:v>820.00046968460003</c:v>
                </c:pt>
                <c:pt idx="31969">
                  <c:v>826.66714986165346</c:v>
                </c:pt>
                <c:pt idx="31970">
                  <c:v>826.66714986165346</c:v>
                </c:pt>
                <c:pt idx="31971">
                  <c:v>833.33383003870665</c:v>
                </c:pt>
                <c:pt idx="31972">
                  <c:v>833.33383003870665</c:v>
                </c:pt>
                <c:pt idx="31973">
                  <c:v>840.00051021575996</c:v>
                </c:pt>
                <c:pt idx="31974">
                  <c:v>840.00051021575996</c:v>
                </c:pt>
                <c:pt idx="31975">
                  <c:v>840.00051021575996</c:v>
                </c:pt>
                <c:pt idx="31976">
                  <c:v>840.00051021575996</c:v>
                </c:pt>
                <c:pt idx="31977">
                  <c:v>840.00051021575996</c:v>
                </c:pt>
                <c:pt idx="31978">
                  <c:v>833.33383003870665</c:v>
                </c:pt>
                <c:pt idx="31979">
                  <c:v>833.33383003870665</c:v>
                </c:pt>
                <c:pt idx="31980">
                  <c:v>826.66714986165346</c:v>
                </c:pt>
                <c:pt idx="31981">
                  <c:v>840.00051021575996</c:v>
                </c:pt>
                <c:pt idx="31982">
                  <c:v>833.33383003870665</c:v>
                </c:pt>
                <c:pt idx="31983">
                  <c:v>846.66719039281338</c:v>
                </c:pt>
                <c:pt idx="31984">
                  <c:v>846.66719039281338</c:v>
                </c:pt>
                <c:pt idx="31985">
                  <c:v>853.33387056986658</c:v>
                </c:pt>
                <c:pt idx="31986">
                  <c:v>853.33387056986658</c:v>
                </c:pt>
                <c:pt idx="31987">
                  <c:v>866.66723092397331</c:v>
                </c:pt>
                <c:pt idx="31988">
                  <c:v>873.33391110102673</c:v>
                </c:pt>
                <c:pt idx="31989">
                  <c:v>886.66727145512652</c:v>
                </c:pt>
                <c:pt idx="31990">
                  <c:v>893.33395163217983</c:v>
                </c:pt>
                <c:pt idx="31991">
                  <c:v>906.66731198628668</c:v>
                </c:pt>
                <c:pt idx="31992">
                  <c:v>920.00067234039329</c:v>
                </c:pt>
                <c:pt idx="31993">
                  <c:v>926.6673525174466</c:v>
                </c:pt>
                <c:pt idx="31994">
                  <c:v>933.33403269450002</c:v>
                </c:pt>
                <c:pt idx="31995">
                  <c:v>940.00071287155345</c:v>
                </c:pt>
                <c:pt idx="31996">
                  <c:v>946.66739304860675</c:v>
                </c:pt>
                <c:pt idx="31997">
                  <c:v>953.33407322565995</c:v>
                </c:pt>
                <c:pt idx="31998">
                  <c:v>953.33407322565995</c:v>
                </c:pt>
                <c:pt idx="31999">
                  <c:v>960.00075340270655</c:v>
                </c:pt>
                <c:pt idx="32000">
                  <c:v>966.66743357975997</c:v>
                </c:pt>
                <c:pt idx="32001">
                  <c:v>966.66743357975997</c:v>
                </c:pt>
                <c:pt idx="32002">
                  <c:v>966.66743357975997</c:v>
                </c:pt>
                <c:pt idx="32003">
                  <c:v>966.66743357975997</c:v>
                </c:pt>
                <c:pt idx="32004">
                  <c:v>973.33411375681328</c:v>
                </c:pt>
                <c:pt idx="32005">
                  <c:v>973.33411375681328</c:v>
                </c:pt>
                <c:pt idx="32006">
                  <c:v>980.0007939338667</c:v>
                </c:pt>
                <c:pt idx="32007">
                  <c:v>980.0007939338667</c:v>
                </c:pt>
                <c:pt idx="32008">
                  <c:v>980.0007939338667</c:v>
                </c:pt>
                <c:pt idx="32009">
                  <c:v>980.0007939338667</c:v>
                </c:pt>
                <c:pt idx="32010">
                  <c:v>986.6674741109199</c:v>
                </c:pt>
                <c:pt idx="32011">
                  <c:v>980.0007939338667</c:v>
                </c:pt>
                <c:pt idx="32012">
                  <c:v>993.33415428797332</c:v>
                </c:pt>
                <c:pt idx="32013">
                  <c:v>986.6674741109199</c:v>
                </c:pt>
                <c:pt idx="32014">
                  <c:v>986.6674741109199</c:v>
                </c:pt>
                <c:pt idx="32015">
                  <c:v>993.33415428797332</c:v>
                </c:pt>
                <c:pt idx="32016">
                  <c:v>993.33415428797332</c:v>
                </c:pt>
                <c:pt idx="32017">
                  <c:v>993.33415428797332</c:v>
                </c:pt>
                <c:pt idx="32018">
                  <c:v>993.33415428797332</c:v>
                </c:pt>
                <c:pt idx="32019">
                  <c:v>986.6674741109199</c:v>
                </c:pt>
                <c:pt idx="32020">
                  <c:v>993.33415428797332</c:v>
                </c:pt>
                <c:pt idx="32021">
                  <c:v>993.33415428797332</c:v>
                </c:pt>
                <c:pt idx="32022">
                  <c:v>993.33415428797332</c:v>
                </c:pt>
                <c:pt idx="32023">
                  <c:v>993.33415428797332</c:v>
                </c:pt>
                <c:pt idx="32024">
                  <c:v>993.33415428797332</c:v>
                </c:pt>
                <c:pt idx="32025">
                  <c:v>993.33415428797332</c:v>
                </c:pt>
                <c:pt idx="32026">
                  <c:v>993.33415428797332</c:v>
                </c:pt>
                <c:pt idx="32027">
                  <c:v>986.6674741109199</c:v>
                </c:pt>
                <c:pt idx="32028">
                  <c:v>993.33415428797332</c:v>
                </c:pt>
                <c:pt idx="32029">
                  <c:v>986.6674741109199</c:v>
                </c:pt>
                <c:pt idx="32030">
                  <c:v>986.6674741109199</c:v>
                </c:pt>
                <c:pt idx="32031">
                  <c:v>993.33415428797332</c:v>
                </c:pt>
                <c:pt idx="32032">
                  <c:v>986.6674741109199</c:v>
                </c:pt>
                <c:pt idx="32033">
                  <c:v>993.33415428797332</c:v>
                </c:pt>
                <c:pt idx="32034">
                  <c:v>986.6674741109199</c:v>
                </c:pt>
                <c:pt idx="32035">
                  <c:v>993.33415428797332</c:v>
                </c:pt>
                <c:pt idx="32036">
                  <c:v>993.33415428797332</c:v>
                </c:pt>
                <c:pt idx="32037">
                  <c:v>986.6674741109199</c:v>
                </c:pt>
                <c:pt idx="32038">
                  <c:v>986.6674741109199</c:v>
                </c:pt>
                <c:pt idx="32039">
                  <c:v>986.6674741109199</c:v>
                </c:pt>
                <c:pt idx="32040">
                  <c:v>986.6674741109199</c:v>
                </c:pt>
                <c:pt idx="32041">
                  <c:v>986.6674741109199</c:v>
                </c:pt>
                <c:pt idx="32042">
                  <c:v>980.0007939338667</c:v>
                </c:pt>
                <c:pt idx="32043">
                  <c:v>986.6674741109199</c:v>
                </c:pt>
                <c:pt idx="32044">
                  <c:v>980.0007939338667</c:v>
                </c:pt>
                <c:pt idx="32045">
                  <c:v>986.6674741109199</c:v>
                </c:pt>
                <c:pt idx="32046">
                  <c:v>980.0007939338667</c:v>
                </c:pt>
                <c:pt idx="32047">
                  <c:v>986.6674741109199</c:v>
                </c:pt>
                <c:pt idx="32048">
                  <c:v>980.0007939338667</c:v>
                </c:pt>
                <c:pt idx="32049">
                  <c:v>986.6674741109199</c:v>
                </c:pt>
                <c:pt idx="32050">
                  <c:v>986.6674741109199</c:v>
                </c:pt>
                <c:pt idx="32051">
                  <c:v>986.6674741109199</c:v>
                </c:pt>
                <c:pt idx="32052">
                  <c:v>986.6674741109199</c:v>
                </c:pt>
                <c:pt idx="32053">
                  <c:v>986.6674741109199</c:v>
                </c:pt>
                <c:pt idx="32054">
                  <c:v>986.6674741109199</c:v>
                </c:pt>
                <c:pt idx="32055">
                  <c:v>993.33415428797332</c:v>
                </c:pt>
                <c:pt idx="32056">
                  <c:v>993.33415428797332</c:v>
                </c:pt>
                <c:pt idx="32057">
                  <c:v>993.33415428797332</c:v>
                </c:pt>
                <c:pt idx="32058">
                  <c:v>993.33415428797332</c:v>
                </c:pt>
                <c:pt idx="32059">
                  <c:v>993.33415428797332</c:v>
                </c:pt>
                <c:pt idx="32060">
                  <c:v>993.33415428797332</c:v>
                </c:pt>
                <c:pt idx="32061">
                  <c:v>1000.0008344650266</c:v>
                </c:pt>
                <c:pt idx="32062">
                  <c:v>993.33415428797332</c:v>
                </c:pt>
                <c:pt idx="32063">
                  <c:v>993.33415428797332</c:v>
                </c:pt>
                <c:pt idx="32064">
                  <c:v>993.33415428797332</c:v>
                </c:pt>
                <c:pt idx="32065">
                  <c:v>993.33415428797332</c:v>
                </c:pt>
                <c:pt idx="32066">
                  <c:v>993.33415428797332</c:v>
                </c:pt>
                <c:pt idx="32067">
                  <c:v>986.6674741109199</c:v>
                </c:pt>
                <c:pt idx="32068">
                  <c:v>986.6674741109199</c:v>
                </c:pt>
                <c:pt idx="32069">
                  <c:v>986.6674741109199</c:v>
                </c:pt>
                <c:pt idx="32070">
                  <c:v>986.6674741109199</c:v>
                </c:pt>
                <c:pt idx="32071">
                  <c:v>980.0007939338667</c:v>
                </c:pt>
                <c:pt idx="32072">
                  <c:v>980.0007939338667</c:v>
                </c:pt>
                <c:pt idx="32073">
                  <c:v>980.0007939338667</c:v>
                </c:pt>
                <c:pt idx="32074">
                  <c:v>980.0007939338667</c:v>
                </c:pt>
                <c:pt idx="32075">
                  <c:v>973.33411375681328</c:v>
                </c:pt>
                <c:pt idx="32076">
                  <c:v>966.66743357975997</c:v>
                </c:pt>
                <c:pt idx="32077">
                  <c:v>973.33411375681328</c:v>
                </c:pt>
                <c:pt idx="32078">
                  <c:v>960.00075340270655</c:v>
                </c:pt>
                <c:pt idx="32079">
                  <c:v>966.66743357975997</c:v>
                </c:pt>
                <c:pt idx="32080">
                  <c:v>960.00075340270655</c:v>
                </c:pt>
                <c:pt idx="32081">
                  <c:v>960.00075340270655</c:v>
                </c:pt>
                <c:pt idx="32082">
                  <c:v>960.00075340270655</c:v>
                </c:pt>
                <c:pt idx="32083">
                  <c:v>966.66743357975997</c:v>
                </c:pt>
                <c:pt idx="32084">
                  <c:v>966.66743357975997</c:v>
                </c:pt>
                <c:pt idx="32085">
                  <c:v>966.66743357975997</c:v>
                </c:pt>
                <c:pt idx="32086">
                  <c:v>973.33411375681328</c:v>
                </c:pt>
                <c:pt idx="32087">
                  <c:v>973.33411375681328</c:v>
                </c:pt>
                <c:pt idx="32088">
                  <c:v>980.0007939338667</c:v>
                </c:pt>
                <c:pt idx="32089">
                  <c:v>980.0007939338667</c:v>
                </c:pt>
                <c:pt idx="32090">
                  <c:v>986.6674741109199</c:v>
                </c:pt>
                <c:pt idx="32091">
                  <c:v>993.33415428797332</c:v>
                </c:pt>
                <c:pt idx="32092">
                  <c:v>986.6674741109199</c:v>
                </c:pt>
                <c:pt idx="32093">
                  <c:v>993.33415428797332</c:v>
                </c:pt>
                <c:pt idx="32094">
                  <c:v>986.6674741109199</c:v>
                </c:pt>
                <c:pt idx="32095">
                  <c:v>993.33415428797332</c:v>
                </c:pt>
                <c:pt idx="32096">
                  <c:v>986.6674741109199</c:v>
                </c:pt>
                <c:pt idx="32097">
                  <c:v>986.6674741109199</c:v>
                </c:pt>
                <c:pt idx="32098">
                  <c:v>986.6674741109199</c:v>
                </c:pt>
                <c:pt idx="32099">
                  <c:v>980.0007939338667</c:v>
                </c:pt>
                <c:pt idx="32100">
                  <c:v>993.33415428797332</c:v>
                </c:pt>
                <c:pt idx="32101">
                  <c:v>993.33415428797332</c:v>
                </c:pt>
                <c:pt idx="32102">
                  <c:v>993.33415428797332</c:v>
                </c:pt>
                <c:pt idx="32103">
                  <c:v>993.33415428797332</c:v>
                </c:pt>
                <c:pt idx="32104">
                  <c:v>993.33415428797332</c:v>
                </c:pt>
                <c:pt idx="32105">
                  <c:v>986.6674741109199</c:v>
                </c:pt>
                <c:pt idx="32106">
                  <c:v>993.33415428797332</c:v>
                </c:pt>
                <c:pt idx="32107">
                  <c:v>986.6674741109199</c:v>
                </c:pt>
                <c:pt idx="32108">
                  <c:v>980.0007939338667</c:v>
                </c:pt>
                <c:pt idx="32109">
                  <c:v>980.0007939338667</c:v>
                </c:pt>
                <c:pt idx="32110">
                  <c:v>980.0007939338667</c:v>
                </c:pt>
                <c:pt idx="32111">
                  <c:v>973.33411375681328</c:v>
                </c:pt>
                <c:pt idx="32112">
                  <c:v>966.66743357975997</c:v>
                </c:pt>
                <c:pt idx="32113">
                  <c:v>966.66743357975997</c:v>
                </c:pt>
                <c:pt idx="32114">
                  <c:v>966.66743357975997</c:v>
                </c:pt>
                <c:pt idx="32115">
                  <c:v>953.33407322565995</c:v>
                </c:pt>
                <c:pt idx="32116">
                  <c:v>960.00075340270655</c:v>
                </c:pt>
                <c:pt idx="32117">
                  <c:v>946.66739304860675</c:v>
                </c:pt>
                <c:pt idx="32118">
                  <c:v>946.66739304860675</c:v>
                </c:pt>
                <c:pt idx="32119">
                  <c:v>933.33403269450002</c:v>
                </c:pt>
                <c:pt idx="32120">
                  <c:v>933.33403269450002</c:v>
                </c:pt>
                <c:pt idx="32121">
                  <c:v>920.00067234039329</c:v>
                </c:pt>
                <c:pt idx="32122">
                  <c:v>920.00067234039329</c:v>
                </c:pt>
                <c:pt idx="32123">
                  <c:v>906.66731198628668</c:v>
                </c:pt>
                <c:pt idx="32124">
                  <c:v>900.00063180923325</c:v>
                </c:pt>
                <c:pt idx="32125">
                  <c:v>893.33395163217983</c:v>
                </c:pt>
                <c:pt idx="32126">
                  <c:v>880.00059127807333</c:v>
                </c:pt>
                <c:pt idx="32127">
                  <c:v>866.66723092397331</c:v>
                </c:pt>
                <c:pt idx="32128">
                  <c:v>860.00055074692</c:v>
                </c:pt>
                <c:pt idx="32129">
                  <c:v>853.33387056986658</c:v>
                </c:pt>
                <c:pt idx="32130">
                  <c:v>840.00051021575996</c:v>
                </c:pt>
                <c:pt idx="32131">
                  <c:v>826.66714986165346</c:v>
                </c:pt>
                <c:pt idx="32132">
                  <c:v>813.33378950754661</c:v>
                </c:pt>
                <c:pt idx="32133">
                  <c:v>800.00042915344</c:v>
                </c:pt>
                <c:pt idx="32134">
                  <c:v>793.3337489763868</c:v>
                </c:pt>
                <c:pt idx="32135">
                  <c:v>773.33370844523336</c:v>
                </c:pt>
                <c:pt idx="32136">
                  <c:v>760.00034809112674</c:v>
                </c:pt>
                <c:pt idx="32137">
                  <c:v>746.66698773702012</c:v>
                </c:pt>
                <c:pt idx="32138">
                  <c:v>733.33362738291328</c:v>
                </c:pt>
                <c:pt idx="32139">
                  <c:v>720.00026702880666</c:v>
                </c:pt>
                <c:pt idx="32140">
                  <c:v>706.66690667470004</c:v>
                </c:pt>
                <c:pt idx="32141">
                  <c:v>680.0001859664934</c:v>
                </c:pt>
                <c:pt idx="32142">
                  <c:v>646.66678508122743</c:v>
                </c:pt>
                <c:pt idx="32143">
                  <c:v>606.66670401891065</c:v>
                </c:pt>
                <c:pt idx="32144">
                  <c:v>559.99994277954124</c:v>
                </c:pt>
                <c:pt idx="32145">
                  <c:v>513.33318154017127</c:v>
                </c:pt>
                <c:pt idx="32146">
                  <c:v>473.33310047785471</c:v>
                </c:pt>
                <c:pt idx="32147">
                  <c:v>433.33301941553731</c:v>
                </c:pt>
                <c:pt idx="32148">
                  <c:v>419.999659061432</c:v>
                </c:pt>
                <c:pt idx="32149">
                  <c:v>399.99969303607929</c:v>
                </c:pt>
                <c:pt idx="32150">
                  <c:v>386.66638235251133</c:v>
                </c:pt>
                <c:pt idx="32151">
                  <c:v>379.99972701072664</c:v>
                </c:pt>
                <c:pt idx="32152">
                  <c:v>359.99976098537468</c:v>
                </c:pt>
                <c:pt idx="32153">
                  <c:v>353.33310564358999</c:v>
                </c:pt>
                <c:pt idx="32154">
                  <c:v>339.99979496002203</c:v>
                </c:pt>
                <c:pt idx="32155">
                  <c:v>333.33313961823802</c:v>
                </c:pt>
                <c:pt idx="32156">
                  <c:v>326.66648427645333</c:v>
                </c:pt>
                <c:pt idx="32157">
                  <c:v>306.66651825110131</c:v>
                </c:pt>
                <c:pt idx="32158">
                  <c:v>299.9998629093173</c:v>
                </c:pt>
                <c:pt idx="32159">
                  <c:v>293.33320756753267</c:v>
                </c:pt>
                <c:pt idx="32160">
                  <c:v>279.99989688396465</c:v>
                </c:pt>
                <c:pt idx="32161">
                  <c:v>266.66658620039595</c:v>
                </c:pt>
                <c:pt idx="32162">
                  <c:v>253.333275516828</c:v>
                </c:pt>
                <c:pt idx="32163">
                  <c:v>246.66662017504402</c:v>
                </c:pt>
                <c:pt idx="32164">
                  <c:v>246.66662017504402</c:v>
                </c:pt>
                <c:pt idx="32165">
                  <c:v>226.66665414969137</c:v>
                </c:pt>
                <c:pt idx="32166">
                  <c:v>219.99999880790736</c:v>
                </c:pt>
                <c:pt idx="32167">
                  <c:v>206.66668812433866</c:v>
                </c:pt>
                <c:pt idx="32168">
                  <c:v>206.66668812433866</c:v>
                </c:pt>
                <c:pt idx="32169">
                  <c:v>193.333352605502</c:v>
                </c:pt>
                <c:pt idx="32170">
                  <c:v>193.333352605502</c:v>
                </c:pt>
                <c:pt idx="32171">
                  <c:v>186.66668484608331</c:v>
                </c:pt>
                <c:pt idx="32172">
                  <c:v>186.66668484608331</c:v>
                </c:pt>
                <c:pt idx="32173">
                  <c:v>180.00001708666468</c:v>
                </c:pt>
                <c:pt idx="32174">
                  <c:v>173.33334932724668</c:v>
                </c:pt>
                <c:pt idx="32175">
                  <c:v>173.33334932724668</c:v>
                </c:pt>
                <c:pt idx="32176">
                  <c:v>173.33334932724668</c:v>
                </c:pt>
                <c:pt idx="32177">
                  <c:v>166.66668156782802</c:v>
                </c:pt>
                <c:pt idx="32178">
                  <c:v>166.66668156782802</c:v>
                </c:pt>
                <c:pt idx="32179">
                  <c:v>160.00001380840931</c:v>
                </c:pt>
                <c:pt idx="32180">
                  <c:v>160.00001380840931</c:v>
                </c:pt>
                <c:pt idx="32181">
                  <c:v>160.00001380840931</c:v>
                </c:pt>
                <c:pt idx="32182">
                  <c:v>160.00001380840931</c:v>
                </c:pt>
                <c:pt idx="32183">
                  <c:v>153.33334604899068</c:v>
                </c:pt>
                <c:pt idx="32184">
                  <c:v>153.33334604899068</c:v>
                </c:pt>
                <c:pt idx="32185">
                  <c:v>153.33334604899068</c:v>
                </c:pt>
                <c:pt idx="32186">
                  <c:v>153.33334604899068</c:v>
                </c:pt>
                <c:pt idx="32187">
                  <c:v>146.66667828957267</c:v>
                </c:pt>
                <c:pt idx="32188">
                  <c:v>146.66667828957267</c:v>
                </c:pt>
                <c:pt idx="32189">
                  <c:v>153.33334604899068</c:v>
                </c:pt>
                <c:pt idx="32190">
                  <c:v>146.66667828957267</c:v>
                </c:pt>
                <c:pt idx="32191">
                  <c:v>146.66667828957267</c:v>
                </c:pt>
                <c:pt idx="32192">
                  <c:v>146.66667828957267</c:v>
                </c:pt>
                <c:pt idx="32193">
                  <c:v>146.66667828957267</c:v>
                </c:pt>
                <c:pt idx="32194">
                  <c:v>146.66667828957267</c:v>
                </c:pt>
                <c:pt idx="32195">
                  <c:v>140.00001053015401</c:v>
                </c:pt>
                <c:pt idx="32196">
                  <c:v>146.66667828957267</c:v>
                </c:pt>
                <c:pt idx="32197">
                  <c:v>146.66667828957267</c:v>
                </c:pt>
                <c:pt idx="32198">
                  <c:v>140.00001053015401</c:v>
                </c:pt>
                <c:pt idx="32199">
                  <c:v>146.66667828957267</c:v>
                </c:pt>
                <c:pt idx="32200">
                  <c:v>140.00001053015401</c:v>
                </c:pt>
                <c:pt idx="32201">
                  <c:v>140.00001053015401</c:v>
                </c:pt>
                <c:pt idx="32202">
                  <c:v>140.00001053015401</c:v>
                </c:pt>
                <c:pt idx="32203">
                  <c:v>140.00001053015401</c:v>
                </c:pt>
                <c:pt idx="32204">
                  <c:v>140.00001053015401</c:v>
                </c:pt>
                <c:pt idx="32205">
                  <c:v>140.00001053015401</c:v>
                </c:pt>
                <c:pt idx="32206">
                  <c:v>133.33334277073533</c:v>
                </c:pt>
                <c:pt idx="32207">
                  <c:v>140.00001053015401</c:v>
                </c:pt>
                <c:pt idx="32208">
                  <c:v>133.33334277073533</c:v>
                </c:pt>
                <c:pt idx="32209">
                  <c:v>133.33334277073533</c:v>
                </c:pt>
                <c:pt idx="32210">
                  <c:v>133.33334277073533</c:v>
                </c:pt>
                <c:pt idx="32211">
                  <c:v>133.33334277073533</c:v>
                </c:pt>
                <c:pt idx="32212">
                  <c:v>133.33334277073533</c:v>
                </c:pt>
                <c:pt idx="32213">
                  <c:v>126.66667501131664</c:v>
                </c:pt>
                <c:pt idx="32214">
                  <c:v>133.33334277073533</c:v>
                </c:pt>
                <c:pt idx="32215">
                  <c:v>126.66667501131664</c:v>
                </c:pt>
                <c:pt idx="32216">
                  <c:v>126.66667501131664</c:v>
                </c:pt>
                <c:pt idx="32217">
                  <c:v>120.00000725189867</c:v>
                </c:pt>
                <c:pt idx="32218">
                  <c:v>126.66667501131664</c:v>
                </c:pt>
                <c:pt idx="32219">
                  <c:v>120.00000725189867</c:v>
                </c:pt>
                <c:pt idx="32220">
                  <c:v>120.00000725189867</c:v>
                </c:pt>
                <c:pt idx="32221">
                  <c:v>120.00000725189867</c:v>
                </c:pt>
                <c:pt idx="32222">
                  <c:v>113.33333949248001</c:v>
                </c:pt>
                <c:pt idx="32223">
                  <c:v>113.33333949248001</c:v>
                </c:pt>
                <c:pt idx="32224">
                  <c:v>120.00000725189867</c:v>
                </c:pt>
                <c:pt idx="32225">
                  <c:v>106.66667173306134</c:v>
                </c:pt>
                <c:pt idx="32226">
                  <c:v>113.33333949248001</c:v>
                </c:pt>
                <c:pt idx="32227">
                  <c:v>106.66667173306134</c:v>
                </c:pt>
                <c:pt idx="32228">
                  <c:v>106.66667173306134</c:v>
                </c:pt>
                <c:pt idx="32229">
                  <c:v>106.66667173306134</c:v>
                </c:pt>
                <c:pt idx="32230">
                  <c:v>106.66667173306134</c:v>
                </c:pt>
                <c:pt idx="32231">
                  <c:v>100.00001018246</c:v>
                </c:pt>
                <c:pt idx="32232">
                  <c:v>106.66667173306134</c:v>
                </c:pt>
                <c:pt idx="32233">
                  <c:v>100.00001018246</c:v>
                </c:pt>
                <c:pt idx="32234">
                  <c:v>100.00001018246</c:v>
                </c:pt>
                <c:pt idx="32235">
                  <c:v>100.00001018246</c:v>
                </c:pt>
                <c:pt idx="32236">
                  <c:v>100.00001018246</c:v>
                </c:pt>
                <c:pt idx="32237">
                  <c:v>100.00001018246</c:v>
                </c:pt>
                <c:pt idx="32238">
                  <c:v>93.333342423041344</c:v>
                </c:pt>
                <c:pt idx="32239">
                  <c:v>100.00001018246</c:v>
                </c:pt>
                <c:pt idx="32240">
                  <c:v>93.333342423041344</c:v>
                </c:pt>
                <c:pt idx="32241">
                  <c:v>100.00001018246</c:v>
                </c:pt>
                <c:pt idx="32242">
                  <c:v>93.333342423041344</c:v>
                </c:pt>
                <c:pt idx="32243">
                  <c:v>93.333342423041344</c:v>
                </c:pt>
                <c:pt idx="32244">
                  <c:v>93.333342423041344</c:v>
                </c:pt>
                <c:pt idx="32245">
                  <c:v>93.333342423041344</c:v>
                </c:pt>
                <c:pt idx="32246">
                  <c:v>93.333342423041344</c:v>
                </c:pt>
                <c:pt idx="32247">
                  <c:v>93.333342423041344</c:v>
                </c:pt>
                <c:pt idx="32248">
                  <c:v>86.66667466362334</c:v>
                </c:pt>
                <c:pt idx="32249">
                  <c:v>93.333342423041344</c:v>
                </c:pt>
                <c:pt idx="32250">
                  <c:v>86.66667466362334</c:v>
                </c:pt>
                <c:pt idx="32251">
                  <c:v>93.333342423041344</c:v>
                </c:pt>
                <c:pt idx="32252">
                  <c:v>86.66667466362334</c:v>
                </c:pt>
                <c:pt idx="32253">
                  <c:v>86.66667466362334</c:v>
                </c:pt>
                <c:pt idx="32254">
                  <c:v>86.66667466362334</c:v>
                </c:pt>
                <c:pt idx="32255">
                  <c:v>93.333342423041344</c:v>
                </c:pt>
                <c:pt idx="32256">
                  <c:v>86.66667466362334</c:v>
                </c:pt>
                <c:pt idx="32257">
                  <c:v>86.66667466362334</c:v>
                </c:pt>
                <c:pt idx="32258">
                  <c:v>86.66667466362334</c:v>
                </c:pt>
                <c:pt idx="32259">
                  <c:v>86.66667466362334</c:v>
                </c:pt>
                <c:pt idx="32260">
                  <c:v>80.000006904204653</c:v>
                </c:pt>
                <c:pt idx="32261">
                  <c:v>86.66667466362334</c:v>
                </c:pt>
                <c:pt idx="32262">
                  <c:v>86.66667466362334</c:v>
                </c:pt>
                <c:pt idx="32263">
                  <c:v>86.66667466362334</c:v>
                </c:pt>
                <c:pt idx="32264">
                  <c:v>86.66667466362334</c:v>
                </c:pt>
                <c:pt idx="32265">
                  <c:v>86.66667466362334</c:v>
                </c:pt>
                <c:pt idx="32266">
                  <c:v>80.000006904204653</c:v>
                </c:pt>
                <c:pt idx="32267">
                  <c:v>86.66667466362334</c:v>
                </c:pt>
                <c:pt idx="32268">
                  <c:v>80.000006904204653</c:v>
                </c:pt>
                <c:pt idx="32269">
                  <c:v>86.66667466362334</c:v>
                </c:pt>
                <c:pt idx="32270">
                  <c:v>80.000006904204653</c:v>
                </c:pt>
                <c:pt idx="32271">
                  <c:v>86.66667466362334</c:v>
                </c:pt>
                <c:pt idx="32272">
                  <c:v>80.000006904204653</c:v>
                </c:pt>
                <c:pt idx="32273">
                  <c:v>80.000006904204653</c:v>
                </c:pt>
                <c:pt idx="32274">
                  <c:v>86.66667466362334</c:v>
                </c:pt>
                <c:pt idx="32275">
                  <c:v>80.000006904204653</c:v>
                </c:pt>
                <c:pt idx="32276">
                  <c:v>86.66667466362334</c:v>
                </c:pt>
                <c:pt idx="32277">
                  <c:v>80.000006904204653</c:v>
                </c:pt>
                <c:pt idx="32278">
                  <c:v>80.000006904204653</c:v>
                </c:pt>
                <c:pt idx="32279">
                  <c:v>86.66667466362334</c:v>
                </c:pt>
                <c:pt idx="32280">
                  <c:v>80.000006904204653</c:v>
                </c:pt>
                <c:pt idx="32281">
                  <c:v>80.000006904204653</c:v>
                </c:pt>
                <c:pt idx="32282">
                  <c:v>86.66667466362334</c:v>
                </c:pt>
                <c:pt idx="32283">
                  <c:v>80.000006904204653</c:v>
                </c:pt>
                <c:pt idx="32284">
                  <c:v>80.000006904204653</c:v>
                </c:pt>
                <c:pt idx="32285">
                  <c:v>86.66667466362334</c:v>
                </c:pt>
                <c:pt idx="32286">
                  <c:v>80.000006904204653</c:v>
                </c:pt>
                <c:pt idx="32287">
                  <c:v>86.66667466362334</c:v>
                </c:pt>
                <c:pt idx="32288">
                  <c:v>86.66667466362334</c:v>
                </c:pt>
                <c:pt idx="32289">
                  <c:v>80.000006904204653</c:v>
                </c:pt>
                <c:pt idx="32290">
                  <c:v>86.66667466362334</c:v>
                </c:pt>
                <c:pt idx="32291">
                  <c:v>86.66667466362334</c:v>
                </c:pt>
                <c:pt idx="32292">
                  <c:v>86.66667466362334</c:v>
                </c:pt>
                <c:pt idx="32293">
                  <c:v>86.66667466362334</c:v>
                </c:pt>
                <c:pt idx="32294">
                  <c:v>93.333342423041344</c:v>
                </c:pt>
                <c:pt idx="32295">
                  <c:v>86.66667466362334</c:v>
                </c:pt>
                <c:pt idx="32296">
                  <c:v>86.66667466362334</c:v>
                </c:pt>
                <c:pt idx="32297">
                  <c:v>93.333342423041344</c:v>
                </c:pt>
                <c:pt idx="32298">
                  <c:v>86.66667466362334</c:v>
                </c:pt>
                <c:pt idx="32299">
                  <c:v>93.333342423041344</c:v>
                </c:pt>
                <c:pt idx="32300">
                  <c:v>86.66667466362334</c:v>
                </c:pt>
                <c:pt idx="32301">
                  <c:v>93.333342423041344</c:v>
                </c:pt>
                <c:pt idx="32302">
                  <c:v>93.333342423041344</c:v>
                </c:pt>
                <c:pt idx="32303">
                  <c:v>93.333342423041344</c:v>
                </c:pt>
                <c:pt idx="32304">
                  <c:v>86.66667466362334</c:v>
                </c:pt>
                <c:pt idx="32305">
                  <c:v>93.333342423041344</c:v>
                </c:pt>
                <c:pt idx="32306">
                  <c:v>86.66667466362334</c:v>
                </c:pt>
                <c:pt idx="32307">
                  <c:v>93.333342423041344</c:v>
                </c:pt>
                <c:pt idx="32308">
                  <c:v>86.66667466362334</c:v>
                </c:pt>
                <c:pt idx="32309">
                  <c:v>93.333342423041344</c:v>
                </c:pt>
                <c:pt idx="32310">
                  <c:v>86.66667466362334</c:v>
                </c:pt>
                <c:pt idx="32311">
                  <c:v>93.333342423041344</c:v>
                </c:pt>
                <c:pt idx="32312">
                  <c:v>93.333342423041344</c:v>
                </c:pt>
                <c:pt idx="32313">
                  <c:v>93.333342423041344</c:v>
                </c:pt>
                <c:pt idx="32314">
                  <c:v>93.333342423041344</c:v>
                </c:pt>
                <c:pt idx="32315">
                  <c:v>93.333342423041344</c:v>
                </c:pt>
                <c:pt idx="32316">
                  <c:v>93.333342423041344</c:v>
                </c:pt>
                <c:pt idx="32317">
                  <c:v>93.333342423041344</c:v>
                </c:pt>
                <c:pt idx="32318">
                  <c:v>93.333342423041344</c:v>
                </c:pt>
                <c:pt idx="32319">
                  <c:v>93.333342423041344</c:v>
                </c:pt>
                <c:pt idx="32320">
                  <c:v>93.333342423041344</c:v>
                </c:pt>
                <c:pt idx="32321">
                  <c:v>93.333342423041344</c:v>
                </c:pt>
                <c:pt idx="32322">
                  <c:v>100.00001018246</c:v>
                </c:pt>
                <c:pt idx="32323">
                  <c:v>93.333342423041344</c:v>
                </c:pt>
                <c:pt idx="32324">
                  <c:v>93.333342423041344</c:v>
                </c:pt>
                <c:pt idx="32325">
                  <c:v>93.333342423041344</c:v>
                </c:pt>
                <c:pt idx="32326">
                  <c:v>93.333342423041344</c:v>
                </c:pt>
                <c:pt idx="32327">
                  <c:v>100.00001018246</c:v>
                </c:pt>
                <c:pt idx="32328">
                  <c:v>93.333342423041344</c:v>
                </c:pt>
                <c:pt idx="32329">
                  <c:v>93.333342423041344</c:v>
                </c:pt>
                <c:pt idx="32330">
                  <c:v>100.00001018246</c:v>
                </c:pt>
                <c:pt idx="32331">
                  <c:v>93.333342423041344</c:v>
                </c:pt>
                <c:pt idx="32332">
                  <c:v>100.00001018246</c:v>
                </c:pt>
                <c:pt idx="32333">
                  <c:v>93.333342423041344</c:v>
                </c:pt>
                <c:pt idx="32334">
                  <c:v>100.00001018246</c:v>
                </c:pt>
                <c:pt idx="32335">
                  <c:v>93.333342423041344</c:v>
                </c:pt>
                <c:pt idx="32336">
                  <c:v>100.00001018246</c:v>
                </c:pt>
                <c:pt idx="32337">
                  <c:v>93.333342423041344</c:v>
                </c:pt>
                <c:pt idx="32338">
                  <c:v>100.00001018246</c:v>
                </c:pt>
                <c:pt idx="32339">
                  <c:v>93.333342423041344</c:v>
                </c:pt>
                <c:pt idx="32340">
                  <c:v>100.00001018246</c:v>
                </c:pt>
                <c:pt idx="32341">
                  <c:v>93.333342423041344</c:v>
                </c:pt>
                <c:pt idx="32342">
                  <c:v>100.00001018246</c:v>
                </c:pt>
                <c:pt idx="32343">
                  <c:v>93.333342423041344</c:v>
                </c:pt>
                <c:pt idx="32344">
                  <c:v>100.00001018246</c:v>
                </c:pt>
                <c:pt idx="32345">
                  <c:v>93.333342423041344</c:v>
                </c:pt>
                <c:pt idx="32346">
                  <c:v>93.333342423041344</c:v>
                </c:pt>
                <c:pt idx="32347">
                  <c:v>100.00001018246</c:v>
                </c:pt>
                <c:pt idx="32348">
                  <c:v>93.333342423041344</c:v>
                </c:pt>
                <c:pt idx="32349">
                  <c:v>93.333342423041344</c:v>
                </c:pt>
                <c:pt idx="32350">
                  <c:v>93.333342423041344</c:v>
                </c:pt>
                <c:pt idx="32351">
                  <c:v>93.333342423041344</c:v>
                </c:pt>
                <c:pt idx="32352">
                  <c:v>93.333342423041344</c:v>
                </c:pt>
                <c:pt idx="32353">
                  <c:v>93.333342423041344</c:v>
                </c:pt>
                <c:pt idx="32354">
                  <c:v>93.333342423041344</c:v>
                </c:pt>
                <c:pt idx="32355">
                  <c:v>93.333342423041344</c:v>
                </c:pt>
                <c:pt idx="32356">
                  <c:v>86.66667466362334</c:v>
                </c:pt>
                <c:pt idx="32357">
                  <c:v>93.333342423041344</c:v>
                </c:pt>
                <c:pt idx="32358">
                  <c:v>86.66667466362334</c:v>
                </c:pt>
                <c:pt idx="32359">
                  <c:v>93.333342423041344</c:v>
                </c:pt>
                <c:pt idx="32360">
                  <c:v>86.66667466362334</c:v>
                </c:pt>
                <c:pt idx="32361">
                  <c:v>93.333342423041344</c:v>
                </c:pt>
                <c:pt idx="32362">
                  <c:v>86.66667466362334</c:v>
                </c:pt>
                <c:pt idx="32363">
                  <c:v>86.66667466362334</c:v>
                </c:pt>
                <c:pt idx="32364">
                  <c:v>86.66667466362334</c:v>
                </c:pt>
                <c:pt idx="32365">
                  <c:v>86.66667466362334</c:v>
                </c:pt>
                <c:pt idx="32366">
                  <c:v>93.333342423041344</c:v>
                </c:pt>
                <c:pt idx="32367">
                  <c:v>86.66667466362334</c:v>
                </c:pt>
                <c:pt idx="32368">
                  <c:v>86.66667466362334</c:v>
                </c:pt>
                <c:pt idx="32369">
                  <c:v>86.66667466362334</c:v>
                </c:pt>
                <c:pt idx="32370">
                  <c:v>86.66667466362334</c:v>
                </c:pt>
                <c:pt idx="32371">
                  <c:v>86.66667466362334</c:v>
                </c:pt>
                <c:pt idx="32372">
                  <c:v>86.66667466362334</c:v>
                </c:pt>
                <c:pt idx="32373">
                  <c:v>86.66667466362334</c:v>
                </c:pt>
                <c:pt idx="32374">
                  <c:v>93.333342423041344</c:v>
                </c:pt>
                <c:pt idx="32375">
                  <c:v>100.00001018246</c:v>
                </c:pt>
                <c:pt idx="32376">
                  <c:v>93.333342423041344</c:v>
                </c:pt>
                <c:pt idx="32377">
                  <c:v>100.00001018246</c:v>
                </c:pt>
                <c:pt idx="32378">
                  <c:v>100.00001018246</c:v>
                </c:pt>
                <c:pt idx="32379">
                  <c:v>100.00001018246</c:v>
                </c:pt>
                <c:pt idx="32380">
                  <c:v>100.00001018246</c:v>
                </c:pt>
                <c:pt idx="32381">
                  <c:v>106.66667173306134</c:v>
                </c:pt>
                <c:pt idx="32382">
                  <c:v>100.00001018246</c:v>
                </c:pt>
                <c:pt idx="32383">
                  <c:v>106.66667173306134</c:v>
                </c:pt>
                <c:pt idx="32384">
                  <c:v>106.66667173306134</c:v>
                </c:pt>
                <c:pt idx="32385">
                  <c:v>113.33333949248001</c:v>
                </c:pt>
                <c:pt idx="32386">
                  <c:v>113.33333949248001</c:v>
                </c:pt>
                <c:pt idx="32387">
                  <c:v>113.33333949248001</c:v>
                </c:pt>
                <c:pt idx="32388">
                  <c:v>120.00000725189867</c:v>
                </c:pt>
                <c:pt idx="32389">
                  <c:v>120.00000725189867</c:v>
                </c:pt>
                <c:pt idx="32390">
                  <c:v>126.66667501131664</c:v>
                </c:pt>
                <c:pt idx="32391">
                  <c:v>126.66667501131664</c:v>
                </c:pt>
                <c:pt idx="32392">
                  <c:v>133.33334277073533</c:v>
                </c:pt>
                <c:pt idx="32393">
                  <c:v>133.33334277073533</c:v>
                </c:pt>
                <c:pt idx="32394">
                  <c:v>140.00001053015401</c:v>
                </c:pt>
                <c:pt idx="32395">
                  <c:v>140.00001053015401</c:v>
                </c:pt>
                <c:pt idx="32396">
                  <c:v>140.00001053015401</c:v>
                </c:pt>
                <c:pt idx="32397">
                  <c:v>146.66667828957267</c:v>
                </c:pt>
                <c:pt idx="32398">
                  <c:v>146.66667828957267</c:v>
                </c:pt>
                <c:pt idx="32399">
                  <c:v>153.33334604899068</c:v>
                </c:pt>
                <c:pt idx="32400">
                  <c:v>146.66667828957267</c:v>
                </c:pt>
                <c:pt idx="32401">
                  <c:v>146.66667828957267</c:v>
                </c:pt>
                <c:pt idx="32402">
                  <c:v>153.33334604899068</c:v>
                </c:pt>
                <c:pt idx="32403">
                  <c:v>146.66667828957267</c:v>
                </c:pt>
                <c:pt idx="32404">
                  <c:v>146.66667828957267</c:v>
                </c:pt>
                <c:pt idx="32405">
                  <c:v>140.00001053015401</c:v>
                </c:pt>
                <c:pt idx="32406">
                  <c:v>140.00001053015401</c:v>
                </c:pt>
                <c:pt idx="32407">
                  <c:v>140.00001053015401</c:v>
                </c:pt>
                <c:pt idx="32408">
                  <c:v>133.33334277073533</c:v>
                </c:pt>
                <c:pt idx="32409">
                  <c:v>126.66667501131664</c:v>
                </c:pt>
                <c:pt idx="32410">
                  <c:v>126.66667501131664</c:v>
                </c:pt>
                <c:pt idx="32411">
                  <c:v>120.00000725189867</c:v>
                </c:pt>
                <c:pt idx="32412">
                  <c:v>120.00000725189867</c:v>
                </c:pt>
                <c:pt idx="32413">
                  <c:v>113.33333949248001</c:v>
                </c:pt>
                <c:pt idx="32414">
                  <c:v>120.00000725189867</c:v>
                </c:pt>
                <c:pt idx="32415">
                  <c:v>106.66667173306134</c:v>
                </c:pt>
                <c:pt idx="32416">
                  <c:v>113.33333949248001</c:v>
                </c:pt>
                <c:pt idx="32417">
                  <c:v>106.66667173306134</c:v>
                </c:pt>
                <c:pt idx="32418">
                  <c:v>106.66667173306134</c:v>
                </c:pt>
                <c:pt idx="32419">
                  <c:v>106.66667173306134</c:v>
                </c:pt>
                <c:pt idx="32420">
                  <c:v>106.66667173306134</c:v>
                </c:pt>
                <c:pt idx="32421">
                  <c:v>100.00001018246</c:v>
                </c:pt>
                <c:pt idx="32422">
                  <c:v>100.00001018246</c:v>
                </c:pt>
                <c:pt idx="32423">
                  <c:v>100.00001018246</c:v>
                </c:pt>
                <c:pt idx="32424">
                  <c:v>100.00001018246</c:v>
                </c:pt>
                <c:pt idx="32425">
                  <c:v>100.00001018246</c:v>
                </c:pt>
                <c:pt idx="32426">
                  <c:v>100.00001018246</c:v>
                </c:pt>
                <c:pt idx="32427">
                  <c:v>93.333342423041344</c:v>
                </c:pt>
                <c:pt idx="32428">
                  <c:v>100.00001018246</c:v>
                </c:pt>
                <c:pt idx="32429">
                  <c:v>93.333342423041344</c:v>
                </c:pt>
                <c:pt idx="32430">
                  <c:v>93.333342423041344</c:v>
                </c:pt>
                <c:pt idx="32431">
                  <c:v>93.333342423041344</c:v>
                </c:pt>
                <c:pt idx="32432">
                  <c:v>93.333342423041344</c:v>
                </c:pt>
                <c:pt idx="32433">
                  <c:v>93.333342423041344</c:v>
                </c:pt>
                <c:pt idx="32434">
                  <c:v>86.66667466362334</c:v>
                </c:pt>
                <c:pt idx="32435">
                  <c:v>93.333342423041344</c:v>
                </c:pt>
                <c:pt idx="32436">
                  <c:v>86.66667466362334</c:v>
                </c:pt>
                <c:pt idx="32437">
                  <c:v>93.333342423041344</c:v>
                </c:pt>
                <c:pt idx="32438">
                  <c:v>86.66667466362334</c:v>
                </c:pt>
                <c:pt idx="32439">
                  <c:v>86.66667466362334</c:v>
                </c:pt>
                <c:pt idx="32440">
                  <c:v>93.333342423041344</c:v>
                </c:pt>
                <c:pt idx="32441">
                  <c:v>86.66667466362334</c:v>
                </c:pt>
                <c:pt idx="32442">
                  <c:v>86.66667466362334</c:v>
                </c:pt>
                <c:pt idx="32443">
                  <c:v>86.66667466362334</c:v>
                </c:pt>
                <c:pt idx="32444">
                  <c:v>86.66667466362334</c:v>
                </c:pt>
                <c:pt idx="32445">
                  <c:v>86.66667466362334</c:v>
                </c:pt>
                <c:pt idx="32446">
                  <c:v>86.66667466362334</c:v>
                </c:pt>
                <c:pt idx="32447">
                  <c:v>86.66667466362334</c:v>
                </c:pt>
                <c:pt idx="32448">
                  <c:v>86.66667466362334</c:v>
                </c:pt>
                <c:pt idx="32449">
                  <c:v>86.66667466362334</c:v>
                </c:pt>
                <c:pt idx="32450">
                  <c:v>86.66667466362334</c:v>
                </c:pt>
                <c:pt idx="32451">
                  <c:v>80.000006904204653</c:v>
                </c:pt>
                <c:pt idx="32452">
                  <c:v>86.66667466362334</c:v>
                </c:pt>
                <c:pt idx="32453">
                  <c:v>86.66667466362334</c:v>
                </c:pt>
                <c:pt idx="32454">
                  <c:v>86.66667466362334</c:v>
                </c:pt>
                <c:pt idx="32455">
                  <c:v>86.66667466362334</c:v>
                </c:pt>
                <c:pt idx="32456">
                  <c:v>86.66667466362334</c:v>
                </c:pt>
                <c:pt idx="32457">
                  <c:v>86.66667466362334</c:v>
                </c:pt>
                <c:pt idx="32458">
                  <c:v>86.66667466362334</c:v>
                </c:pt>
                <c:pt idx="32459">
                  <c:v>86.66667466362334</c:v>
                </c:pt>
                <c:pt idx="32460">
                  <c:v>86.66667466362334</c:v>
                </c:pt>
                <c:pt idx="32461">
                  <c:v>86.66667466362334</c:v>
                </c:pt>
                <c:pt idx="32462">
                  <c:v>86.66667466362334</c:v>
                </c:pt>
                <c:pt idx="32463">
                  <c:v>86.66667466362334</c:v>
                </c:pt>
                <c:pt idx="32464">
                  <c:v>86.66667466362334</c:v>
                </c:pt>
                <c:pt idx="32465">
                  <c:v>80.000006904204653</c:v>
                </c:pt>
                <c:pt idx="32466">
                  <c:v>86.66667466362334</c:v>
                </c:pt>
                <c:pt idx="32467">
                  <c:v>86.66667466362334</c:v>
                </c:pt>
                <c:pt idx="32468">
                  <c:v>80.000006904204653</c:v>
                </c:pt>
                <c:pt idx="32469">
                  <c:v>86.66667466362334</c:v>
                </c:pt>
                <c:pt idx="32470">
                  <c:v>86.66667466362334</c:v>
                </c:pt>
                <c:pt idx="32471">
                  <c:v>80.000006904204653</c:v>
                </c:pt>
                <c:pt idx="32472">
                  <c:v>86.66667466362334</c:v>
                </c:pt>
                <c:pt idx="32473">
                  <c:v>86.66667466362334</c:v>
                </c:pt>
                <c:pt idx="32474">
                  <c:v>86.66667466362334</c:v>
                </c:pt>
                <c:pt idx="32475">
                  <c:v>80.000006904204653</c:v>
                </c:pt>
                <c:pt idx="32476">
                  <c:v>86.66667466362334</c:v>
                </c:pt>
                <c:pt idx="32477">
                  <c:v>93.333342423041344</c:v>
                </c:pt>
                <c:pt idx="32478">
                  <c:v>86.66667466362334</c:v>
                </c:pt>
                <c:pt idx="32479">
                  <c:v>86.66667466362334</c:v>
                </c:pt>
                <c:pt idx="32480">
                  <c:v>86.66667466362334</c:v>
                </c:pt>
                <c:pt idx="32481">
                  <c:v>93.333342423041344</c:v>
                </c:pt>
                <c:pt idx="32482">
                  <c:v>86.66667466362334</c:v>
                </c:pt>
                <c:pt idx="32483">
                  <c:v>93.333342423041344</c:v>
                </c:pt>
                <c:pt idx="32484">
                  <c:v>93.333342423041344</c:v>
                </c:pt>
                <c:pt idx="32485">
                  <c:v>93.333342423041344</c:v>
                </c:pt>
                <c:pt idx="32486">
                  <c:v>100.00001018246</c:v>
                </c:pt>
                <c:pt idx="32487">
                  <c:v>93.333342423041344</c:v>
                </c:pt>
                <c:pt idx="32488">
                  <c:v>100.00001018246</c:v>
                </c:pt>
                <c:pt idx="32489">
                  <c:v>100.00001018246</c:v>
                </c:pt>
                <c:pt idx="32490">
                  <c:v>106.66667173306134</c:v>
                </c:pt>
                <c:pt idx="32491">
                  <c:v>106.66667173306134</c:v>
                </c:pt>
                <c:pt idx="32492">
                  <c:v>113.33333949248001</c:v>
                </c:pt>
                <c:pt idx="32493">
                  <c:v>120.00000725189867</c:v>
                </c:pt>
                <c:pt idx="32494">
                  <c:v>120.00000725189867</c:v>
                </c:pt>
                <c:pt idx="32495">
                  <c:v>126.66667501131664</c:v>
                </c:pt>
                <c:pt idx="32496">
                  <c:v>126.66667501131664</c:v>
                </c:pt>
                <c:pt idx="32497">
                  <c:v>140.00001053015401</c:v>
                </c:pt>
                <c:pt idx="32498">
                  <c:v>133.33334277073533</c:v>
                </c:pt>
                <c:pt idx="32499">
                  <c:v>140.00001053015401</c:v>
                </c:pt>
                <c:pt idx="32500">
                  <c:v>146.66667828957267</c:v>
                </c:pt>
                <c:pt idx="32501">
                  <c:v>153.33334604899068</c:v>
                </c:pt>
                <c:pt idx="32502">
                  <c:v>146.66667828957267</c:v>
                </c:pt>
                <c:pt idx="32503">
                  <c:v>153.33334604899068</c:v>
                </c:pt>
                <c:pt idx="32504">
                  <c:v>153.33334604899068</c:v>
                </c:pt>
                <c:pt idx="32505">
                  <c:v>146.66667828957267</c:v>
                </c:pt>
                <c:pt idx="32506">
                  <c:v>146.66667828957267</c:v>
                </c:pt>
                <c:pt idx="32507">
                  <c:v>140.00001053015401</c:v>
                </c:pt>
                <c:pt idx="32508">
                  <c:v>146.66667828957267</c:v>
                </c:pt>
                <c:pt idx="32509">
                  <c:v>140.00001053015401</c:v>
                </c:pt>
                <c:pt idx="32510">
                  <c:v>133.33334277073533</c:v>
                </c:pt>
                <c:pt idx="32511">
                  <c:v>140.00001053015401</c:v>
                </c:pt>
                <c:pt idx="32512">
                  <c:v>140.00001053015401</c:v>
                </c:pt>
                <c:pt idx="32513">
                  <c:v>133.33334277073533</c:v>
                </c:pt>
                <c:pt idx="32514">
                  <c:v>133.33334277073533</c:v>
                </c:pt>
                <c:pt idx="32515">
                  <c:v>140.00001053015401</c:v>
                </c:pt>
                <c:pt idx="32516">
                  <c:v>133.33334277073533</c:v>
                </c:pt>
                <c:pt idx="32517">
                  <c:v>126.66667501131664</c:v>
                </c:pt>
                <c:pt idx="32518">
                  <c:v>133.33334277073533</c:v>
                </c:pt>
                <c:pt idx="32519">
                  <c:v>133.33334277073533</c:v>
                </c:pt>
                <c:pt idx="32520">
                  <c:v>126.66667501131664</c:v>
                </c:pt>
                <c:pt idx="32521">
                  <c:v>126.66667501131664</c:v>
                </c:pt>
                <c:pt idx="32522">
                  <c:v>126.66667501131664</c:v>
                </c:pt>
                <c:pt idx="32523">
                  <c:v>126.66667501131664</c:v>
                </c:pt>
                <c:pt idx="32524">
                  <c:v>126.66667501131664</c:v>
                </c:pt>
                <c:pt idx="32525">
                  <c:v>126.66667501131664</c:v>
                </c:pt>
                <c:pt idx="32526">
                  <c:v>120.00000725189867</c:v>
                </c:pt>
                <c:pt idx="32527">
                  <c:v>126.66667501131664</c:v>
                </c:pt>
                <c:pt idx="32528">
                  <c:v>120.00000725189867</c:v>
                </c:pt>
                <c:pt idx="32529">
                  <c:v>126.66667501131664</c:v>
                </c:pt>
                <c:pt idx="32530">
                  <c:v>120.00000725189867</c:v>
                </c:pt>
                <c:pt idx="32531">
                  <c:v>120.00000725189867</c:v>
                </c:pt>
                <c:pt idx="32532">
                  <c:v>120.00000725189867</c:v>
                </c:pt>
                <c:pt idx="32533">
                  <c:v>120.00000725189867</c:v>
                </c:pt>
                <c:pt idx="32534">
                  <c:v>120.00000725189867</c:v>
                </c:pt>
                <c:pt idx="32535">
                  <c:v>113.33333949248001</c:v>
                </c:pt>
                <c:pt idx="32536">
                  <c:v>120.00000725189867</c:v>
                </c:pt>
                <c:pt idx="32537">
                  <c:v>120.00000725189867</c:v>
                </c:pt>
                <c:pt idx="32538">
                  <c:v>113.33333949248001</c:v>
                </c:pt>
                <c:pt idx="32539">
                  <c:v>113.33333949248001</c:v>
                </c:pt>
                <c:pt idx="32540">
                  <c:v>120.00000725189867</c:v>
                </c:pt>
                <c:pt idx="32541">
                  <c:v>113.33333949248001</c:v>
                </c:pt>
                <c:pt idx="32542">
                  <c:v>113.33333949248001</c:v>
                </c:pt>
                <c:pt idx="32543">
                  <c:v>113.33333949248001</c:v>
                </c:pt>
                <c:pt idx="32544">
                  <c:v>113.33333949248001</c:v>
                </c:pt>
                <c:pt idx="32545">
                  <c:v>113.33333949248001</c:v>
                </c:pt>
                <c:pt idx="32546">
                  <c:v>113.33333949248001</c:v>
                </c:pt>
                <c:pt idx="32547">
                  <c:v>106.66667173306134</c:v>
                </c:pt>
                <c:pt idx="32548">
                  <c:v>113.33333949248001</c:v>
                </c:pt>
                <c:pt idx="32549">
                  <c:v>106.66667173306134</c:v>
                </c:pt>
                <c:pt idx="32550">
                  <c:v>106.66667173306134</c:v>
                </c:pt>
                <c:pt idx="32551">
                  <c:v>106.66667173306134</c:v>
                </c:pt>
                <c:pt idx="32552">
                  <c:v>113.33333949248001</c:v>
                </c:pt>
                <c:pt idx="32553">
                  <c:v>100.00001018246</c:v>
                </c:pt>
                <c:pt idx="32554">
                  <c:v>106.66667173306134</c:v>
                </c:pt>
                <c:pt idx="32555">
                  <c:v>106.66667173306134</c:v>
                </c:pt>
                <c:pt idx="32556">
                  <c:v>106.66667173306134</c:v>
                </c:pt>
                <c:pt idx="32557">
                  <c:v>100.00001018246</c:v>
                </c:pt>
                <c:pt idx="32558">
                  <c:v>100.00001018246</c:v>
                </c:pt>
                <c:pt idx="32559">
                  <c:v>106.66667173306134</c:v>
                </c:pt>
                <c:pt idx="32560">
                  <c:v>100.00001018246</c:v>
                </c:pt>
                <c:pt idx="32561">
                  <c:v>100.00001018246</c:v>
                </c:pt>
                <c:pt idx="32562">
                  <c:v>100.00001018246</c:v>
                </c:pt>
                <c:pt idx="32563">
                  <c:v>100.00001018246</c:v>
                </c:pt>
                <c:pt idx="32564">
                  <c:v>106.66667173306134</c:v>
                </c:pt>
                <c:pt idx="32565">
                  <c:v>100.00001018246</c:v>
                </c:pt>
                <c:pt idx="32566">
                  <c:v>113.33333949248001</c:v>
                </c:pt>
                <c:pt idx="32567">
                  <c:v>126.66667501131664</c:v>
                </c:pt>
                <c:pt idx="32568">
                  <c:v>133.33334277073533</c:v>
                </c:pt>
                <c:pt idx="32569">
                  <c:v>146.66667828957267</c:v>
                </c:pt>
                <c:pt idx="32570">
                  <c:v>166.66668156782802</c:v>
                </c:pt>
                <c:pt idx="32571">
                  <c:v>173.33334932724668</c:v>
                </c:pt>
                <c:pt idx="32572">
                  <c:v>193.333352605502</c:v>
                </c:pt>
                <c:pt idx="32573">
                  <c:v>193.333352605502</c:v>
                </c:pt>
                <c:pt idx="32574">
                  <c:v>213.33334346612267</c:v>
                </c:pt>
                <c:pt idx="32575">
                  <c:v>213.33334346612267</c:v>
                </c:pt>
                <c:pt idx="32576">
                  <c:v>226.66665414969137</c:v>
                </c:pt>
                <c:pt idx="32577">
                  <c:v>233.33330949147532</c:v>
                </c:pt>
                <c:pt idx="32578">
                  <c:v>246.66662017504402</c:v>
                </c:pt>
                <c:pt idx="32579">
                  <c:v>246.66662017504402</c:v>
                </c:pt>
                <c:pt idx="32580">
                  <c:v>259.999930858612</c:v>
                </c:pt>
                <c:pt idx="32581">
                  <c:v>259.999930858612</c:v>
                </c:pt>
                <c:pt idx="32582">
                  <c:v>266.66658620039595</c:v>
                </c:pt>
                <c:pt idx="32583">
                  <c:v>273.3332415421807</c:v>
                </c:pt>
                <c:pt idx="32584">
                  <c:v>279.99989688396465</c:v>
                </c:pt>
                <c:pt idx="32585">
                  <c:v>279.99989688396465</c:v>
                </c:pt>
                <c:pt idx="32586">
                  <c:v>286.66655222574866</c:v>
                </c:pt>
                <c:pt idx="32587">
                  <c:v>286.66655222574866</c:v>
                </c:pt>
                <c:pt idx="32588">
                  <c:v>286.66655222574866</c:v>
                </c:pt>
                <c:pt idx="32589">
                  <c:v>286.66655222574866</c:v>
                </c:pt>
                <c:pt idx="32590">
                  <c:v>293.33320756753267</c:v>
                </c:pt>
                <c:pt idx="32591">
                  <c:v>293.33320756753267</c:v>
                </c:pt>
                <c:pt idx="32592">
                  <c:v>293.33320756753267</c:v>
                </c:pt>
                <c:pt idx="32593">
                  <c:v>286.66655222574866</c:v>
                </c:pt>
                <c:pt idx="32594">
                  <c:v>293.33320756753267</c:v>
                </c:pt>
                <c:pt idx="32595">
                  <c:v>286.66655222574866</c:v>
                </c:pt>
                <c:pt idx="32596">
                  <c:v>286.66655222574866</c:v>
                </c:pt>
                <c:pt idx="32597">
                  <c:v>279.99989688396465</c:v>
                </c:pt>
                <c:pt idx="32598">
                  <c:v>279.99989688396465</c:v>
                </c:pt>
                <c:pt idx="32599">
                  <c:v>279.99989688396465</c:v>
                </c:pt>
                <c:pt idx="32600">
                  <c:v>273.3332415421807</c:v>
                </c:pt>
                <c:pt idx="32601">
                  <c:v>273.3332415421807</c:v>
                </c:pt>
                <c:pt idx="32602">
                  <c:v>259.999930858612</c:v>
                </c:pt>
                <c:pt idx="32603">
                  <c:v>259.999930858612</c:v>
                </c:pt>
                <c:pt idx="32604">
                  <c:v>246.66662017504402</c:v>
                </c:pt>
                <c:pt idx="32605">
                  <c:v>239.99996483325933</c:v>
                </c:pt>
                <c:pt idx="32606">
                  <c:v>233.33330949147532</c:v>
                </c:pt>
                <c:pt idx="32607">
                  <c:v>226.66665414969137</c:v>
                </c:pt>
                <c:pt idx="32608">
                  <c:v>219.99999880790736</c:v>
                </c:pt>
                <c:pt idx="32609">
                  <c:v>213.33334346612267</c:v>
                </c:pt>
                <c:pt idx="32610">
                  <c:v>206.66668812433866</c:v>
                </c:pt>
                <c:pt idx="32611">
                  <c:v>200.00002036492</c:v>
                </c:pt>
                <c:pt idx="32612">
                  <c:v>200.00002036492</c:v>
                </c:pt>
                <c:pt idx="32613">
                  <c:v>193.333352605502</c:v>
                </c:pt>
                <c:pt idx="32614">
                  <c:v>193.333352605502</c:v>
                </c:pt>
                <c:pt idx="32615">
                  <c:v>186.66668484608331</c:v>
                </c:pt>
                <c:pt idx="32616">
                  <c:v>180.00001708666468</c:v>
                </c:pt>
                <c:pt idx="32617">
                  <c:v>180.00001708666468</c:v>
                </c:pt>
                <c:pt idx="32618">
                  <c:v>180.00001708666468</c:v>
                </c:pt>
                <c:pt idx="32619">
                  <c:v>173.33334932724668</c:v>
                </c:pt>
                <c:pt idx="32620">
                  <c:v>173.33334932724668</c:v>
                </c:pt>
                <c:pt idx="32621">
                  <c:v>166.66668156782802</c:v>
                </c:pt>
                <c:pt idx="32622">
                  <c:v>166.66668156782802</c:v>
                </c:pt>
                <c:pt idx="32623">
                  <c:v>166.66668156782802</c:v>
                </c:pt>
                <c:pt idx="32624">
                  <c:v>160.00001380840931</c:v>
                </c:pt>
                <c:pt idx="32625">
                  <c:v>160.00001380840931</c:v>
                </c:pt>
                <c:pt idx="32626">
                  <c:v>160.00001380840931</c:v>
                </c:pt>
                <c:pt idx="32627">
                  <c:v>153.33334604899068</c:v>
                </c:pt>
                <c:pt idx="32628">
                  <c:v>153.33334604899068</c:v>
                </c:pt>
                <c:pt idx="32629">
                  <c:v>146.66667828957267</c:v>
                </c:pt>
                <c:pt idx="32630">
                  <c:v>146.66667828957267</c:v>
                </c:pt>
                <c:pt idx="32631">
                  <c:v>140.00001053015401</c:v>
                </c:pt>
                <c:pt idx="32632">
                  <c:v>140.00001053015401</c:v>
                </c:pt>
                <c:pt idx="32633">
                  <c:v>140.00001053015401</c:v>
                </c:pt>
                <c:pt idx="32634">
                  <c:v>133.33334277073533</c:v>
                </c:pt>
                <c:pt idx="32635">
                  <c:v>133.33334277073533</c:v>
                </c:pt>
                <c:pt idx="32636">
                  <c:v>133.33334277073533</c:v>
                </c:pt>
                <c:pt idx="32637">
                  <c:v>133.33334277073533</c:v>
                </c:pt>
                <c:pt idx="32638">
                  <c:v>126.66667501131664</c:v>
                </c:pt>
                <c:pt idx="32639">
                  <c:v>126.66667501131664</c:v>
                </c:pt>
                <c:pt idx="32640">
                  <c:v>120.00000725189867</c:v>
                </c:pt>
                <c:pt idx="32641">
                  <c:v>126.66667501131664</c:v>
                </c:pt>
                <c:pt idx="32642">
                  <c:v>120.00000725189867</c:v>
                </c:pt>
                <c:pt idx="32643">
                  <c:v>120.00000725189867</c:v>
                </c:pt>
                <c:pt idx="32644">
                  <c:v>113.33333949248001</c:v>
                </c:pt>
                <c:pt idx="32645">
                  <c:v>120.00000725189867</c:v>
                </c:pt>
                <c:pt idx="32646">
                  <c:v>113.33333949248001</c:v>
                </c:pt>
                <c:pt idx="32647">
                  <c:v>113.33333949248001</c:v>
                </c:pt>
                <c:pt idx="32648">
                  <c:v>113.33333949248001</c:v>
                </c:pt>
                <c:pt idx="32649">
                  <c:v>106.66667173306134</c:v>
                </c:pt>
                <c:pt idx="32650">
                  <c:v>106.66667173306134</c:v>
                </c:pt>
                <c:pt idx="32651">
                  <c:v>106.66667173306134</c:v>
                </c:pt>
                <c:pt idx="32652">
                  <c:v>106.66667173306134</c:v>
                </c:pt>
                <c:pt idx="32653">
                  <c:v>106.66667173306134</c:v>
                </c:pt>
                <c:pt idx="32654">
                  <c:v>106.66667173306134</c:v>
                </c:pt>
                <c:pt idx="32655">
                  <c:v>100.00001018246</c:v>
                </c:pt>
                <c:pt idx="32656">
                  <c:v>100.00001018246</c:v>
                </c:pt>
                <c:pt idx="32657">
                  <c:v>100.00001018246</c:v>
                </c:pt>
                <c:pt idx="32658">
                  <c:v>100.00001018246</c:v>
                </c:pt>
                <c:pt idx="32659">
                  <c:v>100.00001018246</c:v>
                </c:pt>
                <c:pt idx="32660">
                  <c:v>100.00001018246</c:v>
                </c:pt>
                <c:pt idx="32661">
                  <c:v>100.00001018246</c:v>
                </c:pt>
                <c:pt idx="32662">
                  <c:v>100.00001018246</c:v>
                </c:pt>
                <c:pt idx="32663">
                  <c:v>100.00001018246</c:v>
                </c:pt>
                <c:pt idx="32664">
                  <c:v>106.66667173306134</c:v>
                </c:pt>
                <c:pt idx="32665">
                  <c:v>106.66667173306134</c:v>
                </c:pt>
                <c:pt idx="32666">
                  <c:v>106.66667173306134</c:v>
                </c:pt>
                <c:pt idx="32667">
                  <c:v>106.66667173306134</c:v>
                </c:pt>
                <c:pt idx="32668">
                  <c:v>120.00000725189867</c:v>
                </c:pt>
                <c:pt idx="32669">
                  <c:v>120.00000725189867</c:v>
                </c:pt>
                <c:pt idx="32670">
                  <c:v>133.33334277073533</c:v>
                </c:pt>
                <c:pt idx="32671">
                  <c:v>133.33334277073533</c:v>
                </c:pt>
                <c:pt idx="32672">
                  <c:v>146.66667828957267</c:v>
                </c:pt>
                <c:pt idx="32673">
                  <c:v>166.66668156782802</c:v>
                </c:pt>
                <c:pt idx="32674">
                  <c:v>173.33334932724668</c:v>
                </c:pt>
                <c:pt idx="32675">
                  <c:v>186.66668484608331</c:v>
                </c:pt>
                <c:pt idx="32676">
                  <c:v>193.333352605502</c:v>
                </c:pt>
                <c:pt idx="32677">
                  <c:v>206.66668812433866</c:v>
                </c:pt>
                <c:pt idx="32678">
                  <c:v>206.66668812433866</c:v>
                </c:pt>
                <c:pt idx="32679">
                  <c:v>226.66665414969137</c:v>
                </c:pt>
                <c:pt idx="32680">
                  <c:v>233.33330949147532</c:v>
                </c:pt>
                <c:pt idx="32681">
                  <c:v>239.99996483325933</c:v>
                </c:pt>
                <c:pt idx="32682">
                  <c:v>246.66662017504402</c:v>
                </c:pt>
                <c:pt idx="32683">
                  <c:v>253.333275516828</c:v>
                </c:pt>
                <c:pt idx="32684">
                  <c:v>259.999930858612</c:v>
                </c:pt>
                <c:pt idx="32685">
                  <c:v>266.66658620039595</c:v>
                </c:pt>
                <c:pt idx="32686">
                  <c:v>273.3332415421807</c:v>
                </c:pt>
                <c:pt idx="32687">
                  <c:v>279.99989688396465</c:v>
                </c:pt>
                <c:pt idx="32688">
                  <c:v>286.66655222574866</c:v>
                </c:pt>
                <c:pt idx="32689">
                  <c:v>286.66655222574866</c:v>
                </c:pt>
                <c:pt idx="32690">
                  <c:v>293.33320756753267</c:v>
                </c:pt>
                <c:pt idx="32691">
                  <c:v>293.33320756753267</c:v>
                </c:pt>
                <c:pt idx="32692">
                  <c:v>299.9998629093173</c:v>
                </c:pt>
                <c:pt idx="32693">
                  <c:v>293.33320756753267</c:v>
                </c:pt>
                <c:pt idx="32694">
                  <c:v>299.9998629093173</c:v>
                </c:pt>
                <c:pt idx="32695">
                  <c:v>299.9998629093173</c:v>
                </c:pt>
                <c:pt idx="32696">
                  <c:v>299.9998629093173</c:v>
                </c:pt>
                <c:pt idx="32697">
                  <c:v>299.9998629093173</c:v>
                </c:pt>
                <c:pt idx="32698">
                  <c:v>293.33320756753267</c:v>
                </c:pt>
                <c:pt idx="32699">
                  <c:v>299.9998629093173</c:v>
                </c:pt>
                <c:pt idx="32700">
                  <c:v>293.33320756753267</c:v>
                </c:pt>
                <c:pt idx="32701">
                  <c:v>293.33320756753267</c:v>
                </c:pt>
                <c:pt idx="32702">
                  <c:v>286.66655222574866</c:v>
                </c:pt>
                <c:pt idx="32703">
                  <c:v>286.66655222574866</c:v>
                </c:pt>
                <c:pt idx="32704">
                  <c:v>286.66655222574866</c:v>
                </c:pt>
                <c:pt idx="32705">
                  <c:v>279.99989688396465</c:v>
                </c:pt>
                <c:pt idx="32706">
                  <c:v>279.99989688396465</c:v>
                </c:pt>
                <c:pt idx="32707">
                  <c:v>279.99989688396465</c:v>
                </c:pt>
                <c:pt idx="32708">
                  <c:v>273.3332415421807</c:v>
                </c:pt>
                <c:pt idx="32709">
                  <c:v>273.3332415421807</c:v>
                </c:pt>
                <c:pt idx="32710">
                  <c:v>273.3332415421807</c:v>
                </c:pt>
                <c:pt idx="32711">
                  <c:v>273.3332415421807</c:v>
                </c:pt>
                <c:pt idx="32712">
                  <c:v>266.66658620039595</c:v>
                </c:pt>
                <c:pt idx="32713">
                  <c:v>266.66658620039595</c:v>
                </c:pt>
                <c:pt idx="32714">
                  <c:v>259.999930858612</c:v>
                </c:pt>
                <c:pt idx="32715">
                  <c:v>266.66658620039595</c:v>
                </c:pt>
                <c:pt idx="32716">
                  <c:v>259.999930858612</c:v>
                </c:pt>
                <c:pt idx="32717">
                  <c:v>259.999930858612</c:v>
                </c:pt>
                <c:pt idx="32718">
                  <c:v>253.333275516828</c:v>
                </c:pt>
                <c:pt idx="32719">
                  <c:v>259.999930858612</c:v>
                </c:pt>
                <c:pt idx="32720">
                  <c:v>253.333275516828</c:v>
                </c:pt>
                <c:pt idx="32721">
                  <c:v>246.66662017504402</c:v>
                </c:pt>
                <c:pt idx="32722">
                  <c:v>253.333275516828</c:v>
                </c:pt>
                <c:pt idx="32723">
                  <c:v>246.66662017504402</c:v>
                </c:pt>
                <c:pt idx="32724">
                  <c:v>246.66662017504402</c:v>
                </c:pt>
                <c:pt idx="32725">
                  <c:v>246.66662017504402</c:v>
                </c:pt>
                <c:pt idx="32726">
                  <c:v>239.99996483325933</c:v>
                </c:pt>
                <c:pt idx="32727">
                  <c:v>239.99996483325933</c:v>
                </c:pt>
                <c:pt idx="32728">
                  <c:v>239.99996483325933</c:v>
                </c:pt>
                <c:pt idx="32729">
                  <c:v>239.99996483325933</c:v>
                </c:pt>
                <c:pt idx="32730">
                  <c:v>233.33330949147532</c:v>
                </c:pt>
                <c:pt idx="32731">
                  <c:v>239.99996483325933</c:v>
                </c:pt>
                <c:pt idx="32732">
                  <c:v>233.33330949147532</c:v>
                </c:pt>
                <c:pt idx="32733">
                  <c:v>233.33330949147532</c:v>
                </c:pt>
                <c:pt idx="32734">
                  <c:v>226.66665414969137</c:v>
                </c:pt>
                <c:pt idx="32735">
                  <c:v>233.33330949147532</c:v>
                </c:pt>
                <c:pt idx="32736">
                  <c:v>226.66665414969137</c:v>
                </c:pt>
                <c:pt idx="32737">
                  <c:v>226.66665414969137</c:v>
                </c:pt>
                <c:pt idx="32738">
                  <c:v>226.66665414969137</c:v>
                </c:pt>
                <c:pt idx="32739">
                  <c:v>219.99999880790736</c:v>
                </c:pt>
                <c:pt idx="32740">
                  <c:v>226.66665414969137</c:v>
                </c:pt>
                <c:pt idx="32741">
                  <c:v>219.99999880790736</c:v>
                </c:pt>
                <c:pt idx="32742">
                  <c:v>219.99999880790736</c:v>
                </c:pt>
                <c:pt idx="32743">
                  <c:v>219.99999880790736</c:v>
                </c:pt>
                <c:pt idx="32744">
                  <c:v>219.99999880790736</c:v>
                </c:pt>
                <c:pt idx="32745">
                  <c:v>219.99999880790736</c:v>
                </c:pt>
                <c:pt idx="32746">
                  <c:v>219.99999880790736</c:v>
                </c:pt>
                <c:pt idx="32747">
                  <c:v>213.33334346612267</c:v>
                </c:pt>
                <c:pt idx="32748">
                  <c:v>219.99999880790736</c:v>
                </c:pt>
                <c:pt idx="32749">
                  <c:v>213.33334346612267</c:v>
                </c:pt>
                <c:pt idx="32750">
                  <c:v>213.33334346612267</c:v>
                </c:pt>
                <c:pt idx="32751">
                  <c:v>213.33334346612267</c:v>
                </c:pt>
                <c:pt idx="32752">
                  <c:v>213.33334346612267</c:v>
                </c:pt>
                <c:pt idx="32753">
                  <c:v>213.33334346612267</c:v>
                </c:pt>
                <c:pt idx="32754">
                  <c:v>213.33334346612267</c:v>
                </c:pt>
                <c:pt idx="32755">
                  <c:v>213.33334346612267</c:v>
                </c:pt>
                <c:pt idx="32756">
                  <c:v>213.33334346612267</c:v>
                </c:pt>
                <c:pt idx="32757">
                  <c:v>213.33334346612267</c:v>
                </c:pt>
                <c:pt idx="32758">
                  <c:v>213.33334346612267</c:v>
                </c:pt>
                <c:pt idx="32759">
                  <c:v>213.33334346612267</c:v>
                </c:pt>
                <c:pt idx="32760">
                  <c:v>213.33334346612267</c:v>
                </c:pt>
                <c:pt idx="32761">
                  <c:v>213.33334346612267</c:v>
                </c:pt>
                <c:pt idx="32762">
                  <c:v>219.99999880790736</c:v>
                </c:pt>
                <c:pt idx="32763">
                  <c:v>219.99999880790736</c:v>
                </c:pt>
                <c:pt idx="32764">
                  <c:v>226.66665414969137</c:v>
                </c:pt>
                <c:pt idx="32765">
                  <c:v>219.99999880790736</c:v>
                </c:pt>
                <c:pt idx="32766">
                  <c:v>233.33330949147532</c:v>
                </c:pt>
                <c:pt idx="32767">
                  <c:v>226.66665414969137</c:v>
                </c:pt>
                <c:pt idx="32768">
                  <c:v>239.99996483325933</c:v>
                </c:pt>
                <c:pt idx="32769">
                  <c:v>239.99996483325933</c:v>
                </c:pt>
                <c:pt idx="32770">
                  <c:v>239.99996483325933</c:v>
                </c:pt>
                <c:pt idx="32771">
                  <c:v>246.66662017504402</c:v>
                </c:pt>
                <c:pt idx="32772">
                  <c:v>253.333275516828</c:v>
                </c:pt>
                <c:pt idx="32773">
                  <c:v>259.999930858612</c:v>
                </c:pt>
                <c:pt idx="32774">
                  <c:v>259.999930858612</c:v>
                </c:pt>
                <c:pt idx="32775">
                  <c:v>266.66658620039595</c:v>
                </c:pt>
                <c:pt idx="32776">
                  <c:v>273.3332415421807</c:v>
                </c:pt>
                <c:pt idx="32777">
                  <c:v>273.3332415421807</c:v>
                </c:pt>
                <c:pt idx="32778">
                  <c:v>279.99989688396465</c:v>
                </c:pt>
                <c:pt idx="32779">
                  <c:v>286.66655222574866</c:v>
                </c:pt>
                <c:pt idx="32780">
                  <c:v>286.66655222574866</c:v>
                </c:pt>
                <c:pt idx="32781">
                  <c:v>286.66655222574866</c:v>
                </c:pt>
                <c:pt idx="32782">
                  <c:v>293.33320756753267</c:v>
                </c:pt>
                <c:pt idx="32783">
                  <c:v>299.9998629093173</c:v>
                </c:pt>
                <c:pt idx="32784">
                  <c:v>299.9998629093173</c:v>
                </c:pt>
                <c:pt idx="32785">
                  <c:v>299.9998629093173</c:v>
                </c:pt>
                <c:pt idx="32786">
                  <c:v>299.9998629093173</c:v>
                </c:pt>
                <c:pt idx="32787">
                  <c:v>306.66651825110131</c:v>
                </c:pt>
                <c:pt idx="32788">
                  <c:v>306.66651825110131</c:v>
                </c:pt>
                <c:pt idx="32789">
                  <c:v>306.66651825110131</c:v>
                </c:pt>
                <c:pt idx="32790">
                  <c:v>313.33317359288532</c:v>
                </c:pt>
                <c:pt idx="32791">
                  <c:v>306.66651825110131</c:v>
                </c:pt>
                <c:pt idx="32792">
                  <c:v>313.33317359288532</c:v>
                </c:pt>
                <c:pt idx="32793">
                  <c:v>313.33317359288532</c:v>
                </c:pt>
                <c:pt idx="32794">
                  <c:v>306.66651825110131</c:v>
                </c:pt>
                <c:pt idx="32795">
                  <c:v>313.33317359288532</c:v>
                </c:pt>
                <c:pt idx="32796">
                  <c:v>313.33317359288532</c:v>
                </c:pt>
                <c:pt idx="32797">
                  <c:v>313.33317359288532</c:v>
                </c:pt>
                <c:pt idx="32798">
                  <c:v>313.33317359288532</c:v>
                </c:pt>
                <c:pt idx="32799">
                  <c:v>313.33317359288532</c:v>
                </c:pt>
                <c:pt idx="32800">
                  <c:v>313.33317359288532</c:v>
                </c:pt>
                <c:pt idx="32801">
                  <c:v>313.33317359288532</c:v>
                </c:pt>
                <c:pt idx="32802">
                  <c:v>313.33317359288532</c:v>
                </c:pt>
                <c:pt idx="32803">
                  <c:v>319.99982893466938</c:v>
                </c:pt>
                <c:pt idx="32804">
                  <c:v>313.33317359288532</c:v>
                </c:pt>
                <c:pt idx="32805">
                  <c:v>313.33317359288532</c:v>
                </c:pt>
                <c:pt idx="32806">
                  <c:v>306.66651825110131</c:v>
                </c:pt>
                <c:pt idx="32807">
                  <c:v>306.66651825110131</c:v>
                </c:pt>
                <c:pt idx="32808">
                  <c:v>313.33317359288532</c:v>
                </c:pt>
              </c:numCache>
            </c:numRef>
          </c:val>
          <c:smooth val="0"/>
          <c:extLst xmlns:c16r2="http://schemas.microsoft.com/office/drawing/2015/06/chart">
            <c:ext xmlns:c16="http://schemas.microsoft.com/office/drawing/2014/chart" uri="{C3380CC4-5D6E-409C-BE32-E72D297353CC}">
              <c16:uniqueId val="{00000000-1572-4143-885E-DEF1804EA164}"/>
            </c:ext>
          </c:extLst>
        </c:ser>
        <c:dLbls>
          <c:showLegendKey val="0"/>
          <c:showVal val="0"/>
          <c:showCatName val="0"/>
          <c:showSerName val="0"/>
          <c:showPercent val="0"/>
          <c:showBubbleSize val="0"/>
        </c:dLbls>
        <c:smooth val="0"/>
        <c:axId val="368772248"/>
        <c:axId val="368772640"/>
      </c:lineChart>
      <c:dateAx>
        <c:axId val="368772248"/>
        <c:scaling>
          <c:orientation val="minMax"/>
          <c:max val="43160"/>
        </c:scaling>
        <c:delete val="0"/>
        <c:axPos val="b"/>
        <c:numFmt formatCode="m/d/yy;@"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8772640"/>
        <c:crosses val="autoZero"/>
        <c:auto val="1"/>
        <c:lblOffset val="100"/>
        <c:baseTimeUnit val="days"/>
        <c:majorUnit val="7"/>
        <c:majorTimeUnit val="days"/>
      </c:dateAx>
      <c:valAx>
        <c:axId val="3687726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aseline="0"/>
                  <a:t>Flow rate (L/min) </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68772248"/>
        <c:crossesAt val="42817"/>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0D658C-A878-4812-97DA-48DD4C52AD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91</TotalTime>
  <Pages>16</Pages>
  <Words>4921</Words>
  <Characters>28054</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32910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Serena Matt</cp:lastModifiedBy>
  <cp:revision>3</cp:revision>
  <cp:lastPrinted>2016-07-06T13:24:00Z</cp:lastPrinted>
  <dcterms:created xsi:type="dcterms:W3CDTF">2018-03-13T12:28:00Z</dcterms:created>
  <dcterms:modified xsi:type="dcterms:W3CDTF">2018-03-13T13:57:00Z</dcterms:modified>
</cp:coreProperties>
</file>